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12F" w:rsidRPr="00BE2FF6" w:rsidRDefault="0045012F">
      <w:pPr>
        <w:rPr>
          <w:rFonts w:ascii="Montserrat" w:hAnsi="Montserrat"/>
          <w:u w:val="single"/>
        </w:rPr>
      </w:pPr>
    </w:p>
    <w:tbl>
      <w:tblPr>
        <w:tblpPr w:leftFromText="180" w:rightFromText="180" w:tblpX="-601" w:tblpY="525"/>
        <w:tblW w:w="10598" w:type="dxa"/>
        <w:tblLook w:val="01E0" w:firstRow="1" w:lastRow="1" w:firstColumn="1" w:lastColumn="1" w:noHBand="0" w:noVBand="0"/>
      </w:tblPr>
      <w:tblGrid>
        <w:gridCol w:w="4503"/>
        <w:gridCol w:w="6095"/>
      </w:tblGrid>
      <w:tr w:rsidR="00976A4E" w:rsidRPr="00D1528E" w:rsidTr="00CF17BB">
        <w:tc>
          <w:tcPr>
            <w:tcW w:w="4503" w:type="dxa"/>
          </w:tcPr>
          <w:p w:rsidR="00CB45A1" w:rsidRPr="005E19C2" w:rsidRDefault="00CB45A1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М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i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н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i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стэрства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прамысловасц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i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Рэспубл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i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к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i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Беларусь</w:t>
            </w:r>
          </w:p>
          <w:p w:rsidR="00CB45A1" w:rsidRPr="005E19C2" w:rsidRDefault="00714349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noProof/>
                <w:sz w:val="14"/>
                <w:szCs w:val="14"/>
                <w:lang w:val="en-US" w:eastAsia="en-US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2323603</wp:posOffset>
                  </wp:positionH>
                  <wp:positionV relativeFrom="paragraph">
                    <wp:posOffset>60104</wp:posOffset>
                  </wp:positionV>
                  <wp:extent cx="1763643" cy="980661"/>
                  <wp:effectExtent l="19050" t="0" r="8007" b="0"/>
                  <wp:wrapNone/>
                  <wp:docPr id="2" name="Рисунок 2" descr="D:\Мои Документы\Рабочий стол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Мои Документы\Рабочий стол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3643" cy="980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2190A" w:rsidRPr="005E19C2">
              <w:rPr>
                <w:rFonts w:ascii="Calibri" w:hAnsi="Calibri" w:cs="Calibri"/>
                <w:b/>
                <w:sz w:val="14"/>
                <w:szCs w:val="14"/>
              </w:rPr>
              <w:t>холдынг</w:t>
            </w:r>
            <w:r w:rsidR="0062190A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62190A" w:rsidRPr="005E19C2">
              <w:rPr>
                <w:rFonts w:ascii="Arial Rounded MT Bold" w:hAnsi="Arial Rounded MT Bold" w:cs="Berlin Sans FB Demi"/>
                <w:b/>
                <w:sz w:val="14"/>
                <w:szCs w:val="14"/>
              </w:rPr>
              <w:t>«</w:t>
            </w:r>
            <w:r w:rsidR="0062190A" w:rsidRPr="005E19C2">
              <w:rPr>
                <w:rFonts w:ascii="Calibri" w:hAnsi="Calibri" w:cs="Calibri"/>
                <w:b/>
                <w:sz w:val="14"/>
                <w:szCs w:val="14"/>
              </w:rPr>
              <w:t>Бел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ОМО</w:t>
            </w:r>
            <w:r w:rsidR="00CB45A1" w:rsidRPr="005E19C2">
              <w:rPr>
                <w:rFonts w:ascii="Arial Rounded MT Bold" w:hAnsi="Arial Rounded MT Bold" w:cs="Berlin Sans FB Demi"/>
                <w:b/>
                <w:sz w:val="14"/>
                <w:szCs w:val="14"/>
              </w:rPr>
              <w:t>»</w:t>
            </w:r>
          </w:p>
          <w:p w:rsidR="00CB45A1" w:rsidRPr="005E19C2" w:rsidRDefault="00CB45A1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Адкрытае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акцыянернае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таварыства</w:t>
            </w:r>
          </w:p>
          <w:p w:rsidR="00CB45A1" w:rsidRPr="005E19C2" w:rsidRDefault="00CB45A1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«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Жлобінскі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завод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Arial Rounded MT Bold" w:hAnsi="Arial Rounded MT Bold" w:cs="Berlin Sans FB Demi"/>
                <w:b/>
                <w:sz w:val="14"/>
                <w:szCs w:val="14"/>
              </w:rPr>
              <w:t>«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Свет</w:t>
            </w:r>
            <w:r w:rsidRPr="005E19C2">
              <w:rPr>
                <w:rFonts w:ascii="Arial Rounded MT Bold" w:hAnsi="Arial Rounded MT Bold" w:cs="Berlin Sans FB Demi"/>
                <w:b/>
                <w:sz w:val="14"/>
                <w:szCs w:val="14"/>
              </w:rPr>
              <w:t>»</w:t>
            </w: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</w:p>
          <w:p w:rsidR="00CB45A1" w:rsidRPr="005E19C2" w:rsidRDefault="00CB45A1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5-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ы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Першамайскі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завулак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, 2, 247210</w:t>
            </w:r>
            <w:r w:rsidR="001F3F6E" w:rsidRPr="005E19C2">
              <w:rPr>
                <w:rFonts w:ascii="Arial Rounded MT Bold" w:hAnsi="Arial Rounded MT Bold"/>
                <w:b/>
                <w:sz w:val="14"/>
                <w:szCs w:val="14"/>
              </w:rPr>
              <w:t>,</w:t>
            </w:r>
          </w:p>
          <w:p w:rsidR="00CB45A1" w:rsidRPr="005E19C2" w:rsidRDefault="00CB45A1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г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.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Жлобін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.,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Гомельская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2B03B7" w:rsidRPr="005E19C2">
              <w:rPr>
                <w:rFonts w:ascii="Calibri" w:hAnsi="Calibri" w:cs="Calibri"/>
                <w:b/>
                <w:sz w:val="14"/>
                <w:szCs w:val="14"/>
              </w:rPr>
              <w:t>вобласц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ь</w:t>
            </w:r>
            <w:r w:rsidR="00DB6384" w:rsidRPr="005E19C2">
              <w:rPr>
                <w:rFonts w:ascii="Arial Rounded MT Bold" w:hAnsi="Arial Rounded MT Bold"/>
                <w:b/>
                <w:sz w:val="14"/>
                <w:szCs w:val="14"/>
              </w:rPr>
              <w:t>,</w:t>
            </w:r>
          </w:p>
          <w:p w:rsidR="001F3F6E" w:rsidRPr="005E19C2" w:rsidRDefault="00FF5CA3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Рэспубл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i</w:t>
            </w:r>
            <w:r w:rsidR="001F3F6E" w:rsidRPr="005E19C2">
              <w:rPr>
                <w:rFonts w:ascii="Calibri" w:hAnsi="Calibri" w:cs="Calibri"/>
                <w:b/>
                <w:sz w:val="14"/>
                <w:szCs w:val="14"/>
              </w:rPr>
              <w:t>ка</w:t>
            </w:r>
            <w:r w:rsidR="001F3F6E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1F3F6E" w:rsidRPr="005E19C2">
              <w:rPr>
                <w:rFonts w:ascii="Calibri" w:hAnsi="Calibri" w:cs="Calibri"/>
                <w:b/>
                <w:sz w:val="14"/>
                <w:szCs w:val="14"/>
              </w:rPr>
              <w:t>Беларусь</w:t>
            </w:r>
          </w:p>
          <w:p w:rsidR="00CB45A1" w:rsidRPr="005E19C2" w:rsidRDefault="001F3F6E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+375 2334 7 92 38, +375 2334</w:t>
            </w:r>
            <w:r w:rsidR="00CB45A1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7 92 53 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(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факс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)</w:t>
            </w:r>
          </w:p>
          <w:p w:rsidR="00CB45A1" w:rsidRPr="005E19C2" w:rsidRDefault="00CB45A1" w:rsidP="00CF17BB">
            <w:pPr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svet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-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to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@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mail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.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ru</w:t>
            </w:r>
          </w:p>
          <w:p w:rsidR="00976A4E" w:rsidRPr="005E19C2" w:rsidRDefault="00CB45A1" w:rsidP="00CF17BB">
            <w:pPr>
              <w:rPr>
                <w:rFonts w:ascii="Arial Rounded MT Bold" w:hAnsi="Arial Rounded MT Bold"/>
                <w:sz w:val="18"/>
                <w:szCs w:val="18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УНП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400074747</w:t>
            </w:r>
            <w:r w:rsidR="006B4A04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, </w:t>
            </w:r>
            <w:r w:rsidR="006B4A04" w:rsidRPr="005E19C2">
              <w:rPr>
                <w:rFonts w:ascii="Calibri" w:hAnsi="Calibri" w:cs="Calibri"/>
                <w:b/>
                <w:sz w:val="14"/>
                <w:szCs w:val="14"/>
              </w:rPr>
              <w:t>АКПА</w:t>
            </w:r>
            <w:r w:rsidR="00AA719F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28833836</w:t>
            </w:r>
          </w:p>
        </w:tc>
        <w:tc>
          <w:tcPr>
            <w:tcW w:w="6095" w:type="dxa"/>
          </w:tcPr>
          <w:p w:rsidR="00CB45A1" w:rsidRPr="005E19C2" w:rsidRDefault="00841B49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8"/>
                <w:szCs w:val="18"/>
              </w:rPr>
              <w:t xml:space="preserve">    </w:t>
            </w:r>
            <w:r w:rsidR="00D1528E" w:rsidRPr="005E19C2">
              <w:rPr>
                <w:rFonts w:ascii="Arial Rounded MT Bold" w:hAnsi="Arial Rounded MT Bold"/>
                <w:b/>
                <w:sz w:val="18"/>
                <w:szCs w:val="18"/>
              </w:rPr>
              <w:t xml:space="preserve">      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Министерство</w:t>
            </w:r>
            <w:r w:rsidR="00CB45A1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промышленности</w:t>
            </w:r>
            <w:r w:rsidR="00CB45A1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Республики</w:t>
            </w:r>
            <w:r w:rsidR="00CB45A1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Беларусь</w:t>
            </w:r>
          </w:p>
          <w:p w:rsidR="00CB45A1" w:rsidRPr="005E19C2" w:rsidRDefault="0062190A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холдинг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Arial Rounded MT Bold" w:hAnsi="Arial Rounded MT Bold" w:cs="Arial Rounded MT Bold"/>
                <w:b/>
                <w:sz w:val="14"/>
                <w:szCs w:val="14"/>
              </w:rPr>
              <w:t>«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Бел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ОМО</w:t>
            </w:r>
            <w:r w:rsidR="00CB45A1" w:rsidRPr="005E19C2">
              <w:rPr>
                <w:rFonts w:ascii="Arial Rounded MT Bold" w:hAnsi="Arial Rounded MT Bold" w:cs="Arial Rounded MT Bold"/>
                <w:b/>
                <w:sz w:val="14"/>
                <w:szCs w:val="14"/>
              </w:rPr>
              <w:t>»</w:t>
            </w: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Открытое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акционерное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общество</w:t>
            </w: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«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Жлобинский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завод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Arial Rounded MT Bold" w:hAnsi="Arial Rounded MT Bold" w:cs="Arial Rounded MT Bold"/>
                <w:b/>
                <w:sz w:val="14"/>
                <w:szCs w:val="14"/>
              </w:rPr>
              <w:t>«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Свет</w:t>
            </w:r>
            <w:r w:rsidRPr="005E19C2">
              <w:rPr>
                <w:rFonts w:ascii="Arial Rounded MT Bold" w:hAnsi="Arial Rounded MT Bold" w:cs="Arial Rounded MT Bold"/>
                <w:b/>
                <w:sz w:val="14"/>
                <w:szCs w:val="14"/>
              </w:rPr>
              <w:t>»</w:t>
            </w: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5-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й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Первомайский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переулок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, 2, 247210</w:t>
            </w:r>
            <w:r w:rsidR="001F3F6E" w:rsidRPr="005E19C2">
              <w:rPr>
                <w:rFonts w:ascii="Arial Rounded MT Bold" w:hAnsi="Arial Rounded MT Bold"/>
                <w:b/>
                <w:sz w:val="14"/>
                <w:szCs w:val="14"/>
              </w:rPr>
              <w:t>,</w:t>
            </w: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г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.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Жлобин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,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Гомельская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область</w:t>
            </w:r>
            <w:r w:rsidR="00DB6384" w:rsidRPr="005E19C2">
              <w:rPr>
                <w:rFonts w:ascii="Arial Rounded MT Bold" w:hAnsi="Arial Rounded MT Bold"/>
                <w:b/>
                <w:sz w:val="14"/>
                <w:szCs w:val="14"/>
              </w:rPr>
              <w:t>,</w:t>
            </w:r>
          </w:p>
          <w:p w:rsidR="001F3F6E" w:rsidRPr="005E19C2" w:rsidRDefault="00FF5CA3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Республика</w:t>
            </w:r>
            <w:r w:rsidR="001F3F6E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="001F3F6E" w:rsidRPr="005E19C2">
              <w:rPr>
                <w:rFonts w:ascii="Calibri" w:hAnsi="Calibri" w:cs="Calibri"/>
                <w:b/>
                <w:sz w:val="14"/>
                <w:szCs w:val="14"/>
              </w:rPr>
              <w:t>Беларусь</w:t>
            </w:r>
          </w:p>
          <w:p w:rsidR="00CB45A1" w:rsidRPr="005E19C2" w:rsidRDefault="001F3F6E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+375 2334 7 92 38, +375 2334</w:t>
            </w:r>
            <w:r w:rsidR="00CB45A1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7 92 53 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(</w:t>
            </w:r>
            <w:r w:rsidR="00CB45A1" w:rsidRPr="005E19C2">
              <w:rPr>
                <w:rFonts w:ascii="Calibri" w:hAnsi="Calibri" w:cs="Calibri"/>
                <w:b/>
                <w:sz w:val="14"/>
                <w:szCs w:val="14"/>
              </w:rPr>
              <w:t>факс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)</w:t>
            </w:r>
          </w:p>
          <w:p w:rsidR="00CB45A1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svet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-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to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@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mail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>.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  <w:lang w:val="en-US"/>
              </w:rPr>
              <w:t>ru</w:t>
            </w:r>
          </w:p>
          <w:p w:rsidR="00976A4E" w:rsidRPr="005E19C2" w:rsidRDefault="00CB45A1" w:rsidP="00CF17BB">
            <w:pPr>
              <w:jc w:val="right"/>
              <w:rPr>
                <w:rFonts w:ascii="Arial Rounded MT Bold" w:hAnsi="Arial Rounded MT Bold"/>
                <w:b/>
                <w:sz w:val="14"/>
                <w:szCs w:val="14"/>
              </w:rPr>
            </w:pPr>
            <w:r w:rsidRPr="005E19C2">
              <w:rPr>
                <w:rFonts w:ascii="Calibri" w:hAnsi="Calibri" w:cs="Calibri"/>
                <w:b/>
                <w:sz w:val="14"/>
                <w:szCs w:val="14"/>
              </w:rPr>
              <w:t>УНП</w:t>
            </w:r>
            <w:r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400074747</w:t>
            </w:r>
            <w:r w:rsidR="00AA719F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,  </w:t>
            </w:r>
            <w:r w:rsidR="00AA719F" w:rsidRPr="005E19C2">
              <w:rPr>
                <w:rFonts w:ascii="Calibri" w:hAnsi="Calibri" w:cs="Calibri"/>
                <w:b/>
                <w:sz w:val="14"/>
                <w:szCs w:val="14"/>
              </w:rPr>
              <w:t>ОКПО</w:t>
            </w:r>
            <w:r w:rsidR="00AA719F" w:rsidRPr="005E19C2">
              <w:rPr>
                <w:rFonts w:ascii="Arial Rounded MT Bold" w:hAnsi="Arial Rounded MT Bold"/>
                <w:b/>
                <w:sz w:val="14"/>
                <w:szCs w:val="14"/>
              </w:rPr>
              <w:t xml:space="preserve"> 28833836</w:t>
            </w:r>
          </w:p>
          <w:p w:rsidR="00CB45A1" w:rsidRPr="005E19C2" w:rsidRDefault="00CB45A1" w:rsidP="00CF17BB">
            <w:pPr>
              <w:rPr>
                <w:rFonts w:ascii="Arial Rounded MT Bold" w:hAnsi="Arial Rounded MT Bold"/>
                <w:sz w:val="18"/>
                <w:szCs w:val="18"/>
              </w:rPr>
            </w:pPr>
          </w:p>
        </w:tc>
      </w:tr>
    </w:tbl>
    <w:p w:rsidR="00976A4E" w:rsidRPr="00C9422C" w:rsidRDefault="00CB45A1" w:rsidP="0024781A">
      <w:pPr>
        <w:ind w:left="-567" w:right="-143"/>
      </w:pPr>
      <w:r>
        <w:t>_________________________________________________________________________________</w:t>
      </w:r>
      <w:r w:rsidR="00023323">
        <w:t>____</w:t>
      </w:r>
      <w:r w:rsidR="0024781A">
        <w:t>_</w:t>
      </w:r>
      <w:r w:rsidR="004A7DC4">
        <w:pict>
          <v:group id="_x0000_s5383" editas="canvas" style="width:459pt;height:18pt;mso-position-horizontal-relative:char;mso-position-vertical-relative:line" coordorigin="2712,506" coordsize="7200,2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5384" type="#_x0000_t75" style="position:absolute;left:2712;top:506;width:7200;height:279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976A4E" w:rsidRPr="00DB2F66" w:rsidRDefault="00976A4E" w:rsidP="00E50953">
      <w:pPr>
        <w:spacing w:line="360" w:lineRule="auto"/>
        <w:ind w:firstLine="708"/>
        <w:rPr>
          <w:rFonts w:ascii="Montserrat" w:hAnsi="Montserrat" w:cs="Gotham Pro"/>
          <w:sz w:val="18"/>
          <w:szCs w:val="18"/>
          <w:lang w:val="be-BY"/>
        </w:rPr>
      </w:pPr>
      <w:r w:rsidRPr="00687229">
        <w:rPr>
          <w:rFonts w:ascii="Montserrat" w:hAnsi="Montserrat" w:cs="Gotham Pro"/>
          <w:u w:val="single"/>
          <w:lang w:val="be-BY"/>
        </w:rPr>
        <w:t>_</w:t>
      </w:r>
      <w:r w:rsidR="00687229" w:rsidRPr="00687229">
        <w:rPr>
          <w:rFonts w:ascii="Montserrat" w:hAnsi="Montserrat" w:cs="Gotham Pro"/>
          <w:u w:val="single"/>
          <w:lang w:val="be-BY"/>
        </w:rPr>
        <w:t xml:space="preserve">13.04.2023 </w:t>
      </w:r>
      <w:r w:rsidR="00687229">
        <w:rPr>
          <w:rFonts w:ascii="Montserrat" w:hAnsi="Montserrat" w:cs="Gotham Pro"/>
          <w:u w:val="single"/>
          <w:lang w:val="be-BY"/>
        </w:rPr>
        <w:t xml:space="preserve"> </w:t>
      </w:r>
      <w:r w:rsidRPr="00687229">
        <w:rPr>
          <w:rFonts w:ascii="Montserrat" w:hAnsi="Montserrat" w:cs="Gotham Pro"/>
          <w:u w:val="single"/>
          <w:lang w:val="be-BY"/>
        </w:rPr>
        <w:t>_</w:t>
      </w:r>
      <w:r w:rsidRPr="00DB2F66">
        <w:rPr>
          <w:rFonts w:ascii="Montserrat" w:hAnsi="Montserrat" w:cs="Gotham Pro"/>
          <w:sz w:val="18"/>
          <w:szCs w:val="18"/>
          <w:lang w:val="be-BY"/>
        </w:rPr>
        <w:t xml:space="preserve"> № </w:t>
      </w:r>
      <w:r w:rsidRPr="00687229">
        <w:rPr>
          <w:rFonts w:ascii="Montserrat" w:hAnsi="Montserrat" w:cs="Gotham Pro"/>
          <w:u w:val="single"/>
          <w:lang w:val="be-BY"/>
        </w:rPr>
        <w:t>_</w:t>
      </w:r>
      <w:r w:rsidR="00687229" w:rsidRPr="00687229">
        <w:rPr>
          <w:rFonts w:ascii="Montserrat" w:hAnsi="Montserrat" w:cs="Gotham Pro"/>
          <w:u w:val="single"/>
          <w:lang w:val="be-BY"/>
        </w:rPr>
        <w:t>359</w:t>
      </w:r>
      <w:r w:rsidRPr="00687229">
        <w:rPr>
          <w:rFonts w:ascii="Montserrat" w:hAnsi="Montserrat" w:cs="Gotham Pro"/>
          <w:u w:val="single"/>
          <w:lang w:val="be-BY"/>
        </w:rPr>
        <w:t>_</w:t>
      </w:r>
      <w:r w:rsidR="00687229">
        <w:rPr>
          <w:rFonts w:ascii="Montserrat" w:hAnsi="Montserrat" w:cs="Gotham Pro"/>
          <w:u w:val="single"/>
          <w:lang w:val="be-BY"/>
        </w:rPr>
        <w:t xml:space="preserve">            </w:t>
      </w:r>
      <w:bookmarkStart w:id="0" w:name="_GoBack"/>
      <w:bookmarkEnd w:id="0"/>
      <w:r w:rsidRPr="00687229">
        <w:rPr>
          <w:rFonts w:ascii="Montserrat" w:hAnsi="Montserrat" w:cs="Gotham Pro"/>
          <w:u w:val="single"/>
          <w:lang w:val="be-BY"/>
        </w:rPr>
        <w:t>_</w:t>
      </w:r>
    </w:p>
    <w:p w:rsidR="00976A4E" w:rsidRPr="00B22453" w:rsidRDefault="00976A4E" w:rsidP="00E50953">
      <w:pPr>
        <w:spacing w:line="280" w:lineRule="exact"/>
        <w:ind w:firstLine="708"/>
        <w:rPr>
          <w:b/>
          <w:bCs/>
          <w:sz w:val="28"/>
          <w:szCs w:val="28"/>
        </w:rPr>
      </w:pPr>
      <w:r w:rsidRPr="00DB2F66">
        <w:rPr>
          <w:rFonts w:ascii="Montserrat" w:hAnsi="Montserrat" w:cs="Gotham Pro"/>
          <w:sz w:val="18"/>
          <w:szCs w:val="18"/>
          <w:lang w:val="be-BY"/>
        </w:rPr>
        <w:t>На № ___________ ад ______________</w:t>
      </w:r>
      <w:r w:rsidR="00023323" w:rsidRPr="00DB2F66">
        <w:rPr>
          <w:rFonts w:ascii="Montserrat" w:hAnsi="Montserrat" w:cs="Gotham Pro"/>
          <w:sz w:val="18"/>
          <w:szCs w:val="18"/>
          <w:lang w:val="be-BY"/>
        </w:rPr>
        <w:t>__</w:t>
      </w:r>
      <w:r w:rsidR="0058277B" w:rsidRPr="00DB2F66">
        <w:rPr>
          <w:rFonts w:ascii="Montserrat" w:hAnsi="Montserrat" w:cs="Gotham Pro"/>
          <w:sz w:val="18"/>
          <w:szCs w:val="18"/>
          <w:lang w:val="be-BY"/>
        </w:rPr>
        <w:t xml:space="preserve"> </w:t>
      </w:r>
      <w:r w:rsidR="00B22453">
        <w:rPr>
          <w:rFonts w:ascii="Montserrat" w:hAnsi="Montserrat" w:cs="Gotham Pro"/>
          <w:sz w:val="18"/>
          <w:szCs w:val="18"/>
          <w:lang w:val="be-BY"/>
        </w:rPr>
        <w:tab/>
      </w:r>
      <w:r w:rsidR="00B22453">
        <w:rPr>
          <w:rFonts w:ascii="Montserrat" w:hAnsi="Montserrat" w:cs="Gotham Pro"/>
          <w:sz w:val="18"/>
          <w:szCs w:val="18"/>
          <w:lang w:val="be-BY"/>
        </w:rPr>
        <w:tab/>
      </w:r>
      <w:r w:rsidR="00B22453" w:rsidRPr="00B22453">
        <w:rPr>
          <w:sz w:val="28"/>
          <w:szCs w:val="28"/>
          <w:lang w:val="be-BY"/>
        </w:rPr>
        <w:tab/>
      </w:r>
    </w:p>
    <w:p w:rsidR="005E19C2" w:rsidRDefault="005E19C2" w:rsidP="00C02412">
      <w:pPr>
        <w:ind w:right="311"/>
        <w:rPr>
          <w:spacing w:val="-4"/>
          <w:sz w:val="28"/>
          <w:szCs w:val="28"/>
        </w:rPr>
      </w:pPr>
    </w:p>
    <w:p w:rsidR="005E19C2" w:rsidRPr="005E19C2" w:rsidRDefault="005E19C2" w:rsidP="005E19C2">
      <w:pPr>
        <w:rPr>
          <w:sz w:val="28"/>
          <w:szCs w:val="28"/>
        </w:rPr>
      </w:pPr>
    </w:p>
    <w:p w:rsidR="00687229" w:rsidRPr="00F91F40" w:rsidRDefault="00687229" w:rsidP="00687229">
      <w:pPr>
        <w:ind w:firstLine="708"/>
        <w:jc w:val="both"/>
        <w:rPr>
          <w:sz w:val="28"/>
          <w:szCs w:val="28"/>
        </w:rPr>
      </w:pPr>
      <w:r w:rsidRPr="00F91F40">
        <w:rPr>
          <w:sz w:val="28"/>
          <w:szCs w:val="28"/>
        </w:rPr>
        <w:t>Информация о совершении ОАО «Жлобинский завод «Свет» сделки, в отношении которой имеется заинтересованность аффилированных лиц эмитента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</w:p>
    <w:p w:rsidR="00687229" w:rsidRPr="00F91F40" w:rsidRDefault="00687229" w:rsidP="00687229">
      <w:pPr>
        <w:jc w:val="both"/>
        <w:rPr>
          <w:sz w:val="28"/>
          <w:szCs w:val="28"/>
        </w:rPr>
      </w:pPr>
      <w:r w:rsidRPr="00F91F40">
        <w:rPr>
          <w:sz w:val="28"/>
          <w:szCs w:val="28"/>
        </w:rPr>
        <w:tab/>
        <w:t>Полное наименование и местонахождение эмитента – Открытое акционерное общество «Жлобинский завод «Свет», Республика Беларусь , Жлобин, 5-й Первомайский переулок, д.2.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  <w:r w:rsidRPr="00F91F40">
        <w:rPr>
          <w:sz w:val="28"/>
          <w:szCs w:val="28"/>
        </w:rPr>
        <w:tab/>
        <w:t>Дата принятия</w:t>
      </w:r>
      <w:r>
        <w:rPr>
          <w:sz w:val="28"/>
          <w:szCs w:val="28"/>
        </w:rPr>
        <w:t xml:space="preserve"> решения о совершении сделки – 13</w:t>
      </w:r>
      <w:r w:rsidRPr="00F91F4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F91F4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F91F40">
        <w:rPr>
          <w:sz w:val="28"/>
          <w:szCs w:val="28"/>
        </w:rPr>
        <w:t>г.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  <w:r w:rsidRPr="00F91F40">
        <w:rPr>
          <w:sz w:val="28"/>
          <w:szCs w:val="28"/>
        </w:rPr>
        <w:tab/>
        <w:t>Вид сделки – договор беспроцентного займа.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  <w:r w:rsidRPr="00F91F40">
        <w:rPr>
          <w:sz w:val="28"/>
          <w:szCs w:val="28"/>
        </w:rPr>
        <w:tab/>
        <w:t xml:space="preserve">Стороны сделки: Заимодавец - Открытое акционерное общество «Жлобинский завод «Свет», Заемщик – </w:t>
      </w:r>
      <w:r>
        <w:rPr>
          <w:sz w:val="28"/>
          <w:szCs w:val="28"/>
        </w:rPr>
        <w:t>Радчиков Анатолий Андреевич</w:t>
      </w:r>
      <w:r w:rsidRPr="00F91F40">
        <w:rPr>
          <w:sz w:val="28"/>
          <w:szCs w:val="28"/>
        </w:rPr>
        <w:t>.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  <w:r w:rsidRPr="00F91F40">
        <w:rPr>
          <w:sz w:val="28"/>
          <w:szCs w:val="28"/>
        </w:rPr>
        <w:tab/>
        <w:t>Предмет сделки – Заимодавец передает в собственность Заемщика деньги (далее – заем), а Заемщик обязуется возвратить Заимодавцу такую же сумму денег (сумму займа) в срок, установленный Договором.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  <w:r w:rsidRPr="00F91F40">
        <w:rPr>
          <w:sz w:val="28"/>
          <w:szCs w:val="28"/>
        </w:rPr>
        <w:tab/>
        <w:t>Критерии заинтересованности в соответствии с частью первой статьи 57  Закона Республики Беларусь «О хозяйственных обществах» лиц, указанных в абзацах втором – четвертом части девятой статьи 57 Закона Республики Беларусь « О хозяйственных обществах» - аффи</w:t>
      </w:r>
      <w:r>
        <w:rPr>
          <w:sz w:val="28"/>
          <w:szCs w:val="28"/>
        </w:rPr>
        <w:t>лированное лицо Радчиков</w:t>
      </w:r>
      <w:r w:rsidRPr="00F91F40">
        <w:rPr>
          <w:sz w:val="28"/>
          <w:szCs w:val="28"/>
        </w:rPr>
        <w:t xml:space="preserve"> А</w:t>
      </w:r>
      <w:r>
        <w:rPr>
          <w:sz w:val="28"/>
          <w:szCs w:val="28"/>
        </w:rPr>
        <w:t>натолий Андреевич</w:t>
      </w:r>
      <w:r w:rsidRPr="00F91F40">
        <w:rPr>
          <w:sz w:val="28"/>
          <w:szCs w:val="28"/>
        </w:rPr>
        <w:t xml:space="preserve"> является стороной сделки </w:t>
      </w:r>
      <w:r w:rsidRPr="0041508F">
        <w:rPr>
          <w:sz w:val="28"/>
          <w:szCs w:val="28"/>
        </w:rPr>
        <w:t xml:space="preserve">(абзац </w:t>
      </w:r>
      <w:r>
        <w:rPr>
          <w:sz w:val="28"/>
          <w:szCs w:val="28"/>
        </w:rPr>
        <w:t>2</w:t>
      </w:r>
      <w:r w:rsidRPr="0041508F">
        <w:rPr>
          <w:sz w:val="28"/>
          <w:szCs w:val="28"/>
        </w:rPr>
        <w:t xml:space="preserve"> части 1 стать</w:t>
      </w:r>
      <w:r>
        <w:rPr>
          <w:sz w:val="28"/>
          <w:szCs w:val="28"/>
        </w:rPr>
        <w:t>и</w:t>
      </w:r>
      <w:r w:rsidRPr="00F91F40">
        <w:rPr>
          <w:sz w:val="28"/>
          <w:szCs w:val="28"/>
        </w:rPr>
        <w:t xml:space="preserve"> 5</w:t>
      </w:r>
      <w:r>
        <w:rPr>
          <w:sz w:val="28"/>
          <w:szCs w:val="28"/>
        </w:rPr>
        <w:t>6</w:t>
      </w:r>
      <w:r w:rsidRPr="00F91F40">
        <w:rPr>
          <w:sz w:val="28"/>
          <w:szCs w:val="28"/>
        </w:rPr>
        <w:t xml:space="preserve"> Закона Республики Беларусь «О хозяйственных обществах»).</w:t>
      </w:r>
    </w:p>
    <w:p w:rsidR="00687229" w:rsidRPr="00F91F40" w:rsidRDefault="00687229" w:rsidP="006872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Сумма сделки – 25 000</w:t>
      </w:r>
      <w:r w:rsidRPr="00F91F40">
        <w:rPr>
          <w:sz w:val="28"/>
          <w:szCs w:val="28"/>
        </w:rPr>
        <w:t>,00</w:t>
      </w:r>
      <w:r>
        <w:rPr>
          <w:sz w:val="28"/>
          <w:szCs w:val="28"/>
        </w:rPr>
        <w:t xml:space="preserve"> (двадцать пять тысяч)</w:t>
      </w:r>
      <w:r w:rsidRPr="00F91F40">
        <w:rPr>
          <w:sz w:val="28"/>
          <w:szCs w:val="28"/>
        </w:rPr>
        <w:t xml:space="preserve"> белорусских рублей.</w:t>
      </w:r>
    </w:p>
    <w:p w:rsidR="00687229" w:rsidRPr="005C6517" w:rsidRDefault="00687229" w:rsidP="00687229">
      <w:pPr>
        <w:jc w:val="both"/>
      </w:pPr>
      <w:r w:rsidRPr="00F91F40">
        <w:rPr>
          <w:sz w:val="28"/>
          <w:szCs w:val="28"/>
        </w:rPr>
        <w:tab/>
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</w:t>
      </w:r>
      <w:r>
        <w:rPr>
          <w:sz w:val="28"/>
          <w:szCs w:val="28"/>
        </w:rPr>
        <w:t>ия о совершении такой сделки – 2518</w:t>
      </w:r>
      <w:r w:rsidRPr="00F91F40">
        <w:rPr>
          <w:sz w:val="28"/>
          <w:szCs w:val="28"/>
        </w:rPr>
        <w:t xml:space="preserve"> тыс.руб</w:t>
      </w:r>
      <w:r>
        <w:t>.</w:t>
      </w:r>
    </w:p>
    <w:p w:rsidR="00687229" w:rsidRPr="005C6517" w:rsidRDefault="00687229" w:rsidP="00687229">
      <w:pPr>
        <w:jc w:val="both"/>
      </w:pPr>
    </w:p>
    <w:p w:rsidR="00687229" w:rsidRPr="000B65EC" w:rsidRDefault="00687229" w:rsidP="00687229">
      <w:pPr>
        <w:tabs>
          <w:tab w:val="left" w:pos="1020"/>
        </w:tabs>
        <w:rPr>
          <w:sz w:val="28"/>
          <w:szCs w:val="28"/>
        </w:rPr>
      </w:pPr>
      <w:r w:rsidRPr="005C6517">
        <w:t xml:space="preserve">         </w:t>
      </w:r>
    </w:p>
    <w:p w:rsidR="00687229" w:rsidRPr="005C6517" w:rsidRDefault="00687229" w:rsidP="00687229">
      <w:pPr>
        <w:pStyle w:val="12"/>
        <w:tabs>
          <w:tab w:val="left" w:pos="812"/>
        </w:tabs>
        <w:suppressAutoHyphens/>
        <w:ind w:firstLine="34"/>
        <w:rPr>
          <w:sz w:val="28"/>
          <w:szCs w:val="28"/>
        </w:rPr>
      </w:pPr>
    </w:p>
    <w:p w:rsidR="00687229" w:rsidRPr="005C6517" w:rsidRDefault="00687229" w:rsidP="0068722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6517">
        <w:rPr>
          <w:sz w:val="28"/>
          <w:szCs w:val="28"/>
        </w:rPr>
        <w:t xml:space="preserve">        Директор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5C6517">
        <w:rPr>
          <w:sz w:val="28"/>
          <w:szCs w:val="28"/>
        </w:rPr>
        <w:t>А.А.Радчиков</w:t>
      </w:r>
    </w:p>
    <w:p w:rsidR="005E19C2" w:rsidRPr="005E19C2" w:rsidRDefault="005E19C2" w:rsidP="005E19C2">
      <w:pPr>
        <w:rPr>
          <w:sz w:val="28"/>
          <w:szCs w:val="28"/>
        </w:rPr>
      </w:pPr>
    </w:p>
    <w:sectPr w:rsidR="005E19C2" w:rsidRPr="005E19C2" w:rsidSect="0024781A">
      <w:footerReference w:type="default" r:id="rId8"/>
      <w:pgSz w:w="11906" w:h="16838"/>
      <w:pgMar w:top="28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DC4" w:rsidRDefault="004A7DC4" w:rsidP="00184697">
      <w:r>
        <w:separator/>
      </w:r>
    </w:p>
  </w:endnote>
  <w:endnote w:type="continuationSeparator" w:id="0">
    <w:p w:rsidR="004A7DC4" w:rsidRDefault="004A7DC4" w:rsidP="0018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Arial"/>
    <w:panose1 w:val="00000000000000000000"/>
    <w:charset w:val="00"/>
    <w:family w:val="modern"/>
    <w:notTrueType/>
    <w:pitch w:val="variable"/>
    <w:sig w:usb0="00000001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Gotham Pro">
    <w:altName w:val="Times New Roman"/>
    <w:charset w:val="CC"/>
    <w:family w:val="auto"/>
    <w:pitch w:val="variable"/>
    <w:sig w:usb0="00000000" w:usb1="5000204A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697" w:rsidRDefault="00A620D6" w:rsidP="00A620D6">
    <w:pPr>
      <w:pStyle w:val="a7"/>
      <w:ind w:left="-567"/>
    </w:pPr>
    <w:r>
      <w:t>_</w:t>
    </w:r>
    <w:r w:rsidR="00023323">
      <w:t>_________________________________________________________________________________</w:t>
    </w:r>
    <w:r>
      <w:t>___</w:t>
    </w:r>
    <w:r w:rsidR="00FF5CA3">
      <w:t>_</w:t>
    </w:r>
  </w:p>
  <w:tbl>
    <w:tblPr>
      <w:tblpPr w:leftFromText="180" w:rightFromText="180" w:vertAnchor="text" w:horzAnchor="margin" w:tblpXSpec="right" w:tblpY="12271"/>
      <w:tblW w:w="0" w:type="auto"/>
      <w:tblLook w:val="04A0" w:firstRow="1" w:lastRow="0" w:firstColumn="1" w:lastColumn="0" w:noHBand="0" w:noVBand="1"/>
    </w:tblPr>
    <w:tblGrid>
      <w:gridCol w:w="9967"/>
    </w:tblGrid>
    <w:tr w:rsidR="00184697" w:rsidRPr="00BE3DAA" w:rsidTr="00023323">
      <w:tc>
        <w:tcPr>
          <w:tcW w:w="9967" w:type="dxa"/>
          <w:shd w:val="clear" w:color="auto" w:fill="auto"/>
        </w:tcPr>
        <w:p w:rsidR="00AA2509" w:rsidRPr="005E19C2" w:rsidRDefault="004C21A2" w:rsidP="004C21A2">
          <w:pPr>
            <w:rPr>
              <w:rFonts w:ascii="Arial Rounded MT Bold" w:hAnsi="Arial Rounded MT Bold" w:cs="Gotham Pro"/>
              <w:b/>
              <w:sz w:val="16"/>
              <w:szCs w:val="16"/>
            </w:rPr>
          </w:pPr>
          <w:r w:rsidRPr="005E19C2">
            <w:rPr>
              <w:rFonts w:ascii="Calibri" w:hAnsi="Calibri" w:cs="Calibri"/>
              <w:b/>
              <w:sz w:val="16"/>
              <w:szCs w:val="16"/>
            </w:rPr>
            <w:t>Система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менеджмента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качества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сертифицирована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в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Национальной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системе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подтверждения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соответствия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по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</w:t>
          </w:r>
          <w:r w:rsidRPr="005E19C2">
            <w:rPr>
              <w:rFonts w:ascii="Calibri" w:hAnsi="Calibri" w:cs="Calibri"/>
              <w:b/>
              <w:sz w:val="16"/>
              <w:szCs w:val="16"/>
            </w:rPr>
            <w:t>СТБ</w:t>
          </w:r>
          <w:r w:rsidRPr="005E19C2">
            <w:rPr>
              <w:rFonts w:ascii="Arial Rounded MT Bold" w:hAnsi="Arial Rounded MT Bold" w:cs="Gotham Pro"/>
              <w:b/>
              <w:sz w:val="16"/>
              <w:szCs w:val="16"/>
            </w:rPr>
            <w:t xml:space="preserve"> ISO 9001-2015                                                                                   </w:t>
          </w:r>
        </w:p>
        <w:p w:rsidR="004C21A2" w:rsidRDefault="004C21A2" w:rsidP="004C21A2">
          <w:pPr>
            <w:jc w:val="center"/>
            <w:rPr>
              <w:rFonts w:ascii="Gotham Pro" w:hAnsi="Gotham Pro" w:cs="Gotham Pro"/>
              <w:sz w:val="16"/>
              <w:szCs w:val="16"/>
            </w:rPr>
          </w:pPr>
        </w:p>
        <w:p w:rsidR="004C21A2" w:rsidRDefault="004C21A2" w:rsidP="004C21A2">
          <w:pPr>
            <w:jc w:val="center"/>
            <w:rPr>
              <w:rFonts w:ascii="Gotham Pro" w:hAnsi="Gotham Pro" w:cs="Gotham Pro"/>
              <w:sz w:val="16"/>
              <w:szCs w:val="16"/>
            </w:rPr>
          </w:pPr>
        </w:p>
        <w:p w:rsidR="004C21A2" w:rsidRPr="00BE3DAA" w:rsidRDefault="004C21A2" w:rsidP="004C21A2">
          <w:pPr>
            <w:jc w:val="center"/>
            <w:rPr>
              <w:sz w:val="18"/>
            </w:rPr>
          </w:pPr>
        </w:p>
      </w:tc>
    </w:tr>
  </w:tbl>
  <w:p w:rsidR="00023323" w:rsidRDefault="00023323" w:rsidP="000233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DC4" w:rsidRDefault="004A7DC4" w:rsidP="00184697">
      <w:r>
        <w:separator/>
      </w:r>
    </w:p>
  </w:footnote>
  <w:footnote w:type="continuationSeparator" w:id="0">
    <w:p w:rsidR="004A7DC4" w:rsidRDefault="004A7DC4" w:rsidP="00184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712"/>
    <w:rsid w:val="000023F2"/>
    <w:rsid w:val="00023323"/>
    <w:rsid w:val="00024A2F"/>
    <w:rsid w:val="00037E50"/>
    <w:rsid w:val="00045EA2"/>
    <w:rsid w:val="000620CB"/>
    <w:rsid w:val="00076F6F"/>
    <w:rsid w:val="00092A64"/>
    <w:rsid w:val="000A5F98"/>
    <w:rsid w:val="000E46E9"/>
    <w:rsid w:val="0014072A"/>
    <w:rsid w:val="00163A28"/>
    <w:rsid w:val="001715DC"/>
    <w:rsid w:val="001718C8"/>
    <w:rsid w:val="00184697"/>
    <w:rsid w:val="00192C51"/>
    <w:rsid w:val="00194550"/>
    <w:rsid w:val="001A2164"/>
    <w:rsid w:val="001C2224"/>
    <w:rsid w:val="001C6247"/>
    <w:rsid w:val="001F3F6E"/>
    <w:rsid w:val="001F700A"/>
    <w:rsid w:val="00200270"/>
    <w:rsid w:val="00203D10"/>
    <w:rsid w:val="00210269"/>
    <w:rsid w:val="00213095"/>
    <w:rsid w:val="00237A58"/>
    <w:rsid w:val="0024781A"/>
    <w:rsid w:val="00257BC2"/>
    <w:rsid w:val="00270200"/>
    <w:rsid w:val="00270F39"/>
    <w:rsid w:val="00270FEF"/>
    <w:rsid w:val="00276E9B"/>
    <w:rsid w:val="00290290"/>
    <w:rsid w:val="002B03B7"/>
    <w:rsid w:val="002C046E"/>
    <w:rsid w:val="002E5A9F"/>
    <w:rsid w:val="00320537"/>
    <w:rsid w:val="00333F49"/>
    <w:rsid w:val="00337A75"/>
    <w:rsid w:val="00343D91"/>
    <w:rsid w:val="00343E45"/>
    <w:rsid w:val="003452B8"/>
    <w:rsid w:val="00353D17"/>
    <w:rsid w:val="003620EC"/>
    <w:rsid w:val="00371C49"/>
    <w:rsid w:val="00377725"/>
    <w:rsid w:val="003B24D6"/>
    <w:rsid w:val="003B312D"/>
    <w:rsid w:val="003D0432"/>
    <w:rsid w:val="003E4669"/>
    <w:rsid w:val="003E6163"/>
    <w:rsid w:val="0043754D"/>
    <w:rsid w:val="00443DFD"/>
    <w:rsid w:val="0045012F"/>
    <w:rsid w:val="00462437"/>
    <w:rsid w:val="004724D0"/>
    <w:rsid w:val="004731C9"/>
    <w:rsid w:val="004A7DC4"/>
    <w:rsid w:val="004C21A2"/>
    <w:rsid w:val="004C7A9E"/>
    <w:rsid w:val="004E1AF1"/>
    <w:rsid w:val="00511072"/>
    <w:rsid w:val="00522681"/>
    <w:rsid w:val="0053017A"/>
    <w:rsid w:val="005319C7"/>
    <w:rsid w:val="0055263E"/>
    <w:rsid w:val="00553409"/>
    <w:rsid w:val="00575FD3"/>
    <w:rsid w:val="005774FE"/>
    <w:rsid w:val="0058277B"/>
    <w:rsid w:val="005C5ACD"/>
    <w:rsid w:val="005D3E12"/>
    <w:rsid w:val="005D7001"/>
    <w:rsid w:val="005E19C2"/>
    <w:rsid w:val="005F522F"/>
    <w:rsid w:val="005F6183"/>
    <w:rsid w:val="00602257"/>
    <w:rsid w:val="00603711"/>
    <w:rsid w:val="00605773"/>
    <w:rsid w:val="0062190A"/>
    <w:rsid w:val="00634F9A"/>
    <w:rsid w:val="00671DA0"/>
    <w:rsid w:val="00687229"/>
    <w:rsid w:val="006A2CD0"/>
    <w:rsid w:val="006A4092"/>
    <w:rsid w:val="006B0CF3"/>
    <w:rsid w:val="006B152C"/>
    <w:rsid w:val="006B4A04"/>
    <w:rsid w:val="006D4FFC"/>
    <w:rsid w:val="006F017B"/>
    <w:rsid w:val="00714349"/>
    <w:rsid w:val="00740554"/>
    <w:rsid w:val="007532BB"/>
    <w:rsid w:val="007A004D"/>
    <w:rsid w:val="007C308E"/>
    <w:rsid w:val="007F0806"/>
    <w:rsid w:val="00804BA7"/>
    <w:rsid w:val="00832684"/>
    <w:rsid w:val="0083552E"/>
    <w:rsid w:val="00841B49"/>
    <w:rsid w:val="00894318"/>
    <w:rsid w:val="008B3942"/>
    <w:rsid w:val="008C6668"/>
    <w:rsid w:val="00922B3B"/>
    <w:rsid w:val="0092422E"/>
    <w:rsid w:val="00926F3E"/>
    <w:rsid w:val="0094170E"/>
    <w:rsid w:val="00946C7F"/>
    <w:rsid w:val="009470CC"/>
    <w:rsid w:val="009628EB"/>
    <w:rsid w:val="00976A4E"/>
    <w:rsid w:val="00976AC4"/>
    <w:rsid w:val="009775C2"/>
    <w:rsid w:val="00990317"/>
    <w:rsid w:val="009C2CAA"/>
    <w:rsid w:val="009D2AB8"/>
    <w:rsid w:val="009E4712"/>
    <w:rsid w:val="009F7768"/>
    <w:rsid w:val="00A11A0F"/>
    <w:rsid w:val="00A1561F"/>
    <w:rsid w:val="00A23188"/>
    <w:rsid w:val="00A23AB1"/>
    <w:rsid w:val="00A24CAB"/>
    <w:rsid w:val="00A45668"/>
    <w:rsid w:val="00A54B7A"/>
    <w:rsid w:val="00A620D6"/>
    <w:rsid w:val="00A96BC6"/>
    <w:rsid w:val="00AA2509"/>
    <w:rsid w:val="00AA6129"/>
    <w:rsid w:val="00AA719F"/>
    <w:rsid w:val="00AE3837"/>
    <w:rsid w:val="00AF5909"/>
    <w:rsid w:val="00B10310"/>
    <w:rsid w:val="00B22453"/>
    <w:rsid w:val="00B507B4"/>
    <w:rsid w:val="00B56A46"/>
    <w:rsid w:val="00B824A9"/>
    <w:rsid w:val="00B837B1"/>
    <w:rsid w:val="00B86982"/>
    <w:rsid w:val="00B95C75"/>
    <w:rsid w:val="00BA444D"/>
    <w:rsid w:val="00BB229C"/>
    <w:rsid w:val="00BB77D3"/>
    <w:rsid w:val="00BD4E80"/>
    <w:rsid w:val="00BD6E68"/>
    <w:rsid w:val="00BE2FF6"/>
    <w:rsid w:val="00BE3DAA"/>
    <w:rsid w:val="00BE5F62"/>
    <w:rsid w:val="00C02412"/>
    <w:rsid w:val="00C0280D"/>
    <w:rsid w:val="00C06706"/>
    <w:rsid w:val="00C22712"/>
    <w:rsid w:val="00C22DB8"/>
    <w:rsid w:val="00C42A78"/>
    <w:rsid w:val="00C53167"/>
    <w:rsid w:val="00C537B6"/>
    <w:rsid w:val="00C74041"/>
    <w:rsid w:val="00C7705A"/>
    <w:rsid w:val="00C80C0B"/>
    <w:rsid w:val="00CB0DF6"/>
    <w:rsid w:val="00CB45A1"/>
    <w:rsid w:val="00CC534F"/>
    <w:rsid w:val="00CD1D0E"/>
    <w:rsid w:val="00CD7658"/>
    <w:rsid w:val="00CF17BB"/>
    <w:rsid w:val="00CF419C"/>
    <w:rsid w:val="00CF6416"/>
    <w:rsid w:val="00D03FC2"/>
    <w:rsid w:val="00D0554F"/>
    <w:rsid w:val="00D067CF"/>
    <w:rsid w:val="00D116C6"/>
    <w:rsid w:val="00D1528E"/>
    <w:rsid w:val="00D22371"/>
    <w:rsid w:val="00D65787"/>
    <w:rsid w:val="00DB2F66"/>
    <w:rsid w:val="00DB6384"/>
    <w:rsid w:val="00DD380E"/>
    <w:rsid w:val="00E064DF"/>
    <w:rsid w:val="00E13DDE"/>
    <w:rsid w:val="00E32C9B"/>
    <w:rsid w:val="00E3777B"/>
    <w:rsid w:val="00E50953"/>
    <w:rsid w:val="00E551FC"/>
    <w:rsid w:val="00E60570"/>
    <w:rsid w:val="00E944B3"/>
    <w:rsid w:val="00EA598D"/>
    <w:rsid w:val="00EA5A13"/>
    <w:rsid w:val="00EF0876"/>
    <w:rsid w:val="00EF430B"/>
    <w:rsid w:val="00EF5C24"/>
    <w:rsid w:val="00F01A33"/>
    <w:rsid w:val="00F03664"/>
    <w:rsid w:val="00F142D4"/>
    <w:rsid w:val="00F15684"/>
    <w:rsid w:val="00F21B60"/>
    <w:rsid w:val="00F622B6"/>
    <w:rsid w:val="00F8071A"/>
    <w:rsid w:val="00F8353E"/>
    <w:rsid w:val="00F9326D"/>
    <w:rsid w:val="00FA3C6A"/>
    <w:rsid w:val="00FA534B"/>
    <w:rsid w:val="00FA5A5F"/>
    <w:rsid w:val="00FB18D0"/>
    <w:rsid w:val="00FE57DB"/>
    <w:rsid w:val="00FF57B9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85"/>
    <o:shapelayout v:ext="edit">
      <o:idmap v:ext="edit" data="1,3,4,5"/>
    </o:shapelayout>
  </w:shapeDefaults>
  <w:decimalSymbol w:val=","/>
  <w:listSeparator w:val=";"/>
  <w14:docId w14:val="56F7D2D3"/>
  <w15:docId w15:val="{B921BA8C-A29A-4651-BCB9-CD371C30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7DB"/>
    <w:rPr>
      <w:sz w:val="24"/>
      <w:szCs w:val="24"/>
    </w:rPr>
  </w:style>
  <w:style w:type="paragraph" w:styleId="1">
    <w:name w:val="heading 1"/>
    <w:basedOn w:val="a"/>
    <w:next w:val="a"/>
    <w:qFormat/>
    <w:rsid w:val="00FE57DB"/>
    <w:pPr>
      <w:keepNext/>
      <w:jc w:val="center"/>
      <w:outlineLvl w:val="0"/>
    </w:pPr>
    <w:rPr>
      <w:b/>
      <w:bCs/>
      <w:sz w:val="16"/>
    </w:rPr>
  </w:style>
  <w:style w:type="paragraph" w:styleId="2">
    <w:name w:val="heading 2"/>
    <w:basedOn w:val="a"/>
    <w:next w:val="a"/>
    <w:qFormat/>
    <w:rsid w:val="00FE57DB"/>
    <w:pPr>
      <w:keepNext/>
      <w:outlineLvl w:val="1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620E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B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1846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84697"/>
    <w:rPr>
      <w:sz w:val="24"/>
      <w:szCs w:val="24"/>
    </w:rPr>
  </w:style>
  <w:style w:type="paragraph" w:styleId="a7">
    <w:name w:val="footer"/>
    <w:basedOn w:val="a"/>
    <w:link w:val="a8"/>
    <w:uiPriority w:val="99"/>
    <w:rsid w:val="001846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4697"/>
    <w:rPr>
      <w:sz w:val="24"/>
      <w:szCs w:val="24"/>
    </w:rPr>
  </w:style>
  <w:style w:type="paragraph" w:customStyle="1" w:styleId="12">
    <w:name w:val="Основной 12"/>
    <w:basedOn w:val="a"/>
    <w:rsid w:val="00687229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7;&#1040;&#1042;&#1054;&#1044;%20&#1057;&#1042;&#1045;&#1058;%2001.2020%20-%2012.2022\&#1044;&#1045;&#1051;&#1054;&#1055;&#1056;&#1054;&#1048;&#1047;&#1042;&#1054;&#1044;&#1057;&#1058;&#1042;&#1054;\&#1041;&#1083;&#1072;&#1085;&#1082;&#1080;%20&#1076;&#1086;&#1082;&#1091;&#1084;&#1077;&#1085;&#1090;&#1086;&#1074;\&#1041;&#1051;&#1040;&#1053;&#1050;%20&#1060;&#1048;&#1056;&#1052;&#1045;&#1053;&#1053;&#1067;&#1049;%20&#1044;&#1051;&#1071;%20&#1055;&#1048;&#1057;&#1045;&#1052;%20&#1053;&#1054;&#1042;&#1067;&#1049;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6B09E-4978-41AB-B9E3-67131575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ФИРМЕННЫЙ ДЛЯ ПИСЕМ НОВЫЙ 2021</Template>
  <TotalTime>26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Мiнiстэрства прамысловасцi</vt:lpstr>
    </vt:vector>
  </TitlesOfParts>
  <Company>ddd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Мiнiстэрства прамысловасцi</dc:title>
  <dc:creator>admin</dc:creator>
  <cp:lastModifiedBy>admin</cp:lastModifiedBy>
  <cp:revision>8</cp:revision>
  <cp:lastPrinted>2023-03-20T10:58:00Z</cp:lastPrinted>
  <dcterms:created xsi:type="dcterms:W3CDTF">2023-03-09T06:21:00Z</dcterms:created>
  <dcterms:modified xsi:type="dcterms:W3CDTF">2023-04-13T13:03:00Z</dcterms:modified>
</cp:coreProperties>
</file>