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517A7" w14:textId="77777777" w:rsidR="000D79BC" w:rsidRPr="00EA2CF7" w:rsidRDefault="000D79BC" w:rsidP="000D79BC">
      <w:pPr>
        <w:pStyle w:val="a3"/>
        <w:ind w:firstLine="7440"/>
        <w:rPr>
          <w:rFonts w:ascii="Times New Roman" w:hAnsi="Times New Roman"/>
          <w:color w:val="000000"/>
          <w:sz w:val="16"/>
        </w:rPr>
      </w:pPr>
      <w:bookmarkStart w:id="0" w:name="F6A"/>
      <w:bookmarkStart w:id="1" w:name="_GoBack"/>
      <w:bookmarkEnd w:id="1"/>
      <w:r>
        <w:rPr>
          <w:rFonts w:ascii="Times New Roman" w:hAnsi="Times New Roman"/>
          <w:color w:val="000000"/>
          <w:sz w:val="16"/>
        </w:rPr>
        <w:t xml:space="preserve">Согласно письмуМинсельхозпрода РБ </w:t>
      </w:r>
    </w:p>
    <w:p w14:paraId="29B91658" w14:textId="77777777" w:rsidR="000D79BC" w:rsidRPr="00923D2F" w:rsidRDefault="000D79BC" w:rsidP="000D79BC">
      <w:pPr>
        <w:pStyle w:val="a3"/>
        <w:ind w:firstLine="7440"/>
        <w:rPr>
          <w:rFonts w:ascii="Times New Roman" w:hAnsi="Times New Roman"/>
          <w:color w:val="000000"/>
          <w:sz w:val="16"/>
        </w:rPr>
      </w:pPr>
      <w:r>
        <w:rPr>
          <w:rFonts w:ascii="Times New Roman" w:hAnsi="Times New Roman"/>
          <w:color w:val="000000"/>
          <w:sz w:val="16"/>
        </w:rPr>
        <w:t xml:space="preserve">для </w:t>
      </w:r>
      <w:r>
        <w:rPr>
          <w:rFonts w:ascii="Times New Roman" w:hAnsi="Times New Roman"/>
          <w:sz w:val="16"/>
          <w:szCs w:val="16"/>
        </w:rPr>
        <w:t>годовой</w:t>
      </w:r>
      <w:r w:rsidRPr="002322F0">
        <w:rPr>
          <w:rFonts w:ascii="Times New Roman" w:hAnsi="Times New Roman"/>
          <w:sz w:val="16"/>
          <w:szCs w:val="16"/>
        </w:rPr>
        <w:t xml:space="preserve"> отчетности </w:t>
      </w:r>
      <w:r>
        <w:rPr>
          <w:rFonts w:ascii="Times New Roman" w:hAnsi="Times New Roman"/>
          <w:sz w:val="16"/>
          <w:szCs w:val="16"/>
        </w:rPr>
        <w:t xml:space="preserve">за </w:t>
      </w:r>
      <w:r w:rsidRPr="002322F0">
        <w:rPr>
          <w:rFonts w:ascii="Times New Roman" w:hAnsi="Times New Roman"/>
          <w:sz w:val="16"/>
          <w:szCs w:val="16"/>
        </w:rPr>
        <w:t>201</w:t>
      </w:r>
      <w:r w:rsidR="007874CC" w:rsidRPr="007874CC">
        <w:rPr>
          <w:rFonts w:ascii="Times New Roman" w:hAnsi="Times New Roman"/>
          <w:sz w:val="16"/>
          <w:szCs w:val="16"/>
        </w:rPr>
        <w:t>9</w:t>
      </w:r>
      <w:r w:rsidRPr="002322F0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14:paraId="3C9AFC0B" w14:textId="77777777"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14:paraId="20C4162D" w14:textId="77777777"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14:paraId="1D939092" w14:textId="77777777"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</w:p>
    <w:p w14:paraId="411DEACF" w14:textId="77777777"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</w:rPr>
      </w:pPr>
      <w:r w:rsidRPr="00923D2F">
        <w:rPr>
          <w:rFonts w:ascii="Times New Roman" w:hAnsi="Times New Roman"/>
        </w:rPr>
        <w:t>К О Д Ы</w:t>
      </w:r>
    </w:p>
    <w:p w14:paraId="33C5E2C3" w14:textId="77777777" w:rsidR="000D79BC" w:rsidRPr="00923D2F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Организация  </w:t>
      </w:r>
      <w:bookmarkStart w:id="2" w:name="title5"/>
      <w:bookmarkEnd w:id="2"/>
      <w:r w:rsidR="003A5AFC" w:rsidRPr="00AC6BE4">
        <w:rPr>
          <w:rFonts w:ascii="Times New Roman" w:hAnsi="Times New Roman"/>
          <w:b/>
          <w:sz w:val="24"/>
          <w:szCs w:val="24"/>
        </w:rPr>
        <w:t>ОАО</w:t>
      </w:r>
      <w:r w:rsidR="003A5AFC">
        <w:rPr>
          <w:rFonts w:ascii="Times New Roman" w:hAnsi="Times New Roman"/>
          <w:b/>
          <w:sz w:val="24"/>
          <w:szCs w:val="24"/>
        </w:rPr>
        <w:t xml:space="preserve"> "ЖАТЕРЕВО"</w:t>
      </w:r>
    </w:p>
    <w:p w14:paraId="49992B54" w14:textId="730DFE3B" w:rsidR="000D79BC" w:rsidRPr="00923D2F" w:rsidRDefault="00445A99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630D99BC" wp14:editId="2148706E">
                <wp:simplePos x="0" y="0"/>
                <wp:positionH relativeFrom="column">
                  <wp:posOffset>5311775</wp:posOffset>
                </wp:positionH>
                <wp:positionV relativeFrom="paragraph">
                  <wp:posOffset>-130175</wp:posOffset>
                </wp:positionV>
                <wp:extent cx="1337945" cy="167830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945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71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713"/>
                            </w:tblGrid>
                            <w:tr w:rsidR="00E429D5" w14:paraId="7783B0EF" w14:textId="77777777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14:paraId="0982BC6F" w14:textId="77777777" w:rsidR="00E429D5" w:rsidRDefault="00E429D5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E429D5" w14:paraId="17257DBF" w14:textId="77777777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14:paraId="1227AD06" w14:textId="77777777" w:rsidR="00E429D5" w:rsidRDefault="00E429D5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E429D5" w14:paraId="3BEED299" w14:textId="77777777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14:paraId="1455D591" w14:textId="77777777" w:rsidR="00E429D5" w:rsidRDefault="00E429D5"/>
                              </w:tc>
                            </w:tr>
                            <w:tr w:rsidR="00E429D5" w14:paraId="55050477" w14:textId="77777777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713" w:type="dxa"/>
                                </w:tcPr>
                                <w:p w14:paraId="541216E4" w14:textId="77777777" w:rsidR="00E429D5" w:rsidRDefault="00E429D5"/>
                              </w:tc>
                            </w:tr>
                          </w:tbl>
                          <w:p w14:paraId="3C8928B1" w14:textId="77777777" w:rsidR="00E429D5" w:rsidRPr="001F0920" w:rsidRDefault="00E429D5" w:rsidP="000D79B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D99BC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418.25pt;margin-top:-10.25pt;width:105.35pt;height:132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U8hAIAABEFAAAOAAAAZHJzL2Uyb0RvYy54bWysVFtv2yAUfp+0/4B4T22nzsVWnapJl2lS&#10;d5Ha/QACOEbDwIDE7qr99x1wkqa7SNM0P2Auh+9cvu9wdd23Eu25dUKrCmcXKUZcUc2E2lb488N6&#10;NMfIeaIYkVrxCj9yh68Xr19ddabkY91oybhFAKJc2ZkKN96bMkkcbXhL3IU2XMFhrW1LPCztNmGW&#10;dIDeymScptOk05YZqyl3DnZvh0O8iPh1zan/WNeOeyQrDLH5ONo4bsKYLK5IubXENIIewiD/EEVL&#10;hAKnJ6hb4gnaWfELVCuo1U7X/oLqNtF1LSiPOUA2WfpTNvcNMTzmAsVx5lQm9/9g6Yf9J4sEq3CB&#10;kSItUPTAe4+WukfjWJ7OuBKs7g3Y+R72geaYqjN3mn5xSOlVQ9SW31iru4YTBuFlobDJ2dVAiCtd&#10;ANl07zUDP2TndQTqa9uG2kE1EKADTY8nakIsNLi8vJwV+QQjCmfZdDa/TCfRBymP1411/i3XLQqT&#10;ClvgPsKT/Z3zIRxSHk2CN6elYGshZVzY7WYlLdoT0Mk6fgf0F2ZSBWOlw7UBcdiBKMFHOAvxRt6f&#10;imycp8txMVpP57NRvs4no2KWzkdpViyLaZoX+e36ewgwy8tGMMbVnVD8qMEs/zuOD90wqCeqEHXA&#10;5WQ8GTj6Y5Jp/H6XZCs8tKQUbYXnJyNSBmbfKBYbxhMhh3nyMvxYZajB8R+rEnUQqB9E4PtNDyhB&#10;DxvNHkERVgNfQDu8IzBptP2GUQc9WWH3dUcsx0i+U6CqIsvz0MRxkU9mIFBkz0825ydEUYCqsMdo&#10;mK780Pg7Y8W2AU+DjpW+ASXWImrkOaqDfqHvYjKHNyI09vk6Wj2/ZIsfAAAA//8DAFBLAwQUAAYA&#10;CAAAACEAcklYTeAAAAAMAQAADwAAAGRycy9kb3ducmV2LnhtbEyPQW6DMBBF95V6B2sqdVMldgkB&#10;QjBRW6lVt0lzgAE7gIrHCDuB3L7OqtnNaJ7+vF/sZtOzix5dZ0nC61IA01Rb1VEj4fjzuciAOY+k&#10;sLekJVy1g135+FBgruxEe305+IaFEHI5Smi9H3LOXd1qg25pB03hdrKjQR/WseFqxCmEm55HQiTc&#10;YEfhQ4uD/mh1/Xs4Gwmn7+llvZmqL39M93Hyjl1a2auUz0/z2xaY17P/h+GmH9ShDE6VPZNyrJeQ&#10;rZJ1QCUsIhGGGyHiNAJWSYjiVQa8LPh9ifIPAAD//wMAUEsBAi0AFAAGAAgAAAAhALaDOJL+AAAA&#10;4QEAABMAAAAAAAAAAAAAAAAAAAAAAFtDb250ZW50X1R5cGVzXS54bWxQSwECLQAUAAYACAAAACEA&#10;OP0h/9YAAACUAQAACwAAAAAAAAAAAAAAAAAvAQAAX3JlbHMvLnJlbHNQSwECLQAUAAYACAAAACEA&#10;y7JVPIQCAAARBQAADgAAAAAAAAAAAAAAAAAuAgAAZHJzL2Uyb0RvYy54bWxQSwECLQAUAAYACAAA&#10;ACEAcklYTeAAAAAMAQAADwAAAAAAAAAAAAAAAADeBAAAZHJzL2Rvd25yZXYueG1sUEsFBgAAAAAE&#10;AAQA8wAAAOsFAAAAAA==&#10;" o:allowincell="f" stroked="f">
                <v:textbox>
                  <w:txbxContent>
                    <w:tbl>
                      <w:tblPr>
                        <w:tblW w:w="171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713"/>
                      </w:tblGrid>
                      <w:tr w:rsidR="00E429D5" w14:paraId="7783B0EF" w14:textId="77777777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14:paraId="0982BC6F" w14:textId="77777777" w:rsidR="00E429D5" w:rsidRDefault="00E429D5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E429D5" w14:paraId="17257DBF" w14:textId="77777777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14:paraId="1227AD06" w14:textId="77777777" w:rsidR="00E429D5" w:rsidRDefault="00E429D5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E429D5" w14:paraId="3BEED299" w14:textId="77777777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14:paraId="1455D591" w14:textId="77777777" w:rsidR="00E429D5" w:rsidRDefault="00E429D5"/>
                        </w:tc>
                      </w:tr>
                      <w:tr w:rsidR="00E429D5" w14:paraId="55050477" w14:textId="77777777">
                        <w:trPr>
                          <w:trHeight w:val="567"/>
                          <w:jc w:val="center"/>
                        </w:trPr>
                        <w:tc>
                          <w:tcPr>
                            <w:tcW w:w="1713" w:type="dxa"/>
                          </w:tcPr>
                          <w:p w14:paraId="541216E4" w14:textId="77777777" w:rsidR="00E429D5" w:rsidRDefault="00E429D5"/>
                        </w:tc>
                      </w:tr>
                    </w:tbl>
                    <w:p w14:paraId="3C8928B1" w14:textId="77777777" w:rsidR="00E429D5" w:rsidRPr="001F0920" w:rsidRDefault="00E429D5" w:rsidP="000D79B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202337" w14:textId="77777777" w:rsidR="000D79BC" w:rsidRPr="00923D2F" w:rsidRDefault="000D79BC" w:rsidP="000D79BC">
      <w:pPr>
        <w:pStyle w:val="a3"/>
        <w:tabs>
          <w:tab w:val="left" w:pos="6379"/>
        </w:tabs>
        <w:outlineLvl w:val="0"/>
        <w:rPr>
          <w:rFonts w:ascii="Times New Roman" w:hAnsi="Times New Roman"/>
          <w:b/>
          <w:sz w:val="24"/>
          <w:szCs w:val="24"/>
        </w:rPr>
      </w:pPr>
    </w:p>
    <w:p w14:paraId="2FF3A576" w14:textId="77777777" w:rsidR="000D79BC" w:rsidRPr="00923D2F" w:rsidRDefault="000D79BC" w:rsidP="000D79BC">
      <w:pPr>
        <w:pStyle w:val="a3"/>
        <w:tabs>
          <w:tab w:val="left" w:pos="6379"/>
        </w:tabs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Вид деятельности  </w:t>
      </w:r>
      <w:bookmarkStart w:id="3" w:name="activity"/>
      <w:bookmarkEnd w:id="3"/>
      <w:r w:rsidR="003A5AFC">
        <w:rPr>
          <w:rFonts w:ascii="Times New Roman" w:hAnsi="Times New Roman"/>
          <w:b/>
          <w:sz w:val="24"/>
          <w:szCs w:val="24"/>
        </w:rPr>
        <w:t>СЕЛЬСКОЕ ХОЗЯЙСТВО</w:t>
      </w:r>
    </w:p>
    <w:p w14:paraId="311F675A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1CCCA61D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720D65C6" w14:textId="77777777" w:rsidR="000D79BC" w:rsidRPr="00672AE1" w:rsidRDefault="000D79BC" w:rsidP="000D79B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Оpганизационно-правовая форма: </w:t>
      </w:r>
      <w:bookmarkStart w:id="4" w:name="prop_kind"/>
      <w:bookmarkEnd w:id="4"/>
      <w:r w:rsidR="003A5AFC">
        <w:rPr>
          <w:rFonts w:ascii="Times New Roman" w:hAnsi="Times New Roman"/>
          <w:b/>
          <w:sz w:val="24"/>
          <w:szCs w:val="24"/>
        </w:rPr>
        <w:t>КОММУНАЛЬНАЯ</w:t>
      </w:r>
    </w:p>
    <w:p w14:paraId="07064276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16306124" w14:textId="77777777" w:rsidR="000D79BC" w:rsidRPr="00923D2F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</w:p>
    <w:p w14:paraId="590B655D" w14:textId="77777777" w:rsidR="000D79BC" w:rsidRPr="00672AE1" w:rsidRDefault="000D79BC" w:rsidP="000D79BC">
      <w:pPr>
        <w:pStyle w:val="a3"/>
        <w:outlineLvl w:val="0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Орган управления:  </w:t>
      </w:r>
    </w:p>
    <w:p w14:paraId="253C7EF9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1CDFD64C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522CF228" w14:textId="77777777" w:rsidR="000D79BC" w:rsidRPr="00B305F0" w:rsidRDefault="000D79BC" w:rsidP="000D79BC">
      <w:pPr>
        <w:pStyle w:val="a3"/>
        <w:rPr>
          <w:rFonts w:ascii="Times New Roman" w:hAnsi="Times New Roman"/>
          <w:b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>Единица измерения:</w:t>
      </w:r>
      <w:r>
        <w:rPr>
          <w:rFonts w:ascii="Times New Roman" w:hAnsi="Times New Roman"/>
          <w:b/>
          <w:sz w:val="24"/>
          <w:szCs w:val="24"/>
        </w:rPr>
        <w:t xml:space="preserve"> тыс</w:t>
      </w:r>
      <w:r w:rsidRPr="000D79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руб</w:t>
      </w:r>
      <w:r w:rsidRPr="000D79BC">
        <w:rPr>
          <w:rFonts w:ascii="Times New Roman" w:hAnsi="Times New Roman"/>
          <w:b/>
          <w:sz w:val="24"/>
          <w:szCs w:val="24"/>
        </w:rPr>
        <w:t>.</w:t>
      </w:r>
    </w:p>
    <w:p w14:paraId="2152CC7D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007B96BB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  <w:szCs w:val="24"/>
        </w:rPr>
      </w:pPr>
    </w:p>
    <w:p w14:paraId="205223B5" w14:textId="77777777" w:rsidR="000D79BC" w:rsidRPr="00923D2F" w:rsidRDefault="000D79BC" w:rsidP="000D79BC">
      <w:pPr>
        <w:pStyle w:val="a3"/>
        <w:outlineLvl w:val="0"/>
        <w:rPr>
          <w:rFonts w:ascii="Times New Roman" w:hAnsi="Times New Roman"/>
          <w:sz w:val="24"/>
          <w:szCs w:val="24"/>
        </w:rPr>
      </w:pPr>
      <w:r w:rsidRPr="00923D2F">
        <w:rPr>
          <w:rFonts w:ascii="Times New Roman" w:hAnsi="Times New Roman"/>
          <w:b/>
          <w:sz w:val="24"/>
          <w:szCs w:val="24"/>
        </w:rPr>
        <w:t xml:space="preserve">Адрес   </w:t>
      </w:r>
      <w:bookmarkStart w:id="5" w:name="address"/>
      <w:bookmarkEnd w:id="5"/>
      <w:r w:rsidR="003A5AFC">
        <w:rPr>
          <w:rFonts w:ascii="Times New Roman" w:hAnsi="Times New Roman"/>
          <w:b/>
          <w:sz w:val="24"/>
          <w:szCs w:val="24"/>
        </w:rPr>
        <w:t>222695 Минская обл., Столбцовский р-н. д.Горки</w:t>
      </w:r>
      <w:r w:rsidRPr="00923D2F">
        <w:rPr>
          <w:rFonts w:ascii="Times New Roman" w:hAnsi="Times New Roman"/>
          <w:b/>
          <w:sz w:val="24"/>
          <w:szCs w:val="24"/>
        </w:rPr>
        <w:t xml:space="preserve">   тел.  </w:t>
      </w:r>
    </w:p>
    <w:p w14:paraId="0A308AD5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034AD594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68F02F78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615A0698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55BBCEE8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20FD8462" w14:textId="77777777"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b/>
          <w:sz w:val="44"/>
        </w:rPr>
      </w:pPr>
      <w:r w:rsidRPr="00923D2F">
        <w:rPr>
          <w:rFonts w:ascii="Times New Roman" w:hAnsi="Times New Roman"/>
          <w:b/>
          <w:sz w:val="44"/>
        </w:rPr>
        <w:t>ОТЧЕТ</w:t>
      </w:r>
    </w:p>
    <w:p w14:paraId="38CC5EDF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13605E7E" w14:textId="77777777"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ПPЕДПPИЯТИЯ (ОPГАHИЗАЦИИ)</w:t>
      </w:r>
    </w:p>
    <w:p w14:paraId="7315B434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2AF2415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407F067" w14:textId="77777777" w:rsidR="000D79BC" w:rsidRPr="00923D2F" w:rsidRDefault="003A5AFC" w:rsidP="000D79B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6" w:name="title1"/>
      <w:bookmarkEnd w:id="6"/>
      <w:r w:rsidRPr="00AC6BE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"ЖАТЕРЕВО"</w:t>
      </w:r>
    </w:p>
    <w:p w14:paraId="2F9E70CB" w14:textId="77777777" w:rsidR="000D79BC" w:rsidRPr="00923D2F" w:rsidRDefault="000D79BC" w:rsidP="000D79BC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C59D943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4DF0BE0C" w14:textId="77777777" w:rsidR="000D79BC" w:rsidRPr="00923D2F" w:rsidRDefault="000D79BC" w:rsidP="000D79BC">
      <w:pPr>
        <w:pStyle w:val="a3"/>
        <w:jc w:val="center"/>
        <w:rPr>
          <w:rFonts w:ascii="Times New Roman" w:hAnsi="Times New Roman"/>
        </w:rPr>
      </w:pPr>
    </w:p>
    <w:p w14:paraId="27B7C2FA" w14:textId="50374244" w:rsidR="000D79BC" w:rsidRPr="00923D2F" w:rsidRDefault="000D79BC" w:rsidP="000D79B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923D2F">
        <w:rPr>
          <w:rFonts w:ascii="Times New Roman" w:hAnsi="Times New Roman"/>
          <w:b/>
          <w:sz w:val="40"/>
          <w:szCs w:val="40"/>
        </w:rPr>
        <w:t xml:space="preserve">за </w:t>
      </w:r>
      <w:r w:rsidR="00BA75E8">
        <w:rPr>
          <w:rFonts w:ascii="Times New Roman" w:hAnsi="Times New Roman"/>
          <w:b/>
          <w:sz w:val="40"/>
          <w:szCs w:val="40"/>
        </w:rPr>
        <w:t>202</w:t>
      </w:r>
      <w:r w:rsidR="00CF54D0">
        <w:rPr>
          <w:rFonts w:ascii="Times New Roman" w:hAnsi="Times New Roman"/>
          <w:b/>
          <w:sz w:val="40"/>
          <w:szCs w:val="40"/>
        </w:rPr>
        <w:t>5</w:t>
      </w:r>
      <w:r w:rsidRPr="00923D2F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4FBFCAE2" w14:textId="77777777" w:rsidR="000D79BC" w:rsidRPr="00923D2F" w:rsidRDefault="000D79BC" w:rsidP="000D79BC">
      <w:pPr>
        <w:pStyle w:val="a3"/>
        <w:rPr>
          <w:rFonts w:ascii="Times New Roman" w:hAnsi="Times New Roman"/>
        </w:rPr>
      </w:pPr>
    </w:p>
    <w:p w14:paraId="0BD726AF" w14:textId="77777777" w:rsidR="000D79BC" w:rsidRPr="00923D2F" w:rsidRDefault="000D79BC" w:rsidP="000D79BC">
      <w:pPr>
        <w:pStyle w:val="a3"/>
        <w:rPr>
          <w:rFonts w:ascii="Times New Roman" w:hAnsi="Times New Roman"/>
        </w:rPr>
      </w:pPr>
    </w:p>
    <w:p w14:paraId="57F3AE3C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</w:rPr>
      </w:pPr>
    </w:p>
    <w:p w14:paraId="3A702983" w14:textId="77777777" w:rsidR="000D79BC" w:rsidRPr="00923D2F" w:rsidRDefault="000D79BC" w:rsidP="000D79BC">
      <w:pPr>
        <w:pStyle w:val="a3"/>
        <w:rPr>
          <w:rFonts w:ascii="Times New Roman" w:hAnsi="Times New Roman"/>
          <w:sz w:val="24"/>
        </w:rPr>
      </w:pPr>
    </w:p>
    <w:p w14:paraId="7BF547C6" w14:textId="77777777"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ВЫСЫЛКИ</w:t>
      </w:r>
    </w:p>
    <w:p w14:paraId="0BCF782F" w14:textId="77777777" w:rsidR="000D79BC" w:rsidRPr="00923D2F" w:rsidRDefault="000D79BC" w:rsidP="000D79BC">
      <w:pPr>
        <w:pStyle w:val="a3"/>
        <w:jc w:val="right"/>
        <w:outlineLvl w:val="0"/>
        <w:rPr>
          <w:rFonts w:ascii="Times New Roman" w:hAnsi="Times New Roman"/>
          <w:sz w:val="24"/>
        </w:rPr>
      </w:pPr>
    </w:p>
    <w:p w14:paraId="3142634A" w14:textId="77777777" w:rsidR="000D79BC" w:rsidRPr="00923D2F" w:rsidRDefault="000D79BC" w:rsidP="000D79BC">
      <w:pPr>
        <w:pStyle w:val="a3"/>
        <w:jc w:val="right"/>
        <w:rPr>
          <w:rFonts w:ascii="Times New Roman" w:hAnsi="Times New Roman"/>
          <w:sz w:val="24"/>
        </w:rPr>
      </w:pPr>
      <w:r w:rsidRPr="00923D2F">
        <w:rPr>
          <w:rFonts w:ascii="Times New Roman" w:hAnsi="Times New Roman"/>
          <w:sz w:val="24"/>
        </w:rPr>
        <w:t>ДАТА ПОЛУЧЕHИЯ</w:t>
      </w:r>
      <w:r w:rsidRPr="00923D2F">
        <w:rPr>
          <w:rFonts w:ascii="Times New Roman" w:hAnsi="Times New Roman"/>
          <w:sz w:val="24"/>
        </w:rPr>
        <w:cr/>
      </w:r>
      <w:r w:rsidRPr="00923D2F">
        <w:rPr>
          <w:rFonts w:ascii="Times New Roman" w:hAnsi="Times New Roman"/>
          <w:sz w:val="24"/>
        </w:rPr>
        <w:cr/>
        <w:t>СРОК ПРЕДСТАВЛЕHИЯ</w:t>
      </w:r>
    </w:p>
    <w:p w14:paraId="5AE7DAE8" w14:textId="77777777" w:rsidR="000D79BC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</w:p>
    <w:p w14:paraId="0BC5EBFF" w14:textId="77777777" w:rsidR="000D79BC" w:rsidRDefault="000D79BC" w:rsidP="000D79BC">
      <w:pPr>
        <w:pStyle w:val="a3"/>
        <w:tabs>
          <w:tab w:val="left" w:pos="2115"/>
        </w:tabs>
        <w:outlineLvl w:val="0"/>
      </w:pPr>
      <w:r>
        <w:tab/>
      </w:r>
    </w:p>
    <w:p w14:paraId="42FB56D3" w14:textId="77777777" w:rsidR="000D79BC" w:rsidRPr="00923D2F" w:rsidRDefault="000D79BC" w:rsidP="000D79BC">
      <w:pPr>
        <w:pStyle w:val="a3"/>
        <w:tabs>
          <w:tab w:val="right" w:pos="10206"/>
        </w:tabs>
        <w:outlineLvl w:val="0"/>
        <w:rPr>
          <w:rFonts w:ascii="Times New Roman" w:hAnsi="Times New Roman"/>
        </w:rPr>
      </w:pPr>
      <w:r w:rsidRPr="00923D2F">
        <w:rPr>
          <w:rFonts w:ascii="Times New Roman" w:hAnsi="Times New Roman"/>
        </w:rPr>
        <w:br w:type="page"/>
      </w:r>
      <w:bookmarkStart w:id="7" w:name="f0"/>
    </w:p>
    <w:p w14:paraId="3F3EB78A" w14:textId="77777777" w:rsidR="000D79BC" w:rsidRPr="00DF7104" w:rsidRDefault="000D79BC" w:rsidP="00AA075C">
      <w:pPr>
        <w:pStyle w:val="a3"/>
        <w:widowControl w:val="0"/>
        <w:tabs>
          <w:tab w:val="right" w:pos="10206"/>
        </w:tabs>
        <w:ind w:left="7088"/>
        <w:outlineLvl w:val="0"/>
        <w:rPr>
          <w:rFonts w:ascii="Times New Roman" w:hAnsi="Times New Roman"/>
          <w:sz w:val="16"/>
          <w:szCs w:val="16"/>
        </w:rPr>
      </w:pPr>
      <w:bookmarkStart w:id="8" w:name="f6"/>
      <w:bookmarkEnd w:id="7"/>
      <w:r w:rsidRPr="000D79BC">
        <w:rPr>
          <w:rFonts w:ascii="Times New Roman" w:hAnsi="Times New Roman"/>
          <w:sz w:val="16"/>
          <w:szCs w:val="16"/>
        </w:rPr>
        <w:lastRenderedPageBreak/>
        <w:t xml:space="preserve">Утверждено письмом Минсельхозпрода Республики Беларусь для годовой отчетности за </w:t>
      </w:r>
      <w:r w:rsidR="007874CC">
        <w:rPr>
          <w:rFonts w:ascii="Times New Roman" w:hAnsi="Times New Roman"/>
          <w:sz w:val="16"/>
          <w:szCs w:val="16"/>
        </w:rPr>
        <w:t>2019</w:t>
      </w:r>
      <w:r w:rsidRPr="000D79BC">
        <w:rPr>
          <w:rFonts w:ascii="Times New Roman" w:hAnsi="Times New Roman"/>
          <w:sz w:val="16"/>
          <w:szCs w:val="16"/>
        </w:rPr>
        <w:t>г</w:t>
      </w:r>
      <w:r>
        <w:rPr>
          <w:rFonts w:ascii="Times New Roman" w:hAnsi="Times New Roman"/>
          <w:sz w:val="16"/>
          <w:szCs w:val="16"/>
        </w:rPr>
        <w:t>.</w:t>
      </w:r>
    </w:p>
    <w:p w14:paraId="64140FA2" w14:textId="77777777" w:rsidR="000D79BC" w:rsidRPr="006D3694" w:rsidRDefault="000D79BC" w:rsidP="000D79BC">
      <w:pPr>
        <w:pStyle w:val="a3"/>
        <w:widowControl w:val="0"/>
        <w:tabs>
          <w:tab w:val="right" w:pos="10206"/>
        </w:tabs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D3694">
        <w:rPr>
          <w:rFonts w:ascii="Times New Roman" w:hAnsi="Times New Roman"/>
          <w:b/>
          <w:sz w:val="24"/>
          <w:szCs w:val="24"/>
        </w:rPr>
        <w:t>Титульный лист</w:t>
      </w:r>
    </w:p>
    <w:p w14:paraId="70A8A645" w14:textId="77777777"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</w:rPr>
        <w:t xml:space="preserve">по </w:t>
      </w:r>
      <w:bookmarkStart w:id="9" w:name="title3"/>
      <w:bookmarkEnd w:id="9"/>
      <w:r w:rsidR="003A5AFC" w:rsidRPr="00AC6BE4">
        <w:rPr>
          <w:rFonts w:ascii="Times New Roman" w:hAnsi="Times New Roman"/>
          <w:b/>
          <w:sz w:val="18"/>
          <w:szCs w:val="18"/>
          <w:u w:val="single"/>
        </w:rPr>
        <w:t>ОАО</w:t>
      </w:r>
      <w:r w:rsidR="003A5AFC">
        <w:rPr>
          <w:rFonts w:ascii="Times New Roman" w:hAnsi="Times New Roman"/>
          <w:b/>
          <w:sz w:val="18"/>
          <w:szCs w:val="18"/>
          <w:u w:val="single"/>
        </w:rPr>
        <w:t xml:space="preserve"> "ЖАТЕРЕВО"</w:t>
      </w:r>
    </w:p>
    <w:p w14:paraId="10FF9EE7" w14:textId="77777777"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sz w:val="12"/>
          <w:szCs w:val="12"/>
        </w:rPr>
      </w:pPr>
      <w:r w:rsidRPr="006D3694">
        <w:rPr>
          <w:rFonts w:ascii="Times New Roman" w:hAnsi="Times New Roman"/>
          <w:sz w:val="12"/>
          <w:szCs w:val="12"/>
        </w:rPr>
        <w:t>(наименование организации)</w:t>
      </w:r>
    </w:p>
    <w:p w14:paraId="397FC4E2" w14:textId="77777777"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  <w:b/>
        </w:rPr>
      </w:pPr>
    </w:p>
    <w:p w14:paraId="75B0D815" w14:textId="77777777" w:rsidR="000D79BC" w:rsidRPr="006D3694" w:rsidRDefault="000D79BC" w:rsidP="000D79BC">
      <w:pPr>
        <w:pStyle w:val="a3"/>
        <w:widowControl w:val="0"/>
        <w:jc w:val="center"/>
        <w:outlineLvl w:val="0"/>
        <w:rPr>
          <w:rFonts w:ascii="Times New Roman" w:hAnsi="Times New Roman"/>
        </w:rPr>
      </w:pPr>
      <w:r w:rsidRPr="006D3694">
        <w:rPr>
          <w:rFonts w:ascii="Times New Roman" w:hAnsi="Times New Roman"/>
          <w:b/>
        </w:rPr>
        <w:t>В сводный отчет включены</w:t>
      </w:r>
      <w:r w:rsidRPr="006D3694">
        <w:rPr>
          <w:rFonts w:ascii="Times New Roman" w:hAnsi="Times New Roman"/>
        </w:rPr>
        <w:t>:</w:t>
      </w:r>
    </w:p>
    <w:tbl>
      <w:tblPr>
        <w:tblW w:w="1044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993"/>
        <w:gridCol w:w="1417"/>
        <w:gridCol w:w="1701"/>
        <w:gridCol w:w="1769"/>
      </w:tblGrid>
      <w:tr w:rsidR="000D79BC" w:rsidRPr="006D3694" w14:paraId="2828D138" w14:textId="77777777" w:rsidTr="00054037">
        <w:trPr>
          <w:trHeight w:val="680"/>
        </w:trPr>
        <w:tc>
          <w:tcPr>
            <w:tcW w:w="45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C5E907F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2DA1D25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Код строки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49CF972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Количество организаций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1A5E90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Сумма уставного капитала,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  <w:tc>
          <w:tcPr>
            <w:tcW w:w="176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AA6D1D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 xml:space="preserve">в т.ч. доля государственной собственности,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тыс</w:t>
            </w:r>
            <w:r w:rsidRPr="00000891">
              <w:rPr>
                <w:rFonts w:ascii="Times New Roman" w:hAnsi="Times New Roman"/>
                <w:b/>
                <w:sz w:val="18"/>
                <w:szCs w:val="18"/>
              </w:rPr>
              <w:t>. руб.</w:t>
            </w:r>
          </w:p>
        </w:tc>
      </w:tr>
      <w:tr w:rsidR="000D79BC" w:rsidRPr="006D3694" w14:paraId="663F70AB" w14:textId="77777777" w:rsidTr="00054037">
        <w:trPr>
          <w:trHeight w:val="293"/>
        </w:trPr>
        <w:tc>
          <w:tcPr>
            <w:tcW w:w="45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0EF2976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32165EB9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F3CA44B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747796DA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4</w:t>
            </w:r>
          </w:p>
        </w:tc>
        <w:tc>
          <w:tcPr>
            <w:tcW w:w="176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AE31F95" w14:textId="77777777" w:rsidR="000D79BC" w:rsidRPr="00000891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</w:rPr>
            </w:pPr>
            <w:r w:rsidRPr="00000891">
              <w:rPr>
                <w:rFonts w:ascii="Times New Roman" w:hAnsi="Times New Roman"/>
                <w:b/>
                <w:sz w:val="16"/>
              </w:rPr>
              <w:t>5</w:t>
            </w:r>
          </w:p>
        </w:tc>
      </w:tr>
      <w:tr w:rsidR="000D79BC" w:rsidRPr="006D3694" w14:paraId="18538FD9" w14:textId="77777777" w:rsidTr="00054037">
        <w:trPr>
          <w:trHeight w:val="3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2C49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1.Государственные унитарные организации: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B00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EFA3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0" w:name="f0r1010"/>
            <w:bookmarkEnd w:id="1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F3B0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9EF9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31F46A2D" w14:textId="77777777" w:rsidTr="00054037">
        <w:trPr>
          <w:trHeight w:val="333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460E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  <w:p w14:paraId="30067934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республиканские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8BDF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A48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1" w:name="f0r1011"/>
            <w:bookmarkEnd w:id="1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C9E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5EB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59D447B4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214F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областные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D3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82D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2" w:name="f0r1012"/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1C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EBF0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1637DCA6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A56C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коммунальные районные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2B1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0DB4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3" w:name="f0r1013"/>
            <w:bookmarkEnd w:id="1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7E3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FD4A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0173E157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7AD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2.Открытые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35DD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3C20" w14:textId="77777777"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4" w:name="f0r1020"/>
            <w:bookmarkEnd w:id="14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4D20" w14:textId="77777777"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929F" w14:textId="77777777"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2 101</w:t>
            </w:r>
          </w:p>
        </w:tc>
      </w:tr>
      <w:tr w:rsidR="000D79BC" w:rsidRPr="006D3694" w14:paraId="3513FB49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789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3.Закрытые акционерные общества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CBE3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AE0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5" w:name="f0r1030"/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8E2A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E2D0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5BBEFEDB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026C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4.Общества с ограниченной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E07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EE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" w:name="f0r1040"/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E2E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B274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2309E3F2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F4FE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5.Общества с дополнительной ответственностью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A18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3EB6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7" w:name="f0r1050"/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AC53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CEA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47AB1806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82C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6. Коллективно-долевые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0D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FA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8" w:name="f0r1060"/>
            <w:bookmarkEnd w:id="1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AC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5E94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7EC73FE5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8A3B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7. Коллективные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AA0F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FD3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9" w:name="f0r1070"/>
            <w:bookmarkEnd w:id="1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9CF9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BC7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51382B2B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644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8. Кооперативы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B52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871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0" w:name="f0r1080"/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EA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C061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50401615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F9F8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9. Совхозы и другие государственные сельскохозяйственные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87C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60F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1" w:name="f0r1090"/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B9C0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C24F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7538658D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051C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E914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8F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2" w:name="f0r1091"/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E3A0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554F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77579B6C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D8B9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E67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DC2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3" w:name="f0r1092"/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AA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E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05DB8AB5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74C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9131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E6B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4" w:name="f0r1093"/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D4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1BD4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387EAE19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EA70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BCBB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16F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5" w:name="f0r1094"/>
            <w:bookmarkEnd w:id="2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08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1BB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5F563831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D4C3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10. Колхозы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3B5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3A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6" w:name="f0r1100"/>
            <w:bookmarkEnd w:id="2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606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D02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784CC634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958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AAC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0B13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7" w:name="f0r1101"/>
            <w:bookmarkEnd w:id="2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CAF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C1D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29AC3628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B8A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11. Частные унитарные организации*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603D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FD3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8" w:name="f0r1102"/>
            <w:bookmarkEnd w:id="2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21B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574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2C251B55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5DA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12. Крестьянские (фермерские) хозяйства 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56DC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208D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29" w:name="f0r1103"/>
            <w:bookmarkEnd w:id="2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608B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8B7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35B88FEE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0B4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C9CA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C03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0" w:name="f0r1104"/>
            <w:bookmarkEnd w:id="3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76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B6B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04212E06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6432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979F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973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1" w:name="f0r1110"/>
            <w:bookmarkEnd w:id="3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46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288B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759DB1B6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4146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CA8A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4C6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2" w:name="f0r1111"/>
            <w:bookmarkEnd w:id="3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E2F5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737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5544BEBF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9245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</w:t>
            </w:r>
            <w:r w:rsidRPr="006D3694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6D3694">
              <w:rPr>
                <w:rFonts w:ascii="Times New Roman" w:hAnsi="Times New Roman"/>
                <w:sz w:val="18"/>
                <w:szCs w:val="18"/>
              </w:rPr>
              <w:t>. Государственные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459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D7A8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3" w:name="f0r1120"/>
            <w:bookmarkEnd w:id="3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3340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BAE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35FFFB14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BBD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B026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5727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5999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01AD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1FE38480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EEB4" w14:textId="77777777" w:rsidR="000D79BC" w:rsidRPr="006D3694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6D36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5152" w14:textId="77777777" w:rsidR="000D79BC" w:rsidRPr="006D3694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3694">
              <w:rPr>
                <w:rFonts w:ascii="Times New Roman" w:hAnsi="Times New Roman"/>
                <w:sz w:val="18"/>
                <w:szCs w:val="18"/>
              </w:rPr>
              <w:t>1130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A024" w14:textId="77777777"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4" w:name="f0r1130"/>
            <w:bookmarkEnd w:id="34"/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478B" w14:textId="77777777"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2 211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765" w14:textId="77777777" w:rsidR="000D79BC" w:rsidRPr="006D3694" w:rsidRDefault="003A5AF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2 101</w:t>
            </w:r>
          </w:p>
        </w:tc>
      </w:tr>
      <w:tr w:rsidR="000D79BC" w:rsidRPr="006D3694" w14:paraId="4C71D876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EED" w14:textId="77777777"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14:paraId="3300DE6E" w14:textId="77777777" w:rsidR="000D79BC" w:rsidRPr="004B1D53" w:rsidRDefault="000D79BC" w:rsidP="00A61CB7">
            <w:pPr>
              <w:pStyle w:val="a3"/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>– количество организаций,присоединившихсельскохозяйственные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DDD4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FA8">
              <w:rPr>
                <w:rFonts w:ascii="Times New Roman" w:hAnsi="Times New Roman"/>
                <w:sz w:val="18"/>
                <w:szCs w:val="18"/>
              </w:rPr>
              <w:t>11</w:t>
            </w:r>
            <w:r w:rsidRPr="00513FA8">
              <w:rPr>
                <w:rFonts w:ascii="Times New Roman" w:hAnsi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ECE1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5" w:name="f0r1131"/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2591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FD80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0AEE9013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1337" w14:textId="77777777"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14:paraId="3A0FF17C" w14:textId="77777777"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Из кода 1130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005600">
              <w:rPr>
                <w:rFonts w:ascii="Times New Roman" w:hAnsi="Times New Roman"/>
                <w:sz w:val="18"/>
                <w:szCs w:val="18"/>
              </w:rPr>
              <w:t xml:space="preserve">подсобные </w:t>
            </w:r>
            <w:r>
              <w:rPr>
                <w:rFonts w:ascii="Times New Roman" w:hAnsi="Times New Roman"/>
                <w:sz w:val="18"/>
                <w:szCs w:val="18"/>
              </w:rPr>
              <w:t>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E6FC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938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6" w:name="f0r1132"/>
            <w:bookmarkEnd w:id="3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819D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1676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D79BC" w:rsidRPr="006D3694" w14:paraId="667F1340" w14:textId="77777777" w:rsidTr="00054037">
        <w:trPr>
          <w:trHeight w:val="3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EF42" w14:textId="77777777"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СПРАВОЧНО</w:t>
            </w:r>
          </w:p>
          <w:p w14:paraId="66FCA651" w14:textId="77777777" w:rsidR="000D79BC" w:rsidRDefault="000D79BC" w:rsidP="00B844E0">
            <w:pPr>
              <w:pStyle w:val="a3"/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филиалов</w:t>
            </w:r>
            <w:r w:rsidRPr="0054005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включенных в консолидированную бухгалтерскую отчетность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6EA3" w14:textId="77777777" w:rsidR="000D79BC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0455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37" w:name="f0r1133"/>
            <w:bookmarkEnd w:id="3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5A8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B3B5" w14:textId="77777777" w:rsidR="000D79BC" w:rsidRPr="00513FA8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14:paraId="341258B1" w14:textId="77777777" w:rsidR="000D79BC" w:rsidRPr="00A61CB7" w:rsidRDefault="000D79BC" w:rsidP="00A61CB7">
      <w:pPr>
        <w:pStyle w:val="a3"/>
        <w:widowControl w:val="0"/>
        <w:spacing w:before="24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Все стоимостные показатели показываются в тысячах рублей, а количественные – в тоннах.</w:t>
      </w:r>
    </w:p>
    <w:p w14:paraId="3EE13AFE" w14:textId="77777777"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Отчет утвержден (рассмотрен), и по нему сделаны следующие замечания и предложения:</w:t>
      </w:r>
    </w:p>
    <w:p w14:paraId="61A1010E" w14:textId="77777777" w:rsidR="000D79BC" w:rsidRPr="00A61CB7" w:rsidRDefault="000D79BC" w:rsidP="000D79BC">
      <w:pPr>
        <w:pStyle w:val="a3"/>
        <w:widowControl w:val="0"/>
        <w:rPr>
          <w:rFonts w:ascii="Times New Roman" w:hAnsi="Times New Roman"/>
          <w:sz w:val="18"/>
          <w:szCs w:val="18"/>
        </w:rPr>
      </w:pPr>
      <w:r w:rsidRPr="00A61CB7">
        <w:rPr>
          <w:rFonts w:ascii="Times New Roman" w:hAnsi="Times New Roman"/>
          <w:sz w:val="18"/>
          <w:szCs w:val="18"/>
        </w:rPr>
        <w:t>*Заполняют только реформированные хозяйства</w:t>
      </w:r>
    </w:p>
    <w:p w14:paraId="78B26DAB" w14:textId="77777777" w:rsidR="000D79BC" w:rsidRPr="00923D2F" w:rsidRDefault="000D79BC" w:rsidP="000D79BC">
      <w:pPr>
        <w:pStyle w:val="a3"/>
        <w:rPr>
          <w:rFonts w:ascii="Times New Roman" w:hAnsi="Times New Roman"/>
        </w:rPr>
      </w:pPr>
      <w:r w:rsidRPr="006D3694">
        <w:rPr>
          <w:rFonts w:ascii="Times New Roman" w:hAnsi="Times New Roman"/>
        </w:rPr>
        <w:br w:type="page"/>
      </w:r>
      <w:bookmarkStart w:id="38" w:name="f2"/>
    </w:p>
    <w:bookmarkEnd w:id="8"/>
    <w:bookmarkEnd w:id="38"/>
    <w:tbl>
      <w:tblPr>
        <w:tblW w:w="10080" w:type="dxa"/>
        <w:tblInd w:w="959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D54885" w14:paraId="69112398" w14:textId="77777777" w:rsidTr="00054037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26356D" w14:textId="77777777" w:rsidR="00D54885" w:rsidRDefault="00D54885" w:rsidP="00B44E62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DC7DA1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CC33AD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E73170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607B5D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1698B49" w14:textId="77777777"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D54885" w14:paraId="712224B5" w14:textId="77777777" w:rsidTr="00054037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F6146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939938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69A434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CD34D5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70B656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0FA463" w14:textId="77777777"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14:paraId="371BB76C" w14:textId="77777777" w:rsidTr="00054037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E71D2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573711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E85A5A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DED3A3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69DCBF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4675A2" w14:textId="77777777" w:rsidR="00D54885" w:rsidRPr="000D79BC" w:rsidRDefault="00D54885" w:rsidP="00B44E6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14:paraId="04BC0203" w14:textId="77777777" w:rsidTr="00054037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586F8B" w14:textId="77777777" w:rsidR="00D54885" w:rsidRDefault="00D54885" w:rsidP="00B44E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133BA2" w14:paraId="70ADCB08" w14:textId="77777777" w:rsidTr="00054037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A5F0C0" w14:textId="77777777"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11D069" w14:textId="77777777"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75441C" w14:textId="77777777" w:rsidR="00133BA2" w:rsidRPr="003D265C" w:rsidRDefault="00133BA2" w:rsidP="00133BA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3C2923B" w14:textId="7CD6C8C7" w:rsidR="00133BA2" w:rsidRPr="003D265C" w:rsidRDefault="00133BA2" w:rsidP="00052A5E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BA75E8">
              <w:rPr>
                <w:b/>
                <w:sz w:val="18"/>
                <w:szCs w:val="18"/>
              </w:rPr>
              <w:t>202</w:t>
            </w:r>
            <w:r w:rsidR="00CF54D0">
              <w:rPr>
                <w:b/>
                <w:sz w:val="18"/>
                <w:szCs w:val="18"/>
              </w:rPr>
              <w:t>5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70B3C8" w14:textId="77777777"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14:paraId="16163679" w14:textId="77777777" w:rsidTr="00054037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52E7C4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923FC4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A51BD2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29040E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8D72D6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7B6F35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661A93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14:paraId="4746FE06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D3474D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073D88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03059E32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8C087F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C2E9B38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39FDEA8A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929865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7ECFEF5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65A5A169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1B901D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5749C87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7A2CFAD9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E2E2618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B781E3D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251C1D51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AA05E3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54BB999" w14:textId="77777777"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14:paraId="31CF12BA" w14:textId="77777777" w:rsidTr="0005403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29D7422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D7D0FAC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7986D058" w14:textId="77777777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0E29D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68B0EA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57F2AC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059F61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01F7B" w14:textId="77777777"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84AA52" w14:textId="77777777"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5E5F02AB" w14:textId="77777777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F3C7E4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483C7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4545E7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977547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AEDC7" w14:textId="77777777"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009BA0" w14:textId="77777777"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2F3221C1" w14:textId="77777777" w:rsidTr="0005403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F64723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1414EE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73DB2E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AC6321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3C6A7" w14:textId="77777777" w:rsidR="00D54885" w:rsidRPr="00A325B4" w:rsidRDefault="00D54885" w:rsidP="00B44E62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C8AA17" w14:textId="77777777" w:rsidR="00D54885" w:rsidRPr="00A325B4" w:rsidRDefault="00D54885" w:rsidP="00B44E62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2C9DEAD9" w14:textId="77777777" w:rsidTr="00054037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145A415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7B49198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5425780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D2396D4" w14:textId="77777777" w:rsidR="00D54885" w:rsidRPr="00670171" w:rsidRDefault="00D54885" w:rsidP="00B44E6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95E07DF" w14:textId="77777777" w:rsidR="00D54885" w:rsidRPr="00670171" w:rsidRDefault="00D54885" w:rsidP="00B44E6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760F372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D681296" w14:textId="77777777"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D54885" w14:paraId="0844DB3A" w14:textId="77777777" w:rsidTr="00054037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473EF4" w14:textId="77777777" w:rsidR="00D54885" w:rsidRPr="00670171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6F25A" w14:textId="77777777" w:rsidR="00D54885" w:rsidRPr="00F8617A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C4D1F" w14:textId="2261B4AE" w:rsidR="00D54885" w:rsidRPr="00743169" w:rsidRDefault="00D54885" w:rsidP="00052A5E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1B783B7" w14:textId="28F5F42F"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052A5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14:paraId="6C31C089" w14:textId="77777777" w:rsidTr="00054037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49AE815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C64751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AAD886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5F416E4F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14:paraId="5F557B93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BB440EE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2BB95C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72E286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69224B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14:paraId="57A8CF2A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72988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537DD7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0F7D7D" w14:textId="0372772C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39" w:name="f1r110"/>
            <w:bookmarkEnd w:id="39"/>
            <w:r>
              <w:rPr>
                <w:b/>
                <w:sz w:val="20"/>
                <w:szCs w:val="20"/>
              </w:rPr>
              <w:t>15485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4E2331" w14:textId="039A5601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13097</w:t>
            </w:r>
          </w:p>
        </w:tc>
      </w:tr>
      <w:tr w:rsidR="00D54885" w14:paraId="2EAD60F1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220593A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0BA6D1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0B61DE" w14:textId="595276F3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40" w:name="f1r120"/>
            <w:bookmarkEnd w:id="40"/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B64623" w14:textId="52E21BCF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D54885" w14:paraId="0CCE9B70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C6CC82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486342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148695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1" w:name="f1r130"/>
            <w:bookmarkEnd w:id="41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7BF764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1CB48FC8" w14:textId="77777777" w:rsidTr="0005403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2DBE93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F4F1A9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E7955E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5A211A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2986C918" w14:textId="77777777" w:rsidTr="0005403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FC9B03" w14:textId="77777777"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D3A286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0EBFC1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2" w:name="f1r131"/>
            <w:bookmarkEnd w:id="4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DF171F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7C60832E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2DD667A" w14:textId="77777777"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B1181B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F6B015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3" w:name="f1r132"/>
            <w:bookmarkEnd w:id="4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CDDB3D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37429177" w14:textId="77777777" w:rsidTr="00054037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957B9E" w14:textId="77777777" w:rsidR="00D54885" w:rsidRDefault="00D54885" w:rsidP="00B44E62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B41247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DD1E9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4" w:name="f1r133"/>
            <w:bookmarkEnd w:id="4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DAA040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472A79D4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FD3506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BF8463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469A11" w14:textId="3E6331EF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45" w:name="f1r140"/>
            <w:bookmarkEnd w:id="45"/>
            <w:r>
              <w:rPr>
                <w:b/>
                <w:sz w:val="20"/>
                <w:szCs w:val="20"/>
              </w:rPr>
              <w:t>348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913851" w14:textId="55A19A28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17F336AC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390A457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FD6DC8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6952C4" w14:textId="7E7F69A6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46" w:name="f1r150"/>
            <w:bookmarkEnd w:id="46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99237D" w14:textId="4751BDEC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D54885" w14:paraId="560D4733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8852A2A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AF8A9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57E75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7" w:name="f1r160"/>
            <w:bookmarkEnd w:id="4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B104AD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0D0A2F52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714E03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CAA4C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2132E7" w14:textId="1489ABF4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48" w:name="f1r170"/>
            <w:bookmarkEnd w:id="48"/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A8702" w14:textId="302DDCC9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</w:p>
        </w:tc>
      </w:tr>
      <w:tr w:rsidR="00D54885" w14:paraId="71CA3CCA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AC61D3A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C1C00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AB1559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49" w:name="f1r180"/>
            <w:bookmarkEnd w:id="4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5EE029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47AE0E87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68AFE8D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45A16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E95E" w14:textId="329ED964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50" w:name="f1r190"/>
            <w:bookmarkEnd w:id="50"/>
            <w:r>
              <w:rPr>
                <w:b/>
                <w:bCs/>
                <w:sz w:val="20"/>
                <w:szCs w:val="20"/>
              </w:rPr>
              <w:t>15951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79C9" w14:textId="10E61CCA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13232</w:t>
            </w:r>
          </w:p>
        </w:tc>
      </w:tr>
      <w:tr w:rsidR="00D54885" w14:paraId="2CEE5809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B702A47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12F2D0" w14:textId="77777777" w:rsidR="00D54885" w:rsidRPr="00E95246" w:rsidRDefault="00D54885" w:rsidP="00B44E6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9C359" w14:textId="77777777"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7E022" w14:textId="77777777"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14:paraId="57D62AE3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EB4296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A485D1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AE8E5F" w14:textId="04B99B43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51" w:name="f1r210"/>
            <w:bookmarkEnd w:id="51"/>
            <w:r>
              <w:rPr>
                <w:b/>
                <w:sz w:val="20"/>
                <w:szCs w:val="20"/>
              </w:rPr>
              <w:t>7320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98BEA2" w14:textId="157069BE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7115</w:t>
            </w:r>
          </w:p>
        </w:tc>
      </w:tr>
      <w:tr w:rsidR="00D54885" w14:paraId="06B465A2" w14:textId="77777777" w:rsidTr="0005403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E381EBB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FC4B9" w14:textId="77777777" w:rsidR="00D54885" w:rsidRPr="00E95246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2AD06A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8A38DE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3D86A4C7" w14:textId="77777777" w:rsidTr="0005403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1ABA82E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5FCC9F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39B66C" w14:textId="44195B2F" w:rsidR="00D54885" w:rsidRPr="002676D3" w:rsidRDefault="00543EB7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2" w:name="f1r211"/>
            <w:bookmarkEnd w:id="52"/>
            <w:r>
              <w:rPr>
                <w:rFonts w:ascii="Times New Roman" w:hAnsi="Times New Roman"/>
                <w:b/>
              </w:rPr>
              <w:t>3909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180BBA" w14:textId="36004493" w:rsidR="00D54885" w:rsidRPr="002676D3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3310</w:t>
            </w:r>
          </w:p>
        </w:tc>
      </w:tr>
      <w:tr w:rsidR="00D54885" w14:paraId="187DBA9E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16C47B2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077CF6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51C89A" w14:textId="48A7B7DB" w:rsidR="00D54885" w:rsidRPr="002676D3" w:rsidRDefault="00543EB7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3" w:name="f1r212"/>
            <w:bookmarkEnd w:id="53"/>
            <w:r>
              <w:rPr>
                <w:rFonts w:ascii="Times New Roman" w:hAnsi="Times New Roman"/>
                <w:b/>
              </w:rPr>
              <w:t>2103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89909D" w14:textId="69472E37" w:rsidR="00D54885" w:rsidRPr="002676D3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2352</w:t>
            </w:r>
          </w:p>
        </w:tc>
      </w:tr>
      <w:tr w:rsidR="00D54885" w14:paraId="33CB2E4B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A6D023C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B9289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316A55" w14:textId="089AD00A" w:rsidR="00D54885" w:rsidRPr="002676D3" w:rsidRDefault="00543EB7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4" w:name="f1r213"/>
            <w:bookmarkEnd w:id="54"/>
            <w:r>
              <w:rPr>
                <w:rFonts w:ascii="Times New Roman" w:hAnsi="Times New Roman"/>
                <w:b/>
              </w:rPr>
              <w:t>1294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9338B" w14:textId="6DD65380" w:rsidR="00D54885" w:rsidRPr="002676D3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1446</w:t>
            </w:r>
          </w:p>
        </w:tc>
      </w:tr>
      <w:tr w:rsidR="00D54885" w14:paraId="0C8F036C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4BBC213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1109AE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AD0338" w14:textId="472563A3" w:rsidR="00D54885" w:rsidRPr="002676D3" w:rsidRDefault="00543EB7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5" w:name="f1r214"/>
            <w:bookmarkEnd w:id="55"/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615F3A" w14:textId="524E54F4" w:rsidR="00D54885" w:rsidRPr="002676D3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D54885" w14:paraId="11745AE3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583076C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C0951F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25ACC3" w14:textId="77777777"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6" w:name="f1r215"/>
            <w:bookmarkEnd w:id="5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61A143" w14:textId="77777777"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772DC072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7CF7E3F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2B112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3EC077" w14:textId="77777777" w:rsidR="00D54885" w:rsidRPr="002676D3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57" w:name="f1r216"/>
            <w:bookmarkEnd w:id="5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6A7C43" w14:textId="77777777" w:rsidR="00D54885" w:rsidRPr="002676D3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3960EC77" w14:textId="77777777" w:rsidTr="00054037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13CD8C4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549AB8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C02B34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58" w:name="f1r220"/>
            <w:bookmarkEnd w:id="5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66A18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2CC5277F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65C7196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E77F6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CE47F" w14:textId="006C494C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59" w:name="f1r230"/>
            <w:bookmarkEnd w:id="59"/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66A497" w14:textId="221DED6F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D54885" w14:paraId="5F0E586F" w14:textId="77777777" w:rsidTr="00054037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28909A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452A2E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701BF9" w14:textId="25066BC1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60" w:name="f1r240"/>
            <w:bookmarkEnd w:id="60"/>
            <w:r>
              <w:rPr>
                <w:b/>
                <w:sz w:val="20"/>
                <w:szCs w:val="20"/>
              </w:rPr>
              <w:t>566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EE03A2" w14:textId="0847993E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355</w:t>
            </w:r>
          </w:p>
        </w:tc>
      </w:tr>
      <w:tr w:rsidR="00D54885" w14:paraId="3049B5FC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4637A75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5DB611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1E82AB" w14:textId="0047B77C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61" w:name="f1r250"/>
            <w:bookmarkEnd w:id="61"/>
            <w:r>
              <w:rPr>
                <w:b/>
                <w:sz w:val="20"/>
                <w:szCs w:val="20"/>
              </w:rPr>
              <w:t>3678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87A174" w14:textId="3F4214F1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2309</w:t>
            </w:r>
          </w:p>
        </w:tc>
      </w:tr>
      <w:tr w:rsidR="00D54885" w14:paraId="5B14151E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6D74C08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C8D52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166865" w14:textId="4B8C94E4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62" w:name="f1r260"/>
            <w:bookmarkEnd w:id="62"/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AFA9DB" w14:textId="652A3984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D54885" w14:paraId="4778828A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C7B0295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1ECA13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3AFA5D" w14:textId="0C0B271A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63" w:name="f1r270"/>
            <w:bookmarkEnd w:id="63"/>
            <w:r>
              <w:rPr>
                <w:b/>
                <w:sz w:val="20"/>
                <w:szCs w:val="20"/>
              </w:rPr>
              <w:t>796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A3BC37" w14:textId="1F5EAF7D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840</w:t>
            </w:r>
          </w:p>
        </w:tc>
      </w:tr>
      <w:tr w:rsidR="00D54885" w14:paraId="1642956E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534CC0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836DCE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181BBB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4" w:name="f1r280"/>
            <w:bookmarkEnd w:id="6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EC88A3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14:paraId="428CEAF7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36B69FE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DDE43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7187" w14:textId="14C10D00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5" w:name="f1r290"/>
            <w:bookmarkEnd w:id="65"/>
            <w:r>
              <w:rPr>
                <w:b/>
                <w:bCs/>
                <w:sz w:val="20"/>
                <w:szCs w:val="20"/>
              </w:rPr>
              <w:t>12378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422ED" w14:textId="1708E4BE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10625</w:t>
            </w:r>
          </w:p>
        </w:tc>
      </w:tr>
      <w:tr w:rsidR="00D54885" w14:paraId="5DDE797A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1ECBCA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7CD7DA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AD5F" w14:textId="6856F588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6" w:name="f1r300"/>
            <w:bookmarkEnd w:id="66"/>
            <w:r>
              <w:rPr>
                <w:b/>
                <w:bCs/>
                <w:sz w:val="20"/>
                <w:szCs w:val="20"/>
              </w:rPr>
              <w:t>28329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F3EC" w14:textId="2A59477A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23857</w:t>
            </w:r>
          </w:p>
        </w:tc>
      </w:tr>
      <w:tr w:rsidR="003A5AFC" w14:paraId="490B5175" w14:textId="77777777" w:rsidTr="0005403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AE727DE" w14:textId="77777777" w:rsidR="003A5AFC" w:rsidRDefault="003A5AFC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F154BA" w14:textId="77777777"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3EAF" w14:textId="77777777"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D949E" w14:textId="77777777"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240CA19" w14:textId="77777777" w:rsidR="00D54885" w:rsidRPr="00A325B4" w:rsidRDefault="00D54885" w:rsidP="00D54885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D54885" w14:paraId="157A3E07" w14:textId="77777777" w:rsidTr="00B44E62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95FDB2" w14:textId="77777777" w:rsidR="00D54885" w:rsidRPr="009F36D0" w:rsidRDefault="00D54885" w:rsidP="00B44E62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25CA0" w14:textId="77777777" w:rsidR="00D54885" w:rsidRPr="009F36D0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81A20" w14:textId="2ED8B250"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052A5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AF19B6" w14:textId="30AA1C14" w:rsidR="00D54885" w:rsidRPr="00743169" w:rsidRDefault="00D54885" w:rsidP="00B44E6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052A5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D54885" w14:paraId="6A3E8780" w14:textId="77777777" w:rsidTr="00B44E62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DAA3D08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F40F02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F094EB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078DE95F" w14:textId="77777777" w:rsidR="00D54885" w:rsidRPr="00670171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14:paraId="360B0DF6" w14:textId="77777777" w:rsidTr="00B44E62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BE116DB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6DC34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A681F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692DB3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D54885" w:rsidRPr="003C732E" w14:paraId="63E7A56C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23595A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27BA5F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259ED6" w14:textId="77777777"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bookmarkStart w:id="67" w:name="f1r410"/>
            <w:bookmarkEnd w:id="67"/>
            <w:r>
              <w:rPr>
                <w:b/>
                <w:sz w:val="20"/>
                <w:szCs w:val="20"/>
              </w:rPr>
              <w:t>2211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4B46CA" w14:textId="77777777" w:rsidR="00D54885" w:rsidRPr="003C732E" w:rsidRDefault="00BA75E8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2211</w:t>
            </w:r>
          </w:p>
        </w:tc>
      </w:tr>
      <w:tr w:rsidR="00D54885" w:rsidRPr="003C732E" w14:paraId="4275A84B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8C20BC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49DE0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88AFD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68" w:name="f1r420"/>
            <w:bookmarkEnd w:id="68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58E5D3" w14:textId="77777777"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14:paraId="78023839" w14:textId="77777777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C61A84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F4088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F8F7D0" w14:textId="77777777"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9" w:name="f1r430"/>
            <w:bookmarkEnd w:id="69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47EAAA" w14:textId="77777777" w:rsidR="00D54885" w:rsidRPr="00BD615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14:paraId="5F61BCBA" w14:textId="77777777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833D2F4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309203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5E5FD9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0" w:name="f1r440"/>
            <w:bookmarkEnd w:id="7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8FCABF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28CA22C8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3922661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D725E9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D65135" w14:textId="58E89120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71" w:name="f1r450"/>
            <w:bookmarkEnd w:id="71"/>
            <w:r>
              <w:rPr>
                <w:b/>
                <w:sz w:val="20"/>
                <w:szCs w:val="20"/>
              </w:rPr>
              <w:t>5086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F637DE" w14:textId="23666187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4616</w:t>
            </w:r>
          </w:p>
        </w:tc>
      </w:tr>
      <w:tr w:rsidR="00D54885" w:rsidRPr="003C732E" w14:paraId="1AF50BF7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A5120B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22375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073C42" w14:textId="6DB5935B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72" w:name="f1r460"/>
            <w:bookmarkEnd w:id="72"/>
            <w:r>
              <w:rPr>
                <w:b/>
                <w:sz w:val="20"/>
                <w:szCs w:val="20"/>
              </w:rPr>
              <w:t>16569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9F9A74" w14:textId="638562FC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13731</w:t>
            </w:r>
          </w:p>
        </w:tc>
      </w:tr>
      <w:tr w:rsidR="00D54885" w:rsidRPr="003C732E" w14:paraId="765B32D9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5D8C29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AD2B97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DFD72" w14:textId="77777777"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3" w:name="f1r470"/>
            <w:bookmarkEnd w:id="7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A0E417" w14:textId="77777777" w:rsidR="00D54885" w:rsidRPr="000D79BC" w:rsidRDefault="00D54885" w:rsidP="00B44E62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D54885" w:rsidRPr="003C732E" w14:paraId="5E1CDF46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3BAAFA3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0BCFB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8ECEEF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4" w:name="f1r480"/>
            <w:bookmarkEnd w:id="7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A59A4B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44F7C795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4AE6AD5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451E29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C7E3" w14:textId="20761335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75" w:name="f1r490"/>
            <w:bookmarkEnd w:id="75"/>
            <w:r>
              <w:rPr>
                <w:b/>
                <w:sz w:val="20"/>
                <w:szCs w:val="20"/>
              </w:rPr>
              <w:t>23866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B23C2" w14:textId="795C7034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20558</w:t>
            </w:r>
          </w:p>
        </w:tc>
      </w:tr>
      <w:tr w:rsidR="00D54885" w:rsidRPr="003C732E" w14:paraId="691FCCDC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0B06D94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8A76C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EBC05D" w14:textId="77777777"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3F795D" w14:textId="77777777"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RPr="003C732E" w14:paraId="6C62A2D1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402F93B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1FEFBB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3C7B40" w14:textId="785951BD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76" w:name="f1r510"/>
            <w:bookmarkEnd w:id="76"/>
            <w:r>
              <w:rPr>
                <w:b/>
                <w:sz w:val="20"/>
                <w:szCs w:val="20"/>
              </w:rPr>
              <w:t>314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51276F" w14:textId="037CC44D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303</w:t>
            </w:r>
          </w:p>
        </w:tc>
      </w:tr>
      <w:tr w:rsidR="00D54885" w:rsidRPr="003C732E" w14:paraId="08D46651" w14:textId="77777777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0D0F6F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15D131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0723AA" w14:textId="3EDB6423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77" w:name="f1r520"/>
            <w:bookmarkEnd w:id="77"/>
            <w:r>
              <w:rPr>
                <w:b/>
                <w:sz w:val="20"/>
                <w:szCs w:val="20"/>
              </w:rPr>
              <w:t>2116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EFE296" w14:textId="59B9597B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1337</w:t>
            </w:r>
          </w:p>
        </w:tc>
      </w:tr>
      <w:tr w:rsidR="00D54885" w:rsidRPr="003C732E" w14:paraId="5B176E94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765F263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10AC4F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AF4591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8" w:name="f1r530"/>
            <w:bookmarkEnd w:id="7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0C90AF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7E95C732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CF9F7E9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87ED0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15AAE2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79" w:name="f1r540"/>
            <w:bookmarkEnd w:id="7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497837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11041DA3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307B49C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A8B0CB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9339B6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0" w:name="f1r550"/>
            <w:bookmarkEnd w:id="8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19A60D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57EB037B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5F1B2A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0AD75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EB18BB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1" w:name="f1r560"/>
            <w:bookmarkEnd w:id="8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206C63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27888B0B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F166A3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FB7D10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C6C6" w14:textId="6D7C6C95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82" w:name="f1r590"/>
            <w:bookmarkEnd w:id="82"/>
            <w:r>
              <w:rPr>
                <w:b/>
                <w:bCs/>
                <w:sz w:val="20"/>
                <w:szCs w:val="20"/>
              </w:rPr>
              <w:t>2430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6C5A" w14:textId="3D505527" w:rsidR="00D54885" w:rsidRPr="003C732E" w:rsidRDefault="00543EB7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1640</w:t>
            </w:r>
          </w:p>
        </w:tc>
      </w:tr>
      <w:tr w:rsidR="00D54885" w:rsidRPr="003C732E" w14:paraId="5C941731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C4AF060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46260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6ECC00" w14:textId="77777777"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94EEA6" w14:textId="77777777" w:rsidR="00D54885" w:rsidRPr="003C732E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4885" w:rsidRPr="003C732E" w14:paraId="5708AB6A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84A982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BCED56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E9C0CE" w14:textId="2664B556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83" w:name="f1r610"/>
            <w:bookmarkEnd w:id="83"/>
            <w:r>
              <w:rPr>
                <w:b/>
                <w:sz w:val="20"/>
                <w:szCs w:val="20"/>
              </w:rPr>
              <w:t>206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65A08" w14:textId="0133C734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</w:t>
            </w:r>
          </w:p>
        </w:tc>
      </w:tr>
      <w:tr w:rsidR="00D54885" w:rsidRPr="003C732E" w14:paraId="0DBD7E41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2A4D86E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F9C0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E25905" w14:textId="0933E042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84" w:name="f1r620"/>
            <w:bookmarkEnd w:id="84"/>
            <w:r>
              <w:rPr>
                <w:b/>
                <w:sz w:val="20"/>
                <w:szCs w:val="20"/>
              </w:rPr>
              <w:t>195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7DEB6D" w14:textId="3F65D6D8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</w:tr>
      <w:tr w:rsidR="00D54885" w:rsidRPr="003C732E" w14:paraId="744A9EE6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9A14C4B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F8BA6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14D7FE" w14:textId="501993BE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85" w:name="f1r630"/>
            <w:bookmarkEnd w:id="85"/>
            <w:r>
              <w:rPr>
                <w:b/>
                <w:sz w:val="20"/>
                <w:szCs w:val="20"/>
              </w:rPr>
              <w:t>1632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AEF070" w14:textId="1E72795B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1185</w:t>
            </w:r>
          </w:p>
        </w:tc>
      </w:tr>
      <w:tr w:rsidR="00D54885" w:rsidRPr="003C732E" w14:paraId="6E56A78A" w14:textId="77777777" w:rsidTr="00B44E62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BECFD1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78547" w14:textId="77777777" w:rsidR="00D54885" w:rsidRPr="00A20493" w:rsidRDefault="00D54885" w:rsidP="00B44E6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0D47B" w14:textId="565BAC89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86" w:name="f1r631"/>
            <w:bookmarkEnd w:id="86"/>
            <w:r>
              <w:rPr>
                <w:b/>
                <w:sz w:val="20"/>
                <w:szCs w:val="20"/>
              </w:rPr>
              <w:t>758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E4246F" w14:textId="605359F0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</w:t>
            </w:r>
          </w:p>
        </w:tc>
      </w:tr>
      <w:tr w:rsidR="00D54885" w:rsidRPr="003C732E" w14:paraId="0278F646" w14:textId="77777777" w:rsidTr="00B44E62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6644A9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2764ADAF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67E572" w14:textId="77777777"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DA1C36" w14:textId="77777777" w:rsidR="00D54885" w:rsidRPr="003C732E" w:rsidRDefault="00D54885" w:rsidP="00B44E62">
            <w:pPr>
              <w:rPr>
                <w:b/>
                <w:sz w:val="20"/>
                <w:szCs w:val="20"/>
              </w:rPr>
            </w:pPr>
          </w:p>
        </w:tc>
      </w:tr>
      <w:tr w:rsidR="00D54885" w:rsidRPr="003C732E" w14:paraId="1770DC94" w14:textId="77777777" w:rsidTr="00B44E62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58C86CF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CB9ED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1573EC" w14:textId="35EAC9A0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7" w:name="f1r632"/>
            <w:bookmarkEnd w:id="8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0CC867" w14:textId="4FD27FBA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D54885" w:rsidRPr="003C732E" w14:paraId="30B3A501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FCAE657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F389E0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D09EC" w14:textId="3BFE739E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88" w:name="f1r633"/>
            <w:bookmarkEnd w:id="88"/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72A1BE" w14:textId="68DC6620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</w:t>
            </w:r>
          </w:p>
        </w:tc>
      </w:tr>
      <w:tr w:rsidR="00D54885" w:rsidRPr="003C732E" w14:paraId="0F789C03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6CDECEE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750EF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B8BF03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89" w:name="f1r634"/>
            <w:bookmarkEnd w:id="8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8495EF" w14:textId="68F823A3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1F3F20E5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05DCAF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EFE4E3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2CC4F7" w14:textId="0B5A8049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90" w:name="f1r635"/>
            <w:bookmarkEnd w:id="90"/>
            <w:r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8CEBCF" w14:textId="0E525858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</w:tr>
      <w:tr w:rsidR="00D54885" w:rsidRPr="003C732E" w14:paraId="6DE2F19A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3DDA99D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C0BD41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2962EB" w14:textId="110D2CA2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bookmarkStart w:id="91" w:name="f1r636"/>
            <w:bookmarkEnd w:id="91"/>
            <w:r>
              <w:rPr>
                <w:b/>
                <w:sz w:val="20"/>
                <w:szCs w:val="20"/>
              </w:rPr>
              <w:t>680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C4B866" w14:textId="1D0AEE6B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397</w:t>
            </w:r>
          </w:p>
        </w:tc>
      </w:tr>
      <w:tr w:rsidR="00D54885" w:rsidRPr="003C732E" w14:paraId="6A7A5EC1" w14:textId="77777777" w:rsidTr="00B44E62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65B84E7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065161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6CF0AC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2" w:name="f1r637"/>
            <w:bookmarkEnd w:id="9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59C8D5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37DFC0E8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39207F9" w14:textId="77777777" w:rsidR="00D54885" w:rsidRDefault="00D54885" w:rsidP="00B44E62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48D0F2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84A690" w14:textId="6BEF7B59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3" w:name="f1r638"/>
            <w:bookmarkEnd w:id="9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6A333" w14:textId="47694587" w:rsidR="00D54885" w:rsidRPr="003C732E" w:rsidRDefault="00543EB7" w:rsidP="00B44E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D54885" w:rsidRPr="003C732E" w14:paraId="121024A0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DF854E8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DE0CD7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9F75AA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4" w:name="f1r640"/>
            <w:bookmarkEnd w:id="9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71C143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17407357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059B637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B01646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536168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5" w:name="f1r650"/>
            <w:bookmarkEnd w:id="9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CCB4CA" w14:textId="5D5BE996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7981E49B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E958ECC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93F8CE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BCE8BA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6" w:name="f1r660"/>
            <w:bookmarkEnd w:id="9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390501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658881DA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72C0839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441433" w14:textId="77777777" w:rsidR="00D54885" w:rsidRDefault="00D54885" w:rsidP="00B44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C7C9C9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  <w:bookmarkStart w:id="97" w:name="f1r670"/>
            <w:bookmarkEnd w:id="9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4F504" w14:textId="77777777" w:rsidR="00D54885" w:rsidRPr="003C732E" w:rsidRDefault="00D54885" w:rsidP="00B44E6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885" w:rsidRPr="003C732E" w14:paraId="5860E060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EA7B83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9118F8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7CDC5" w14:textId="0E7F35CC" w:rsidR="00D54885" w:rsidRPr="003C732E" w:rsidRDefault="003B30EF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8" w:name="f1r690"/>
            <w:bookmarkEnd w:id="98"/>
            <w:r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DB2CA" w14:textId="3E883283" w:rsidR="00D54885" w:rsidRPr="003C732E" w:rsidRDefault="003B30EF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1659</w:t>
            </w:r>
          </w:p>
        </w:tc>
      </w:tr>
      <w:tr w:rsidR="00D54885" w:rsidRPr="003C732E" w14:paraId="63E8DCDD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C996C" w14:textId="77777777" w:rsidR="00D54885" w:rsidRDefault="00D54885" w:rsidP="00B44E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E66FD9" w14:textId="77777777" w:rsidR="00D54885" w:rsidRDefault="00D54885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D805F" w14:textId="7A7671F6" w:rsidR="00D54885" w:rsidRPr="003C732E" w:rsidRDefault="003B30EF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99" w:name="f1r700"/>
            <w:bookmarkEnd w:id="99"/>
            <w:r>
              <w:rPr>
                <w:b/>
                <w:bCs/>
                <w:sz w:val="20"/>
                <w:szCs w:val="20"/>
              </w:rPr>
              <w:t>28329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27A40" w14:textId="4B93FCFA" w:rsidR="00D54885" w:rsidRPr="003C732E" w:rsidRDefault="003B30EF" w:rsidP="00B44E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23857</w:t>
            </w:r>
          </w:p>
        </w:tc>
      </w:tr>
      <w:tr w:rsidR="003A5AFC" w:rsidRPr="003C732E" w14:paraId="736FC700" w14:textId="77777777" w:rsidTr="00B44E62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EE89" w14:textId="77777777" w:rsidR="003A5AFC" w:rsidRDefault="003A5AFC" w:rsidP="00B44E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64FF52" w14:textId="77777777"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C8E0" w14:textId="77777777"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E1C48" w14:textId="77777777" w:rsidR="003A5AFC" w:rsidRDefault="003A5AFC" w:rsidP="00B44E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22324AD4" w14:textId="77777777"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14:paraId="7E6D7C5B" w14:textId="77777777" w:rsidR="00D54885" w:rsidRPr="00D47376" w:rsidRDefault="00D54885" w:rsidP="00D54885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  <w:r w:rsidRPr="00D47376">
        <w:rPr>
          <w:rFonts w:ascii="Times New Roman" w:hAnsi="Times New Roman"/>
          <w:lang w:val="en-US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D54885" w14:paraId="7D4F52CB" w14:textId="77777777" w:rsidTr="00B44E6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48AAFD" w14:textId="77777777" w:rsidR="00D54885" w:rsidRPr="00692C37" w:rsidRDefault="00D54885" w:rsidP="00B44E6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D4968A" w14:textId="77777777"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9FCB75" w14:textId="77777777"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4CF822" w14:textId="77777777"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D805C6" w14:textId="77777777"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62331B" w14:textId="77777777" w:rsidR="00D54885" w:rsidRPr="00000891" w:rsidRDefault="00D54885" w:rsidP="00B44E62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D54885" w14:paraId="2D418976" w14:textId="77777777" w:rsidTr="00B44E6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283A98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5CB50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98D4C2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26F7CF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FD982B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C36689" w14:textId="77777777"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14:paraId="33DF83AD" w14:textId="77777777" w:rsidTr="00B44E6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4338BA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E40EA4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125F9B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EA6F5D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BF0326" w14:textId="77777777"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E8A3C4" w14:textId="77777777"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14:paraId="3143E3BC" w14:textId="77777777" w:rsidTr="00B44E6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CB45DD" w14:textId="77777777"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D54885" w14:paraId="3A9BEF8F" w14:textId="77777777" w:rsidTr="00B44E6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8482D5" w14:textId="77777777"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D54885" w14:paraId="624CD094" w14:textId="77777777" w:rsidTr="00B44E6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42140C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7D4B3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777D51" w14:textId="77777777" w:rsidR="00D54885" w:rsidRPr="00A325B4" w:rsidRDefault="00D54885" w:rsidP="00B44E6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70F5F4D" w14:textId="79EE725B" w:rsidR="00D54885" w:rsidRPr="00A325B4" w:rsidRDefault="00D54885" w:rsidP="00052A5E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="00B663C8">
              <w:rPr>
                <w:b/>
                <w:sz w:val="18"/>
                <w:szCs w:val="18"/>
              </w:rPr>
              <w:t>202</w:t>
            </w:r>
            <w:r w:rsidR="00CF54D0">
              <w:rPr>
                <w:b/>
                <w:sz w:val="18"/>
                <w:szCs w:val="18"/>
              </w:rPr>
              <w:t>5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C7C7E7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6182B7D1" w14:textId="77777777" w:rsidTr="00B44E6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EAB640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5E9216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1731D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E06C8F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B1872A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9B083B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97C58F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14:paraId="726D6E67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D2C7F5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74DE596" w14:textId="77777777"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14:paraId="1252604B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B31471F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C826B11" w14:textId="77777777"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14:paraId="3A81BE90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44CD0C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37B4137" w14:textId="77777777"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14:paraId="5DD08E0F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E785D27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A9A558C" w14:textId="77777777" w:rsidR="00D54885" w:rsidRPr="00A325B4" w:rsidRDefault="00D54885" w:rsidP="00B44E62">
            <w:pPr>
              <w:rPr>
                <w:sz w:val="18"/>
                <w:szCs w:val="18"/>
                <w:lang w:val="en-US"/>
              </w:rPr>
            </w:pPr>
          </w:p>
        </w:tc>
      </w:tr>
      <w:tr w:rsidR="00D54885" w14:paraId="0F0BE4D6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E6CA1D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4E48D42" w14:textId="77777777"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14:paraId="1CF42505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656A0A3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45D5E36" w14:textId="77777777" w:rsidR="00D54885" w:rsidRPr="00A325B4" w:rsidRDefault="00D54885" w:rsidP="00B44E62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D54885" w14:paraId="3FA8CD96" w14:textId="77777777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3CFDC4" w14:textId="77777777"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7E036F3" w14:textId="77777777" w:rsidR="00D54885" w:rsidRPr="00A325B4" w:rsidRDefault="00D54885" w:rsidP="00B44E62">
            <w:pPr>
              <w:rPr>
                <w:sz w:val="18"/>
                <w:szCs w:val="18"/>
              </w:rPr>
            </w:pPr>
          </w:p>
        </w:tc>
      </w:tr>
      <w:tr w:rsidR="00D54885" w14:paraId="23B3B66A" w14:textId="77777777" w:rsidTr="00B44E62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E3CE01" w14:textId="77777777"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2E663" w14:textId="77777777"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D3EA1" w14:textId="3D8E071F" w:rsidR="00D54885" w:rsidRPr="00A325B4" w:rsidRDefault="00D54885" w:rsidP="00D5488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052A5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16C87817" w14:textId="6F7915B2" w:rsidR="00D54885" w:rsidRPr="00A325B4" w:rsidRDefault="00D54885" w:rsidP="00D5488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052A5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54885" w14:paraId="06653F76" w14:textId="77777777" w:rsidTr="00B44E62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69D2DB" w14:textId="77777777"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AE6F0" w14:textId="77777777"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0A54B0" w14:textId="77777777"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245FB310" w14:textId="77777777" w:rsidR="00D54885" w:rsidRPr="00A325B4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14:paraId="5D70547B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54052C1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39B7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0178" w14:textId="5571703E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0" w:name="f2r10"/>
            <w:bookmarkEnd w:id="100"/>
            <w:r>
              <w:rPr>
                <w:b/>
                <w:sz w:val="18"/>
                <w:szCs w:val="18"/>
              </w:rPr>
              <w:t>17395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4A7B" w14:textId="5D223101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14749</w:t>
            </w:r>
          </w:p>
        </w:tc>
      </w:tr>
      <w:tr w:rsidR="00D54885" w14:paraId="10D4EE0A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965E001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60BB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E9BA8" w14:textId="444FFEE3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1" w:name="f2r20"/>
            <w:bookmarkEnd w:id="101"/>
            <w:r>
              <w:rPr>
                <w:b/>
                <w:sz w:val="18"/>
                <w:szCs w:val="18"/>
              </w:rPr>
              <w:t>12357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5EF0" w14:textId="6D8B75E8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10328</w:t>
            </w:r>
          </w:p>
        </w:tc>
      </w:tr>
      <w:tr w:rsidR="00D54885" w14:paraId="15C06DCA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BCA8BC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2097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EE67" w14:textId="1B082941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2" w:name="f2r30"/>
            <w:bookmarkEnd w:id="102"/>
            <w:r>
              <w:rPr>
                <w:b/>
                <w:sz w:val="18"/>
                <w:szCs w:val="18"/>
              </w:rPr>
              <w:t>5038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D821" w14:textId="084B16F1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4421</w:t>
            </w:r>
          </w:p>
        </w:tc>
      </w:tr>
      <w:tr w:rsidR="00D54885" w14:paraId="0695A340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40A558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3D4F8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0A2D" w14:textId="574A9BA7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3" w:name="f2r40"/>
            <w:bookmarkEnd w:id="103"/>
            <w:r>
              <w:rPr>
                <w:b/>
                <w:sz w:val="18"/>
                <w:szCs w:val="18"/>
              </w:rPr>
              <w:t>2010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9699F" w14:textId="31F234F8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1629</w:t>
            </w:r>
          </w:p>
        </w:tc>
      </w:tr>
      <w:tr w:rsidR="00D54885" w14:paraId="7EEFEFB4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5A4815A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32EE5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A876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04" w:name="f2r50"/>
            <w:bookmarkEnd w:id="10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D8338" w14:textId="1AA2F30C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7E3A81F7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CBD00A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8EF05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64F10" w14:textId="4D218961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5" w:name="f2r60"/>
            <w:bookmarkEnd w:id="105"/>
            <w:r>
              <w:rPr>
                <w:b/>
                <w:sz w:val="18"/>
                <w:szCs w:val="18"/>
              </w:rPr>
              <w:t>3028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3CDCA" w14:textId="191E2BD3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2792</w:t>
            </w:r>
          </w:p>
        </w:tc>
      </w:tr>
      <w:tr w:rsidR="00D54885" w14:paraId="27090C8E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598DACB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E641A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28C9" w14:textId="31C397D8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6" w:name="f2r70"/>
            <w:bookmarkEnd w:id="106"/>
            <w:r>
              <w:rPr>
                <w:b/>
                <w:sz w:val="18"/>
                <w:szCs w:val="18"/>
              </w:rPr>
              <w:t>1215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A439" w14:textId="28920E3A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986</w:t>
            </w:r>
          </w:p>
        </w:tc>
      </w:tr>
      <w:tr w:rsidR="00D54885" w14:paraId="1500A6C9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336201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37F9A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31C78" w14:textId="48E7C8CA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7" w:name="f2r80"/>
            <w:bookmarkEnd w:id="107"/>
            <w:r>
              <w:rPr>
                <w:b/>
                <w:sz w:val="18"/>
                <w:szCs w:val="18"/>
              </w:rPr>
              <w:t>1109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82C83" w14:textId="0AFC1AF2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695</w:t>
            </w:r>
          </w:p>
        </w:tc>
      </w:tr>
      <w:tr w:rsidR="00D54885" w14:paraId="04595216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0B36F9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8D303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EACA" w14:textId="3E881002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8" w:name="f2r90"/>
            <w:bookmarkEnd w:id="108"/>
            <w:r>
              <w:rPr>
                <w:b/>
                <w:sz w:val="18"/>
                <w:szCs w:val="18"/>
              </w:rPr>
              <w:t>3134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12E9" w14:textId="1C659651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3083</w:t>
            </w:r>
          </w:p>
        </w:tc>
      </w:tr>
      <w:tr w:rsidR="00D54885" w14:paraId="4F67A333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1AEB682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C92FC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ADD4" w14:textId="4DE6B9D6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09" w:name="f2r100"/>
            <w:bookmarkEnd w:id="109"/>
            <w:r>
              <w:rPr>
                <w:b/>
                <w:sz w:val="18"/>
                <w:szCs w:val="18"/>
              </w:rPr>
              <w:t>150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8785" w14:textId="5A45DEE5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</w:tr>
      <w:tr w:rsidR="00D54885" w14:paraId="4D148CEA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5ECC9F8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0D2541" w14:textId="77777777"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5B199D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F25E32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73095A4F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86EC44D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D88E7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29D1F8" w14:textId="7B6DE65C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0" w:name="f2r101"/>
            <w:bookmarkEnd w:id="110"/>
            <w:r>
              <w:rPr>
                <w:b/>
                <w:sz w:val="18"/>
                <w:szCs w:val="18"/>
              </w:rPr>
              <w:t>148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68FEF2" w14:textId="17EE8AF2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</w:tr>
      <w:tr w:rsidR="00D54885" w14:paraId="6E283378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8DA8514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3E31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CE7CD3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1" w:name="f2r102"/>
            <w:bookmarkEnd w:id="11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9765C5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380EFD13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4B7B02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AAB4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4AB64A" w14:textId="422B4006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2" w:name="f2r103"/>
            <w:bookmarkEnd w:id="112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3FFE63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0E7C26A5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20F84F7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CC103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355C4B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13" w:name="f2r104"/>
            <w:bookmarkEnd w:id="11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2278AB" w14:textId="35395AB4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1CDD6000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BE33858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56ED8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AA3D5E" w14:textId="277441DB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4" w:name="f2r110"/>
            <w:bookmarkEnd w:id="114"/>
            <w:r>
              <w:rPr>
                <w:b/>
                <w:sz w:val="18"/>
                <w:szCs w:val="18"/>
              </w:rPr>
              <w:t>424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012460" w14:textId="4DB24273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382</w:t>
            </w:r>
          </w:p>
        </w:tc>
      </w:tr>
      <w:tr w:rsidR="00D54885" w14:paraId="10ABCD3B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3B8B3C4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D56942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33B09E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0B5440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0CA9B513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ED09D5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EE91B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61512E" w14:textId="6CD82637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5" w:name="f2r111"/>
            <w:bookmarkEnd w:id="115"/>
            <w:r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74172B" w14:textId="5D01DB30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382</w:t>
            </w:r>
          </w:p>
        </w:tc>
      </w:tr>
      <w:tr w:rsidR="00D54885" w14:paraId="7A045DBD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945578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FC5F2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79973A" w14:textId="35BD63EB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6" w:name="f2r112"/>
            <w:bookmarkEnd w:id="116"/>
            <w:r>
              <w:rPr>
                <w:b/>
                <w:sz w:val="18"/>
                <w:szCs w:val="18"/>
              </w:rPr>
              <w:t>307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AB5C64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71B7AFCA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8D0DB4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3778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1E28CC" w14:textId="7DAFDEBC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7" w:name="f2r120"/>
            <w:bookmarkEnd w:id="117"/>
            <w:r>
              <w:rPr>
                <w:b/>
                <w:sz w:val="18"/>
                <w:szCs w:val="18"/>
              </w:rPr>
              <w:t>58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100C61" w14:textId="388BB3DC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5D7DDA03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EDFCE52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FAF608" w14:textId="77777777" w:rsidR="00D54885" w:rsidRPr="00566863" w:rsidRDefault="00D54885" w:rsidP="00B44E6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BD6D5E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198E88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1F0F8462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21806E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8BF8B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E9318D" w14:textId="3E83FFA4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8" w:name="f2r121"/>
            <w:bookmarkEnd w:id="118"/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1EEA4E" w14:textId="627FCF65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53BC9865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567978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ED093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148B64" w14:textId="51DD729E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19" w:name="f2r122"/>
            <w:bookmarkEnd w:id="119"/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45C0F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54F13786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52F3895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A5017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FF89C0" w14:textId="36171B34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20" w:name="f2r130"/>
            <w:bookmarkEnd w:id="120"/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546D48" w14:textId="391EF9AF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D54885" w14:paraId="38A59CE9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EBFDC0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728212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F4C5C7" w14:textId="2C1115C2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21" w:name="f2r131"/>
            <w:bookmarkEnd w:id="121"/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449F2" w14:textId="430D9EC4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D54885" w14:paraId="033EFAFB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8161DF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48FF0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62C18F" w14:textId="0EC581F6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22" w:name="f2r132"/>
            <w:bookmarkEnd w:id="122"/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A8367B" w14:textId="6E822A39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38741CF4" w14:textId="77777777" w:rsidTr="00B44E6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22F310C" w14:textId="77777777" w:rsidR="00D54885" w:rsidRPr="00566863" w:rsidRDefault="00D54885" w:rsidP="00B44E62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9663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540A93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3" w:name="f2r133"/>
            <w:bookmarkEnd w:id="123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269021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98783BF" w14:textId="6689392A" w:rsidR="00D54885" w:rsidRDefault="00D54885" w:rsidP="00D54885">
      <w:pPr>
        <w:jc w:val="right"/>
      </w:pPr>
      <w:r>
        <w:br w:type="page"/>
      </w:r>
      <w:r w:rsidRPr="00856335">
        <w:rPr>
          <w:b/>
          <w:sz w:val="16"/>
        </w:rPr>
        <w:lastRenderedPageBreak/>
        <w:t>Форма  №2 лист 2</w:t>
      </w:r>
      <w:r w:rsidR="00052A5E">
        <w:rPr>
          <w:b/>
          <w:sz w:val="16"/>
        </w:rPr>
        <w:t>1850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D54885" w14:paraId="21214245" w14:textId="77777777" w:rsidTr="00B44E62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61EB0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419C8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DF150" w14:textId="7022814B" w:rsidR="00D54885" w:rsidRPr="00A325B4" w:rsidRDefault="00D54885" w:rsidP="00B44E62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052A5E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15F53DD" w14:textId="4ED8A4E7" w:rsidR="00D54885" w:rsidRPr="00A325B4" w:rsidRDefault="00D54885" w:rsidP="00052A5E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 w:rsidR="00BA75E8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D54885" w14:paraId="46F9D8C0" w14:textId="77777777" w:rsidTr="00B44E62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803A5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B09BB9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52C653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188F27E2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D54885" w14:paraId="7E1FC89A" w14:textId="77777777" w:rsidTr="00B44E62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9FD1ACF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A67F6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56CF" w14:textId="060D2B70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24" w:name="f2r140"/>
            <w:bookmarkEnd w:id="124"/>
            <w:r>
              <w:rPr>
                <w:b/>
                <w:sz w:val="18"/>
                <w:szCs w:val="18"/>
              </w:rPr>
              <w:t>-260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0238" w14:textId="2896C696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-318</w:t>
            </w:r>
          </w:p>
        </w:tc>
      </w:tr>
      <w:tr w:rsidR="00D54885" w14:paraId="27CD9722" w14:textId="77777777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5FA6DF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17449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BBA1" w14:textId="64CACC28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bookmarkStart w:id="125" w:name="f2r150"/>
            <w:bookmarkEnd w:id="125"/>
            <w:r>
              <w:rPr>
                <w:b/>
                <w:sz w:val="18"/>
                <w:szCs w:val="18"/>
              </w:rPr>
              <w:t>2874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08A5" w14:textId="6F792178" w:rsidR="00D54885" w:rsidRPr="00566863" w:rsidRDefault="003B30EF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2765</w:t>
            </w:r>
          </w:p>
        </w:tc>
      </w:tr>
      <w:tr w:rsidR="00D54885" w14:paraId="413BD203" w14:textId="77777777" w:rsidTr="00B44E62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52BAA21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A5EFF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084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6" w:name="f2r160"/>
            <w:bookmarkEnd w:id="12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E6A9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175FCF1D" w14:textId="77777777" w:rsidTr="00B44E62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F49728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799B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2016A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7" w:name="f2r170"/>
            <w:bookmarkEnd w:id="12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0EDB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7ABB4AEB" w14:textId="77777777" w:rsidTr="00B44E62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1994036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125B0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DB7C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8" w:name="f2r180"/>
            <w:bookmarkEnd w:id="12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3D1FA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4CE591B1" w14:textId="77777777" w:rsidTr="00B44E62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E3622B6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E9E5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7EE6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29" w:name="f2r190"/>
            <w:bookmarkEnd w:id="12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7160C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6589DE54" w14:textId="77777777" w:rsidTr="00B44E62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130A25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8F4EC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8E683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0" w:name="f2r200"/>
            <w:bookmarkEnd w:id="13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1531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70B39620" w14:textId="77777777" w:rsidTr="00B44E62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5231B12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28A95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5882" w14:textId="6558DDFC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31" w:name="f2r210"/>
            <w:bookmarkEnd w:id="131"/>
            <w:r>
              <w:rPr>
                <w:b/>
                <w:sz w:val="18"/>
                <w:szCs w:val="18"/>
              </w:rPr>
              <w:t>2874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6007" w14:textId="46ACEC62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2765</w:t>
            </w:r>
          </w:p>
        </w:tc>
      </w:tr>
      <w:tr w:rsidR="00D54885" w14:paraId="576EE663" w14:textId="77777777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93428F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D4863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EA8AC" w14:textId="7E9B16AF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32" w:name="f2r220"/>
            <w:bookmarkEnd w:id="132"/>
            <w:r>
              <w:rPr>
                <w:b/>
                <w:sz w:val="18"/>
                <w:szCs w:val="18"/>
              </w:rPr>
              <w:t>470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9BCDA" w14:textId="5CA5CDAE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527</w:t>
            </w:r>
          </w:p>
        </w:tc>
      </w:tr>
      <w:tr w:rsidR="00D54885" w14:paraId="276C92AD" w14:textId="77777777" w:rsidTr="00B44E62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4895315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534C8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6A292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3" w:name="f2r230"/>
            <w:bookmarkEnd w:id="13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5A35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1D670F7A" w14:textId="77777777" w:rsidTr="00B44E62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43B9C3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A292F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486" w14:textId="73DD3C86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34" w:name="f2r240"/>
            <w:bookmarkEnd w:id="134"/>
            <w:r>
              <w:rPr>
                <w:b/>
                <w:sz w:val="18"/>
                <w:szCs w:val="18"/>
              </w:rPr>
              <w:t>3344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F0FD" w14:textId="58B31B62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3292</w:t>
            </w:r>
          </w:p>
        </w:tc>
      </w:tr>
      <w:tr w:rsidR="00D54885" w14:paraId="40FF10E2" w14:textId="77777777" w:rsidTr="00B44E62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5C96E93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3BA2B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29E961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5" w:name="f2r250"/>
            <w:bookmarkEnd w:id="135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AD51F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371FC6D2" w14:textId="77777777" w:rsidTr="00B44E62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377A02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05247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71466F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6" w:name="f2r260"/>
            <w:bookmarkEnd w:id="136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A7E599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6D5B53ED" w14:textId="77777777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B2E85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4820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0F7B" w14:textId="0967CC6E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37" w:name="f2r270"/>
            <w:bookmarkEnd w:id="137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F4A499" w14:textId="6A2E64A7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14:paraId="002165D4" w14:textId="77777777" w:rsidTr="00B44E62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F9CD6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0B3C1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CD02C" w14:textId="4BF6899E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38" w:name="f2r270A"/>
            <w:bookmarkEnd w:id="138"/>
            <w:r>
              <w:rPr>
                <w:b/>
                <w:sz w:val="18"/>
                <w:szCs w:val="18"/>
              </w:rPr>
              <w:t>2874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EB18C1" w14:textId="0CC91B1A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2765</w:t>
            </w:r>
          </w:p>
        </w:tc>
      </w:tr>
      <w:tr w:rsidR="00D54885" w14:paraId="48E40307" w14:textId="77777777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C34F5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864A9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A7E77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39" w:name="f2r280"/>
            <w:bookmarkEnd w:id="13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B25140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438720F4" w14:textId="77777777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50A44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7D407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0DFE2A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0" w:name="f2r280A"/>
            <w:bookmarkEnd w:id="14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DC6123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7098B8E2" w14:textId="77777777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8150C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C301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6EE909" w14:textId="4C0A5E5F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41" w:name="f2r290"/>
            <w:bookmarkEnd w:id="14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EEB4BE" w14:textId="1A216B5F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D54885" w14:paraId="4E52EA47" w14:textId="77777777" w:rsidTr="00B44E62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9AA77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D7484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3BCB43" w14:textId="7B94AEF1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42" w:name="f"/>
            <w:bookmarkStart w:id="143" w:name="f2r290A"/>
            <w:bookmarkEnd w:id="142"/>
            <w:bookmarkEnd w:id="143"/>
            <w:r>
              <w:rPr>
                <w:b/>
                <w:sz w:val="18"/>
                <w:szCs w:val="18"/>
              </w:rPr>
              <w:t>2330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1A4FB" w14:textId="2AD0CD7F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2285</w:t>
            </w:r>
          </w:p>
        </w:tc>
      </w:tr>
      <w:tr w:rsidR="00D54885" w14:paraId="49D95B98" w14:textId="77777777" w:rsidTr="00B44E62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28F5E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E05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163A1B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4" w:name="f2r295"/>
            <w:bookmarkEnd w:id="14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C01459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4BDF186D" w14:textId="77777777" w:rsidTr="00B44E62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BB814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19349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C1DF4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5" w:name="f2r295A"/>
            <w:bookmarkEnd w:id="14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05E997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8B8EDE1" w14:textId="77777777" w:rsidR="00D54885" w:rsidRPr="006D3694" w:rsidRDefault="00D54885" w:rsidP="00D54885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D54885" w14:paraId="5A178668" w14:textId="77777777" w:rsidTr="00B44E62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98ABA3C" w14:textId="77777777" w:rsidR="00D54885" w:rsidRPr="00566863" w:rsidRDefault="00D54885" w:rsidP="00B44E62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D54885" w14:paraId="5B617FAB" w14:textId="77777777" w:rsidTr="00B44E62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38C324D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728ABD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9415B89" w14:textId="77777777" w:rsidR="00D54885" w:rsidRPr="00566863" w:rsidRDefault="00D54885" w:rsidP="00B44E62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D54885" w14:paraId="23FD53C0" w14:textId="77777777" w:rsidTr="00B44E62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6BA859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264762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D4766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91B3A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964DA0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382CA687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D54885" w14:paraId="5624FF5E" w14:textId="77777777" w:rsidTr="00B44E62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882A3E6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D67C67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6F710D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106AB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9AD35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68F690FC" w14:textId="77777777" w:rsidR="00D54885" w:rsidRPr="00566863" w:rsidRDefault="00D54885" w:rsidP="00B44E6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D54885" w14:paraId="3B6B5113" w14:textId="77777777" w:rsidTr="00B44E62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465A199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54C5D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F6733" w14:textId="13293AA3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544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A6DA15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092735" w14:textId="337F6D3A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480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1CBFC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D54885" w14:paraId="21852F16" w14:textId="77777777" w:rsidTr="00B44E62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12072B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9B81E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0912EB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6" w:name="f2r301"/>
            <w:bookmarkEnd w:id="146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87CD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1B9C8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9126A9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D54885" w14:paraId="3ED47C45" w14:textId="77777777" w:rsidTr="00B44E62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6C250E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63732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039FB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7" w:name="f2r310"/>
            <w:bookmarkEnd w:id="147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8D0A3C" w14:textId="4F58DEA2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E4E2D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9FEE5" w14:textId="308FCFBB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407</w:t>
            </w:r>
          </w:p>
        </w:tc>
      </w:tr>
      <w:tr w:rsidR="00D54885" w14:paraId="40AC1745" w14:textId="77777777" w:rsidTr="00B44E62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B03E2D" w14:textId="77777777" w:rsidR="00D54885" w:rsidRPr="00566863" w:rsidRDefault="00D54885" w:rsidP="00B44E62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E3FC2" w14:textId="77777777" w:rsidR="00D54885" w:rsidRPr="00566863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0AF40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FDF73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D54885" w14:paraId="18C10E01" w14:textId="77777777" w:rsidTr="00B44E62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50584E7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85102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89152" w14:textId="01F59DDC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48" w:name="f2r400"/>
            <w:bookmarkEnd w:id="148"/>
            <w:r>
              <w:rPr>
                <w:b/>
                <w:sz w:val="18"/>
                <w:szCs w:val="18"/>
              </w:rPr>
              <w:t>19363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B73A" w14:textId="0EA5A71B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16403</w:t>
            </w:r>
          </w:p>
        </w:tc>
      </w:tr>
      <w:tr w:rsidR="00D54885" w14:paraId="40E7C39C" w14:textId="77777777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142FF59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AE202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D370D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  <w:bookmarkStart w:id="149" w:name="f2r400A"/>
            <w:bookmarkEnd w:id="149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5BCC5" w14:textId="77777777" w:rsidR="00D54885" w:rsidRPr="00566863" w:rsidRDefault="00D54885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54885" w14:paraId="576C6F11" w14:textId="77777777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47FCAF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58436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89E061F" w14:textId="043ED5FC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50" w:name="f2r410"/>
            <w:bookmarkEnd w:id="150"/>
            <w:r>
              <w:rPr>
                <w:b/>
                <w:sz w:val="18"/>
                <w:szCs w:val="18"/>
              </w:rPr>
              <w:t>15,6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DD2CB" w14:textId="5520FED1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</w:tr>
      <w:tr w:rsidR="00D54885" w14:paraId="652C075E" w14:textId="77777777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EDB74A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D831A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4BB419B" w14:textId="43A7E60F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51" w:name="f2r411"/>
            <w:bookmarkEnd w:id="151"/>
            <w:r>
              <w:rPr>
                <w:b/>
                <w:sz w:val="18"/>
                <w:szCs w:val="18"/>
              </w:rPr>
              <w:t>21,1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D0A3E3" w14:textId="49465E6B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23,4</w:t>
            </w:r>
          </w:p>
        </w:tc>
      </w:tr>
      <w:tr w:rsidR="00D54885" w14:paraId="1588599F" w14:textId="77777777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237B0F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4ED75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286506A" w14:textId="659DA361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52" w:name="f2r412"/>
            <w:bookmarkEnd w:id="152"/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79ABF" w14:textId="71C0AA9E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23,1</w:t>
            </w:r>
          </w:p>
        </w:tc>
      </w:tr>
      <w:tr w:rsidR="00D54885" w14:paraId="20F266B0" w14:textId="77777777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E2E023" w14:textId="77777777" w:rsidR="00D54885" w:rsidRPr="00566863" w:rsidRDefault="00D54885" w:rsidP="00B44E62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D5B1B" w14:textId="77777777" w:rsidR="00D54885" w:rsidRPr="00566863" w:rsidRDefault="00D54885" w:rsidP="00B44E62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75D0415" w14:textId="5E77B034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bookmarkStart w:id="153" w:name="f2r413"/>
            <w:bookmarkEnd w:id="153"/>
            <w:r>
              <w:rPr>
                <w:b/>
                <w:sz w:val="18"/>
                <w:szCs w:val="18"/>
              </w:rPr>
              <w:t>16,2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27B55" w14:textId="34FD50D8" w:rsidR="00D54885" w:rsidRPr="00566863" w:rsidRDefault="003659C5" w:rsidP="00B44E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19,1</w:t>
            </w:r>
          </w:p>
        </w:tc>
      </w:tr>
      <w:tr w:rsidR="003A5AFC" w14:paraId="5A4D768D" w14:textId="77777777" w:rsidTr="00B44E62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5A3CB1" w14:textId="77777777" w:rsidR="003A5AFC" w:rsidRPr="00566863" w:rsidRDefault="003A5AFC" w:rsidP="00B44E62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7021B" w14:textId="77777777" w:rsidR="003A5AFC" w:rsidRPr="00566863" w:rsidRDefault="003A5AFC" w:rsidP="00B44E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1789B4D" w14:textId="77777777" w:rsidR="003A5AFC" w:rsidRDefault="003A5AFC" w:rsidP="00B44E6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EABC7A" w14:textId="77777777" w:rsidR="003A5AFC" w:rsidRDefault="003A5AFC" w:rsidP="00B44E6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8C9DE14" w14:textId="77777777"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14:paraId="2359A3D2" w14:textId="77777777" w:rsidR="006F45BC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D47376">
        <w:br w:type="page"/>
      </w:r>
      <w:bookmarkStart w:id="154" w:name="f3"/>
      <w:r w:rsidR="006F45BC" w:rsidRPr="003570F4">
        <w:rPr>
          <w:rFonts w:ascii="Times New Roman" w:hAnsi="Times New Roman"/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6F45BC" w14:paraId="7FA4B302" w14:textId="77777777" w:rsidTr="000540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EE811C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DBF680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8C527C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452B8D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A48529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952D90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01EBF0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C5557E" w14:textId="77777777" w:rsidR="006F45BC" w:rsidRDefault="006F45BC" w:rsidP="00B963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6D8DA1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DF1E92" w14:textId="77777777"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6F45BC" w14:paraId="63A487E0" w14:textId="77777777" w:rsidTr="00054037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744A30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4EF405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F442E7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B75EA6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B6F220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739E26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87008E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2D1F07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0C2869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7707F4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79043D" w14:textId="77777777"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6F45BC" w14:paraId="76635B7C" w14:textId="77777777" w:rsidTr="00054037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FD95E9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6CD6F2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7EF0CE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E90871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F5CFC2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30374B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C60ECA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322D5B" w14:textId="77777777" w:rsidR="006F45BC" w:rsidRDefault="006F45BC" w:rsidP="00B96355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02CAF5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30FD1D" w14:textId="77777777"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6AE86C" w14:textId="77777777"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F45BC" w14:paraId="5912BAAB" w14:textId="77777777" w:rsidTr="00054037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B9A599" w14:textId="77777777"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F45BC" w14:paraId="38837E64" w14:textId="77777777" w:rsidTr="00054037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901507" w14:textId="77777777"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6F45BC" w14:paraId="74361F71" w14:textId="77777777" w:rsidTr="0005403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949BCB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298FF1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83D82E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094F6D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38E5F5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DACE48" w14:textId="3ADA732F" w:rsidR="006F45BC" w:rsidRPr="009F36D0" w:rsidRDefault="006F45BC" w:rsidP="00B96355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 январь-декабрь </w:t>
            </w:r>
            <w:r w:rsidR="00052A5E">
              <w:rPr>
                <w:b/>
                <w:sz w:val="18"/>
                <w:szCs w:val="18"/>
              </w:rPr>
              <w:t>202</w:t>
            </w:r>
            <w:r w:rsidR="00CF54D0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2877AC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83E151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67C67B" w14:textId="77777777"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6F45BC" w14:paraId="367C3D82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B612C2F" w14:textId="77777777" w:rsidR="006F45BC" w:rsidRPr="005407FD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9E8E3E9" w14:textId="77777777" w:rsidR="006F45BC" w:rsidRPr="005407FD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14:paraId="2553BA80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750723A" w14:textId="77777777"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43AF848" w14:textId="77777777"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14:paraId="20E5DB87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82679E6" w14:textId="77777777"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71F2547" w14:textId="77777777"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14:paraId="1B9B9110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D238F81" w14:textId="77777777"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484509F3" w14:textId="77777777"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14:paraId="2CA98EAE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A18C7DD" w14:textId="77777777"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3B833D6" w14:textId="77777777"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14:paraId="58995C8C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FD37F4D" w14:textId="77777777"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FC7A1DC" w14:textId="77777777" w:rsidR="006F45BC" w:rsidRPr="00A325B4" w:rsidRDefault="006F45BC" w:rsidP="00B96355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F45BC" w14:paraId="328D2C9C" w14:textId="77777777" w:rsidTr="00054037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E8048CB" w14:textId="77777777" w:rsidR="006F45BC" w:rsidRPr="00020A41" w:rsidRDefault="006F45BC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A7556BB" w14:textId="77777777" w:rsidR="006F45BC" w:rsidRDefault="006F45BC" w:rsidP="00B96355">
            <w:pPr>
              <w:rPr>
                <w:sz w:val="20"/>
                <w:szCs w:val="20"/>
              </w:rPr>
            </w:pPr>
          </w:p>
        </w:tc>
      </w:tr>
      <w:tr w:rsidR="006F45BC" w14:paraId="5ACA0C9E" w14:textId="77777777" w:rsidTr="00054037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F52CFE" w14:textId="77777777" w:rsidR="006F45BC" w:rsidRPr="00F758E8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14:paraId="14CC01B0" w14:textId="77777777" w:rsidR="006F45BC" w:rsidRPr="00F57E7A" w:rsidRDefault="006F45BC" w:rsidP="00B9635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6988B0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ADBA46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D016D3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087F2F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040272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DE971F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585396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B545E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080CD" w14:textId="77777777" w:rsidR="006F45BC" w:rsidRPr="00F57E7A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F45BC" w14:paraId="06BF44CE" w14:textId="77777777" w:rsidTr="00054037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452E291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ACA8DFF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B647C0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B81F8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E5CC2E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6C651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8307D0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CF901A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D8119C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28512E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874CC" w14:paraId="1D0EDD3F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2BF464F" w14:textId="77777777"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 w:rsidR="00447374"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EF93CBC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9BD1D6" w14:textId="77777777"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55" w:name="f3r10"/>
            <w:bookmarkEnd w:id="155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DDAE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53B9C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B6D7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7394CC" w14:textId="14DEC67A" w:rsidR="007874CC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2027C8" w14:textId="55455BA8" w:rsidR="007874CC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A2FD0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D28395" w14:textId="10176EFC" w:rsidR="007874CC" w:rsidRPr="007670C0" w:rsidRDefault="003659C5" w:rsidP="001801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17324</w:t>
            </w:r>
          </w:p>
        </w:tc>
      </w:tr>
      <w:tr w:rsidR="007874CC" w14:paraId="12EA2E38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E4A85F0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013009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CC00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56" w:name="f3r20"/>
            <w:bookmarkEnd w:id="15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7FC90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4ED38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15A34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26C93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013F5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E7745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662D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1900950A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FBCD98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0B235A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7F31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57" w:name="f3r30"/>
            <w:bookmarkEnd w:id="15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15601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144F1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2BCF9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6EB2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392711" w14:textId="6243641A" w:rsidR="007874CC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9C8B9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A52170" w14:textId="4AF31AE6" w:rsidR="007874CC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-26</w:t>
            </w:r>
          </w:p>
        </w:tc>
      </w:tr>
      <w:tr w:rsidR="002E6050" w14:paraId="79696855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66261D2" w14:textId="77777777" w:rsidR="002E6050" w:rsidRPr="003C732E" w:rsidRDefault="002E6050" w:rsidP="00105246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4F902D" w14:textId="77777777" w:rsidR="002E6050" w:rsidRPr="0011743F" w:rsidRDefault="002E6050" w:rsidP="0010524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5AF4D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58" w:name="f3r31"/>
            <w:bookmarkEnd w:id="15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70154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C321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4A36C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255B3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2A54A2" w14:textId="1E9B28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FD8F1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681137" w14:textId="46FDC27F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24B4E0FD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BD480BC" w14:textId="77777777" w:rsidR="002E6050" w:rsidRPr="007A72AE" w:rsidRDefault="002E6050" w:rsidP="0010524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5B8FE1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AB6D94" w14:textId="77777777" w:rsidR="002E6050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59" w:name="f3r40"/>
            <w:bookmarkEnd w:id="159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77B2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5C03A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04BC8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C1CDAD" w14:textId="2C62B648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4089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FC53FE" w14:textId="7E7EB68B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2F119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C1966F" w14:textId="339D8AC7" w:rsidR="002E6050" w:rsidRPr="007670C0" w:rsidRDefault="003659C5" w:rsidP="0018013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17298</w:t>
            </w:r>
          </w:p>
        </w:tc>
      </w:tr>
      <w:tr w:rsidR="002E6050" w14:paraId="10CB8AEA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A281A62" w14:textId="77777777" w:rsidR="002E6050" w:rsidRPr="007A72AE" w:rsidRDefault="002E6050" w:rsidP="00105246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 w:rsidR="00447374"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14:paraId="7F88FE96" w14:textId="77777777"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59BAA4A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C50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0" w:name="f3r50"/>
            <w:bookmarkEnd w:id="16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2955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629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728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A06C" w14:textId="71E10C2D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15BF" w14:textId="04D38E5D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CFC7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D5826" w14:textId="010831BD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3292</w:t>
            </w:r>
          </w:p>
        </w:tc>
      </w:tr>
      <w:tr w:rsidR="002E6050" w14:paraId="5857A852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9CF611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14:paraId="7F98D9D1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5E919A5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860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1" w:name="f3r51"/>
            <w:bookmarkEnd w:id="161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70E5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CCC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6292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0A8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71FB" w14:textId="13976AAE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6AD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3D74E" w14:textId="6BFB7776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2765</w:t>
            </w:r>
          </w:p>
        </w:tc>
      </w:tr>
      <w:tr w:rsidR="002E6050" w14:paraId="4EB9112E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5E13B97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B7D59E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C5F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2" w:name="f3r52"/>
            <w:bookmarkEnd w:id="16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98F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E5B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402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FBDE" w14:textId="03AD0AC1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513C" w14:textId="43DFB729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B3F9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45B8C" w14:textId="0107AD97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527</w:t>
            </w:r>
          </w:p>
        </w:tc>
      </w:tr>
      <w:tr w:rsidR="002E6050" w14:paraId="00C79B1D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CD4ED5A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A24ECA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584F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3" w:name="f3r53"/>
            <w:bookmarkEnd w:id="16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A824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688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422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FED0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F05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9180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C4C4B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4D6B7874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4964E0D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3D0A24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AB5A4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4" w:name="f3r54"/>
            <w:bookmarkEnd w:id="16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35B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8BE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A4AB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AF5F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916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C40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708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6852C5EB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F8E7B0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DD13D8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F153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5" w:name="f3r55"/>
            <w:bookmarkEnd w:id="16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CDCD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09DA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D44C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147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18CA4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5BF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3F7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4E90F580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7FB4B8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44C359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6F24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6" w:name="f3r56"/>
            <w:bookmarkEnd w:id="16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8F8B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42E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356E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25A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6FDD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107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4E27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2484B618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A271C86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7DFF2C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013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7" w:name="f3r57"/>
            <w:bookmarkEnd w:id="16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963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C4E3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0669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C94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B6D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D86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305D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5009B6CB" w14:textId="77777777" w:rsidTr="00054037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4A8326" w14:textId="77777777" w:rsidR="002E6050" w:rsidRPr="003C732E" w:rsidRDefault="002E6050" w:rsidP="0010524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9606C5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95B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8" w:name="f3r58"/>
            <w:bookmarkEnd w:id="16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B21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7456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052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FA9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4410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684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DAD2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024FE353" w14:textId="77777777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FB677F8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251FFD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FDE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69" w:name="f3r59"/>
            <w:bookmarkEnd w:id="16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94A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1CA8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3656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6CBE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5DCB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1EC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951B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7E3DD867" w14:textId="77777777" w:rsidTr="00054037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DD0898B" w14:textId="77777777"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3981A6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9A3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0" w:name="f3r60"/>
            <w:bookmarkEnd w:id="17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C12C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7F7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EFA4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150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C56D" w14:textId="3AE22D37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A13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B04B" w14:textId="5D5016FC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2E6050" w14:paraId="4376866C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5A3D93C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14:paraId="19D1A957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B5A4094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3CA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1" w:name="f3r61"/>
            <w:bookmarkEnd w:id="171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029D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D08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FC0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4D5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7EB2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5FD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A435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0722338B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50FB5F3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C40784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11D6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2" w:name="f3r62"/>
            <w:bookmarkEnd w:id="17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B2F3E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44CBA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67A0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C316C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DED1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8E786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AE05D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6BC66B1C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61FFE56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6D14D7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C54FA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3" w:name="f3r63"/>
            <w:bookmarkEnd w:id="17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8D817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ABF33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9E680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0A000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B0EA6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1C8E8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941A6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6B5979CF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08151F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1F1B27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619FA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4" w:name="f3r64"/>
            <w:bookmarkEnd w:id="17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36A68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9E7EB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70739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0E854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1AC09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5B409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AA64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242FBCB1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2A2E4BF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E2E589E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0A681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5" w:name="f3r65"/>
            <w:bookmarkEnd w:id="17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47E0C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87ACA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F6711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5D0F5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21645B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13A6F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F821A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32607C55" w14:textId="77777777" w:rsidTr="00054037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6668E8B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77745D6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BEE65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6" w:name="f3r66"/>
            <w:bookmarkEnd w:id="17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96F83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BD056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856629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AD04A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97E7F0" w14:textId="50E5B45D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A9AC4C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43855F" w14:textId="56F3A244" w:rsidR="002E6050" w:rsidRPr="007670C0" w:rsidRDefault="003659C5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2E6050" w14:paraId="21D40BF5" w14:textId="77777777" w:rsidTr="00054037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A8E9528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FCF5ED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73492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7" w:name="f3r67"/>
            <w:bookmarkEnd w:id="17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C9747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86E92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AA6B48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E2904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C50B6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53E0D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E4566B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6EB9B5AD" w14:textId="77777777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EDB7B9C" w14:textId="77777777" w:rsidR="002E6050" w:rsidRPr="003C732E" w:rsidRDefault="002E6050" w:rsidP="00105246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522060F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4F46F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8" w:name="f3r68"/>
            <w:bookmarkEnd w:id="17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63341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D1806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382F5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7BCA8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4AAC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E86E0E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D3002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291030AA" w14:textId="77777777" w:rsidTr="00054037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BA20F" w14:textId="77777777" w:rsidR="002E6050" w:rsidRPr="003C732E" w:rsidRDefault="002E6050" w:rsidP="0010524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3050F29" w14:textId="77777777" w:rsidR="002E6050" w:rsidRPr="00020A41" w:rsidRDefault="002E6050" w:rsidP="00105246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237F73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  <w:bookmarkStart w:id="179" w:name="f3r69"/>
            <w:bookmarkEnd w:id="179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DD134D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3A577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AA962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0C1B6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423E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333FDF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2622C1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6050" w14:paraId="73D8E35D" w14:textId="77777777" w:rsidTr="00054037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7A878" w14:textId="77777777" w:rsidR="002E6050" w:rsidRPr="003C732E" w:rsidRDefault="002E6050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5770512" w14:textId="77777777" w:rsidR="002E6050" w:rsidRPr="00020A41" w:rsidRDefault="002E6050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0A589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F52C30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AD020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33C98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C6BA47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E4E9CB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E9ECD5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2F8A4A" w14:textId="77777777" w:rsidR="002E6050" w:rsidRPr="007670C0" w:rsidRDefault="002E6050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297669C" w14:textId="77777777" w:rsidR="006F45BC" w:rsidRDefault="006F45BC" w:rsidP="006F45BC">
      <w:pPr>
        <w:jc w:val="right"/>
      </w:pPr>
      <w:r>
        <w:br w:type="page"/>
      </w: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6F45BC" w14:paraId="10116AB1" w14:textId="77777777" w:rsidTr="00B96355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86A60" w14:textId="77777777" w:rsidR="006F45BC" w:rsidRDefault="006F45BC" w:rsidP="00B963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14:paraId="2625E0CF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2E2950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F399D0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60796F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1F6BFF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7ED2DB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BDE65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3FA36E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6D8B88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8E8857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F45BC" w14:paraId="2C0AC621" w14:textId="77777777" w:rsidTr="00B96355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6D029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CDC6FC9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B96962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0C95A3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D58188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D706C9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2C38B1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87B8D0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C9ED95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AC6E29" w14:textId="77777777" w:rsidR="006F45BC" w:rsidRPr="00020A41" w:rsidRDefault="006F45BC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874CC" w14:paraId="6EE58922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5FB26A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4C4F7E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927D7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0" w:name="f3r70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E3751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10357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E114D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E85AE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F567D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9D042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B5720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772614AF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CAC114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5E137A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1E08D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1" w:name="f3r80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46BC1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AA5B8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8530A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A8CA9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6FEA3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798CE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1F986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59338FA4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AF46E0C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2E6832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03BF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2" w:name="f3r90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E8C7C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45B3E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127F4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A8A32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87CE0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F7F1F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0A10C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314F65DD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A7A7E" w14:textId="77777777" w:rsidR="007874CC" w:rsidRPr="007A72AE" w:rsidRDefault="007874CC" w:rsidP="007874C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4DA0D89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4631D6" w14:textId="77777777"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83" w:name="f3r100"/>
            <w:bookmarkEnd w:id="183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F2BC4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2CD77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52BF8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99872" w14:textId="521ADEBC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AA2C6C" w14:textId="6DE8489B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77115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E1E65D" w14:textId="228BAD93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20558</w:t>
            </w:r>
          </w:p>
        </w:tc>
      </w:tr>
      <w:tr w:rsidR="007874CC" w14:paraId="100EF525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038E4D" w14:textId="77777777"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76F098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F8E224" w14:textId="77777777"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84" w:name="f3r110"/>
            <w:bookmarkEnd w:id="184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0860B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72F39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F7E10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8030BF" w14:textId="2089877A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DABE25" w14:textId="78D4AB6D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BD521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03A647" w14:textId="35B1140C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20558</w:t>
            </w:r>
          </w:p>
        </w:tc>
      </w:tr>
      <w:tr w:rsidR="007874CC" w14:paraId="357B71D0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8DF4FF4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0B105F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7FBFF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5" w:name="f3r120"/>
            <w:bookmarkEnd w:id="18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F51E9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3138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30A38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FEE2B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4C4A7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D0A13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C5EF5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270C515E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BC9FB8C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C41288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07E21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6" w:name="f3r130"/>
            <w:bookmarkEnd w:id="18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7981C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742E5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21CBC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92FF1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50C38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694E3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EB1EE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6BCDB827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9A3C65" w14:textId="77777777" w:rsidR="007874CC" w:rsidRPr="00566571" w:rsidRDefault="007874CC" w:rsidP="006E09C2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0BBFD7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CB6A14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  <w:bookmarkStart w:id="187" w:name="f3r131"/>
            <w:bookmarkEnd w:id="18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16C56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60EBC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C026EC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A229C3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290BC2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B4FD38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635557" w14:textId="77777777" w:rsidR="007874CC" w:rsidRPr="00EC7908" w:rsidRDefault="007874CC" w:rsidP="00B96355">
            <w:pPr>
              <w:jc w:val="center"/>
              <w:rPr>
                <w:sz w:val="18"/>
                <w:szCs w:val="18"/>
              </w:rPr>
            </w:pPr>
          </w:p>
        </w:tc>
      </w:tr>
      <w:tr w:rsidR="007874CC" w14:paraId="40BEA53C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1EB04B" w14:textId="77777777" w:rsidR="007874CC" w:rsidRPr="007A72AE" w:rsidRDefault="007874CC" w:rsidP="006E09C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5E1E77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C38050" w14:textId="77777777"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188" w:name="f3r140"/>
            <w:bookmarkEnd w:id="188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1E690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B04E4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B86CC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324E30" w14:textId="78E4E280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EE41F5" w14:textId="7B890893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5288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D07252" w14:textId="21B2B90A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20558</w:t>
            </w:r>
          </w:p>
        </w:tc>
      </w:tr>
      <w:tr w:rsidR="007874CC" w14:paraId="28772272" w14:textId="77777777" w:rsidTr="00B96355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D5B97F" w14:textId="77777777" w:rsidR="007874CC" w:rsidRPr="007A72AE" w:rsidRDefault="007874CC" w:rsidP="007874CC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3A4102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DCDDF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3B35D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8CC06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BD5C8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9444E5" w14:textId="77777777"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3DD74" w14:textId="77777777"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F3AA4B" w14:textId="77777777"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8E286" w14:textId="77777777" w:rsidR="007874CC" w:rsidRPr="007670C0" w:rsidRDefault="007874CC" w:rsidP="00B96355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7874CC" w14:paraId="1DFC0B48" w14:textId="77777777" w:rsidTr="00B96355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D713B50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FD6C56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1E3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89" w:name="f3r150"/>
            <w:bookmarkEnd w:id="18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2C3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0A90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04F7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B311" w14:textId="0123826F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7269" w14:textId="5A4C7366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8FAD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E125" w14:textId="57525F36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3344</w:t>
            </w:r>
          </w:p>
        </w:tc>
      </w:tr>
      <w:tr w:rsidR="007874CC" w14:paraId="71B03B39" w14:textId="77777777" w:rsidTr="00B96355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9497D87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361A2F9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3B5F8C3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0" w:name="f3r151"/>
            <w:bookmarkEnd w:id="190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14FD33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5563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D271DD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66D5EB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297FC5" w14:textId="50AFCE58" w:rsidR="007874CC" w:rsidRPr="00AF1FB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179BE2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C3F58F" w14:textId="65F9B24F" w:rsidR="007874CC" w:rsidRPr="00AF1FB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2874</w:t>
            </w:r>
          </w:p>
        </w:tc>
      </w:tr>
      <w:tr w:rsidR="007874CC" w14:paraId="1277C4AD" w14:textId="77777777" w:rsidTr="00B96355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DCF677" w14:textId="77777777" w:rsidR="007874CC" w:rsidRPr="003C732E" w:rsidRDefault="007874CC" w:rsidP="00B96355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E7F758" w14:textId="77777777" w:rsidR="007874CC" w:rsidRPr="00020A41" w:rsidRDefault="007874CC" w:rsidP="00B963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908A2B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5725B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4EB22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153F6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2D7BC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F3423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3FEA2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7DB6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765777DD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C0C950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F7B8D5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7ABB1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1" w:name="f3r152"/>
            <w:bookmarkEnd w:id="19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692B6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B3603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7F0E9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5FDDA5" w14:textId="5C52C3F5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C6E98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F9606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4BF31" w14:textId="020B521C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</w:t>
            </w:r>
          </w:p>
        </w:tc>
      </w:tr>
      <w:tr w:rsidR="007874CC" w14:paraId="4E46DA2C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9E5AEA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127FC7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BCB4A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2" w:name="f3r153"/>
            <w:bookmarkEnd w:id="19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6C6AA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45452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7B3FB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471E3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5E6D8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9BEC0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BB375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0E42F4BF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F2CB476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13CA9D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50C84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3" w:name="f3r154"/>
            <w:bookmarkEnd w:id="19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1FD3B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0AB6E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16989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E81A2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3FAFA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21B3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1BEC3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002407DB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9B3FE48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2EE127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807C9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4" w:name="f3r155"/>
            <w:bookmarkEnd w:id="19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37B9F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E70DA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03AB5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1031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717FE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455B7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D3099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0FE3621A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4E04CD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1ACE58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ACBB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5" w:name="f3r156"/>
            <w:bookmarkEnd w:id="19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15FE0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0190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8C24D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6F028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C109D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A3D6F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7BD69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6B0885FD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13748BA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EDD3C5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E2225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6" w:name="f3r157"/>
            <w:bookmarkEnd w:id="19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4CC53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36A5B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81774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C92E5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29F5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A76BC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DE7A5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3FD3E771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1093D10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7855EC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8500A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7" w:name="f3r158"/>
            <w:bookmarkEnd w:id="19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779A5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686C2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0A9DC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54250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1C49F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4D6D5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6813F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6D465D64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62B0BE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82348EE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B1BF7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8" w:name="f3r159"/>
            <w:bookmarkEnd w:id="19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0BB68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66925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8F50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AC530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9EC5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EC934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DC160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72098773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9A46A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8A53D51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E18D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199" w:name="f3r160"/>
            <w:bookmarkEnd w:id="199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478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C1D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06A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512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89B5" w14:textId="144D20A8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A93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263C0" w14:textId="5BA06AC5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7874CC" w14:paraId="26D9AE19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E4AA6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14:paraId="3DA2B685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640DBAB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137F050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0" w:name="f3r161"/>
            <w:bookmarkEnd w:id="200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A0AE196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E7D1DFF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0F485B1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FB9D122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698ECAD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3BC9544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B74B8A" w14:textId="77777777" w:rsidR="007874CC" w:rsidRPr="00AF1FB3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4A130B01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8BB12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C2D47AD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23A32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1" w:name="f3r162"/>
            <w:bookmarkEnd w:id="201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36A07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B7409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35934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60145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F9FA2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FE266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14D3E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22754121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A1262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CC01E74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5D34B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2" w:name="f3r163"/>
            <w:bookmarkEnd w:id="20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BC0B8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12F29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F25BC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B8E7D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A2320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667FE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4490D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7DC5305C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504B3C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62F1C6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E1FC8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3" w:name="f3r164"/>
            <w:bookmarkEnd w:id="20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127A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7AE10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17753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F907F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B2622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6CFF9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96E46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132A1249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DD3DD3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9979A2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DBF54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4" w:name="f3r165"/>
            <w:bookmarkEnd w:id="20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5C50F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9B273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3B484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4FF46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60DB6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CCF3A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AC183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77D04058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00C2A40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BDA7C5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DA3E8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5" w:name="f3r166"/>
            <w:bookmarkEnd w:id="20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9EAF8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C0446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0C068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62E88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7F05BD" w14:textId="3D9E6D1A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0C122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2457B" w14:textId="1774F96B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7874CC" w14:paraId="26739D9E" w14:textId="77777777" w:rsidTr="004975AF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B4166D0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11E0E6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EDBF4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6" w:name="f3r167"/>
            <w:bookmarkEnd w:id="20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F097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A9EBF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CD901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1D686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3BB53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A347A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01DC7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1497338C" w14:textId="77777777" w:rsidTr="004975AF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728ED0" w14:textId="77777777" w:rsidR="007874CC" w:rsidRPr="003C732E" w:rsidRDefault="007874CC" w:rsidP="006E09C2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DDA84B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8DF9D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7" w:name="f3r168"/>
            <w:bookmarkEnd w:id="20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6C0F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149F8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3A322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A1D52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7B501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BBBC2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DD02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63A055B7" w14:textId="77777777" w:rsidTr="00B96355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A1515D" w14:textId="77777777" w:rsidR="007874CC" w:rsidRPr="003C732E" w:rsidRDefault="007874CC" w:rsidP="006E09C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BB058C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09E8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8" w:name="f3r169"/>
            <w:bookmarkEnd w:id="20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5DA21D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21181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A4FC6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72AB3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1E591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4D46A3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BAF4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6E8FD921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905314A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409542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AAF9B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09" w:name="f3r170"/>
            <w:bookmarkEnd w:id="20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3ABB52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310A7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6B2A4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0F43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53AA4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0797E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5BF34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1815F33A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F89C2FF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0A7BCB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3BD55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10" w:name="f3r180"/>
            <w:bookmarkEnd w:id="21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74461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B1EF3E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34064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E182DF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667DE0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F7E48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07B775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0E6EE38D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20A4E1" w14:textId="77777777" w:rsidR="007874CC" w:rsidRPr="003C732E" w:rsidRDefault="007874CC" w:rsidP="006E09C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862170C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1AC987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  <w:bookmarkStart w:id="211" w:name="f3r190"/>
            <w:bookmarkEnd w:id="21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B2134A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9AD02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3052F1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EABB2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1B55BB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B4E38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8A01AC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874CC" w14:paraId="4E782435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C5750" w14:textId="77777777" w:rsidR="007874CC" w:rsidRPr="007A72AE" w:rsidRDefault="007874CC" w:rsidP="007874C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>
              <w:rPr>
                <w:b/>
                <w:sz w:val="16"/>
                <w:szCs w:val="16"/>
              </w:rPr>
              <w:t>.2019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D4E6FA8" w14:textId="77777777" w:rsidR="007874CC" w:rsidRPr="00020A41" w:rsidRDefault="007874CC" w:rsidP="006E09C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1E4079" w14:textId="77777777" w:rsidR="007874CC" w:rsidRPr="007670C0" w:rsidRDefault="00447374" w:rsidP="00B96355">
            <w:pPr>
              <w:jc w:val="center"/>
              <w:rPr>
                <w:b/>
                <w:sz w:val="18"/>
                <w:szCs w:val="18"/>
              </w:rPr>
            </w:pPr>
            <w:bookmarkStart w:id="212" w:name="f3r200"/>
            <w:bookmarkEnd w:id="212"/>
            <w:r>
              <w:rPr>
                <w:b/>
                <w:sz w:val="18"/>
                <w:szCs w:val="18"/>
              </w:rPr>
              <w:t>2211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9C1D86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25870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BA0038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A734AA" w14:textId="13D6BA55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9C532D" w14:textId="4FF01886" w:rsidR="007874CC" w:rsidRPr="007670C0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16569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2F8AA9" w14:textId="77777777" w:rsidR="007874CC" w:rsidRPr="007670C0" w:rsidRDefault="007874C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E760C5" w14:textId="60FB6F46" w:rsidR="007874CC" w:rsidRPr="007670C0" w:rsidRDefault="00E95B4F" w:rsidP="006C0B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23866</w:t>
            </w:r>
          </w:p>
        </w:tc>
      </w:tr>
      <w:tr w:rsidR="003A5AFC" w14:paraId="4876F2CF" w14:textId="77777777" w:rsidTr="00B96355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1D965" w14:textId="77777777" w:rsidR="003A5AFC" w:rsidRPr="007A72AE" w:rsidRDefault="003A5AFC" w:rsidP="007874CC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1CDF738" w14:textId="77777777" w:rsidR="003A5AFC" w:rsidRPr="00020A41" w:rsidRDefault="003A5AFC" w:rsidP="006E09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91FF2D" w14:textId="77777777"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F74767" w14:textId="77777777"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7AFD08" w14:textId="77777777"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49E1BD" w14:textId="77777777"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65F496" w14:textId="77777777"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651208" w14:textId="77777777"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719A30" w14:textId="77777777" w:rsidR="003A5AFC" w:rsidRPr="007670C0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35291C" w14:textId="77777777"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54"/>
    </w:tbl>
    <w:p w14:paraId="164DCEA9" w14:textId="77777777" w:rsidR="006F45BC" w:rsidRPr="00516B29" w:rsidRDefault="006F45BC" w:rsidP="006F45BC">
      <w:pPr>
        <w:pStyle w:val="a3"/>
        <w:widowControl w:val="0"/>
        <w:ind w:firstLine="567"/>
        <w:rPr>
          <w:rFonts w:ascii="Times New Roman" w:hAnsi="Times New Roman"/>
        </w:rPr>
      </w:pPr>
    </w:p>
    <w:p w14:paraId="41FDEC9B" w14:textId="77777777" w:rsidR="00D54885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213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757E4" w14:paraId="5447F68D" w14:textId="77777777" w:rsidTr="00B96355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213"/>
          <w:p w14:paraId="456ACD86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5B7801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178E8A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C40540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0A15CF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F36A75" w14:textId="77777777"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757E4" w14:paraId="772E34F0" w14:textId="77777777" w:rsidTr="00B96355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CA5636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5A5166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F19298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919136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7C7CBC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CA3A5F" w14:textId="77777777"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757E4" w14:paraId="494343AF" w14:textId="77777777" w:rsidTr="00B96355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B1C0A4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382B52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E2B72A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99FF2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99F103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BFE1B8" w14:textId="77777777"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757E4" w14:paraId="67D6F6B2" w14:textId="77777777" w:rsidTr="00B96355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88635F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590255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BB7A61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52ACAF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B7A06B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9229D3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5B4E48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14:paraId="2056E5E7" w14:textId="77777777" w:rsidTr="00B96355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C30300" w14:textId="77777777"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757E4" w14:paraId="6926FCA5" w14:textId="77777777" w:rsidTr="00B96355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BE8CA9" w14:textId="77777777"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757E4" w14:paraId="60F3A945" w14:textId="77777777" w:rsidTr="00B96355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B72A33" w14:textId="77777777"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DA9B5A" w14:textId="77777777"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86A7B6" w14:textId="30732D3F" w:rsidR="002757E4" w:rsidRPr="00256A29" w:rsidRDefault="002757E4" w:rsidP="00052A5E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="00180138">
              <w:rPr>
                <w:b/>
                <w:sz w:val="18"/>
                <w:szCs w:val="18"/>
              </w:rPr>
              <w:t>202</w:t>
            </w:r>
            <w:r w:rsidR="00CF54D0">
              <w:rPr>
                <w:b/>
                <w:sz w:val="18"/>
                <w:szCs w:val="18"/>
              </w:rPr>
              <w:t>5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DCA6B1" w14:textId="77777777"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14:paraId="431477DA" w14:textId="77777777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B19527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B3F83E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47651F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FF472D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5A7F5C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D4C97B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426474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757E4" w14:paraId="7FF44236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346CB81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DF9B727" w14:textId="77777777"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14:paraId="2D8F5275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589D09CD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B8DE4CD" w14:textId="77777777"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14:paraId="6BD9B56D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E5B1F01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8C154A9" w14:textId="77777777"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14:paraId="210FDCDF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A12153B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2C52B03" w14:textId="77777777"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14:paraId="720DCE7D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8991520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3CC5CB8" w14:textId="77777777"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14:paraId="6D73532E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6B794D6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BD5A04C" w14:textId="77777777" w:rsidR="002757E4" w:rsidRPr="00F758E8" w:rsidRDefault="002757E4" w:rsidP="00B96355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757E4" w14:paraId="4064DB03" w14:textId="77777777" w:rsidTr="00B96355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C4B082A" w14:textId="77777777"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5852838" w14:textId="77777777" w:rsidR="002757E4" w:rsidRDefault="002757E4" w:rsidP="00B96355">
            <w:pPr>
              <w:rPr>
                <w:sz w:val="20"/>
                <w:szCs w:val="20"/>
              </w:rPr>
            </w:pPr>
          </w:p>
        </w:tc>
      </w:tr>
      <w:tr w:rsidR="002757E4" w14:paraId="4FDA7F2A" w14:textId="77777777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32E6CA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CCD861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95EAF6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63C485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77048D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F64DB7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106409" w14:textId="77777777" w:rsidR="002757E4" w:rsidRPr="00057AB2" w:rsidRDefault="002757E4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757E4" w14:paraId="3C93E5EB" w14:textId="77777777" w:rsidTr="00B96355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4D5C8E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47574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A89A7" w14:textId="77777777" w:rsidR="002757E4" w:rsidRPr="00A325B4" w:rsidRDefault="002757E4" w:rsidP="006C0B2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="00180138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6C0B26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FB372" w14:textId="77777777"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r w:rsidR="006C0B26">
              <w:rPr>
                <w:rFonts w:ascii="Times New Roman" w:hAnsi="Times New Roman"/>
                <w:b/>
                <w:sz w:val="16"/>
                <w:szCs w:val="16"/>
              </w:rPr>
              <w:t>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757E4" w14:paraId="5547B193" w14:textId="77777777" w:rsidTr="00B96355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E8497B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57B6BF" w14:textId="77777777" w:rsidR="002757E4" w:rsidRPr="00256A29" w:rsidRDefault="002757E4" w:rsidP="00B96355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A86AA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DD1A52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757E4" w14:paraId="19382E81" w14:textId="77777777" w:rsidTr="00B96355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A7442EC" w14:textId="77777777"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2757E4" w14:paraId="67531714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CCB61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30AC6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F13328" w14:textId="6FA9B38D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14" w:name="f4r20"/>
            <w:bookmarkEnd w:id="214"/>
            <w:r>
              <w:rPr>
                <w:b/>
                <w:sz w:val="18"/>
                <w:szCs w:val="18"/>
              </w:rPr>
              <w:t>17674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446E96" w14:textId="3F1325A6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14444</w:t>
            </w:r>
          </w:p>
        </w:tc>
      </w:tr>
      <w:tr w:rsidR="002757E4" w14:paraId="4B40A18C" w14:textId="77777777" w:rsidTr="00B96355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94902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14:paraId="6E62BD65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8CCA4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14:paraId="359FA0A5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E2B774" w14:textId="2555B23F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15" w:name="f4r21"/>
            <w:bookmarkEnd w:id="215"/>
            <w:r>
              <w:rPr>
                <w:b/>
                <w:sz w:val="18"/>
                <w:szCs w:val="18"/>
              </w:rPr>
              <w:t>16812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A4AAFD" w14:textId="7A605B31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13693</w:t>
            </w:r>
          </w:p>
        </w:tc>
      </w:tr>
      <w:tr w:rsidR="002757E4" w14:paraId="7F03BE0A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25872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7C60F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C61394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16" w:name="f4r22"/>
            <w:bookmarkEnd w:id="21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E9DE59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727963DD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E914C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900A0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9E92B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17" w:name="f4r23"/>
            <w:bookmarkEnd w:id="21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D2F7CF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5D902127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900CF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0E8C8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0F037E" w14:textId="766317A4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18" w:name="f4r24"/>
            <w:bookmarkEnd w:id="218"/>
            <w:r>
              <w:rPr>
                <w:b/>
                <w:sz w:val="18"/>
                <w:szCs w:val="18"/>
              </w:rPr>
              <w:t>862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05D383" w14:textId="28C1E6A0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751</w:t>
            </w:r>
          </w:p>
        </w:tc>
      </w:tr>
      <w:tr w:rsidR="002757E4" w14:paraId="5B0E2B6E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4C9D4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FC31A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7C844E" w14:textId="397F3A58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19" w:name="f4r30"/>
            <w:bookmarkEnd w:id="219"/>
            <w:r>
              <w:rPr>
                <w:b/>
                <w:sz w:val="18"/>
                <w:szCs w:val="18"/>
              </w:rPr>
              <w:t>16052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EC5F3A" w14:textId="761CEE69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13077</w:t>
            </w:r>
          </w:p>
        </w:tc>
      </w:tr>
      <w:tr w:rsidR="002757E4" w14:paraId="74025C38" w14:textId="77777777" w:rsidTr="00B96355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5025D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14:paraId="5A5876BC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ECFF90B" w14:textId="77777777"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5B91E04E" w14:textId="77777777"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56EADA" w14:textId="244290BE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0" w:name="f4r31"/>
            <w:bookmarkEnd w:id="220"/>
            <w:r>
              <w:rPr>
                <w:b/>
                <w:sz w:val="18"/>
                <w:szCs w:val="18"/>
              </w:rPr>
              <w:t>10035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C70DB" w14:textId="345C391C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8083</w:t>
            </w:r>
          </w:p>
        </w:tc>
      </w:tr>
      <w:tr w:rsidR="002757E4" w14:paraId="23AEAA9C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8C84E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92AD6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06B2" w14:textId="4450BB3A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1" w:name="f4r32"/>
            <w:bookmarkEnd w:id="221"/>
            <w:r>
              <w:rPr>
                <w:b/>
                <w:sz w:val="18"/>
                <w:szCs w:val="18"/>
              </w:rPr>
              <w:t>4050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F6A1EC" w14:textId="42090949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3394</w:t>
            </w:r>
          </w:p>
        </w:tc>
      </w:tr>
      <w:tr w:rsidR="002757E4" w14:paraId="247E528A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3EE45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8D7D6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2CEF82" w14:textId="238024A0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2" w:name="f4r33"/>
            <w:bookmarkEnd w:id="222"/>
            <w:r>
              <w:rPr>
                <w:b/>
                <w:sz w:val="18"/>
                <w:szCs w:val="18"/>
              </w:rPr>
              <w:t>927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CFBA2" w14:textId="799BDE33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699</w:t>
            </w:r>
          </w:p>
        </w:tc>
      </w:tr>
      <w:tr w:rsidR="002757E4" w14:paraId="434DA650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14610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983B2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1DF9C3" w14:textId="7B3B256E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3" w:name="f4r34"/>
            <w:bookmarkEnd w:id="223"/>
            <w:r>
              <w:rPr>
                <w:b/>
                <w:sz w:val="18"/>
                <w:szCs w:val="18"/>
              </w:rPr>
              <w:t>1040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038D3A" w14:textId="0E4F99F2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901</w:t>
            </w:r>
          </w:p>
        </w:tc>
      </w:tr>
      <w:tr w:rsidR="002757E4" w14:paraId="63CE33AA" w14:textId="77777777" w:rsidTr="00B96355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22667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80101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B570F" w14:textId="7608A958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4" w:name="f4r40"/>
            <w:bookmarkEnd w:id="224"/>
            <w:r>
              <w:rPr>
                <w:b/>
                <w:sz w:val="18"/>
                <w:szCs w:val="18"/>
              </w:rPr>
              <w:t>1622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B02A" w14:textId="24E0F374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1367</w:t>
            </w:r>
          </w:p>
        </w:tc>
      </w:tr>
      <w:tr w:rsidR="002757E4" w14:paraId="531935C3" w14:textId="77777777" w:rsidTr="00B96355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A0FD10" w14:textId="77777777" w:rsidR="002757E4" w:rsidRPr="00A57223" w:rsidRDefault="002757E4" w:rsidP="00B96355">
            <w:pPr>
              <w:rPr>
                <w:b/>
                <w:sz w:val="18"/>
                <w:szCs w:val="18"/>
              </w:rPr>
            </w:pPr>
          </w:p>
        </w:tc>
      </w:tr>
      <w:tr w:rsidR="002757E4" w14:paraId="592CA6F9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069DC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9E59B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CA2621" w14:textId="7DAD7D25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5" w:name="f4r50"/>
            <w:bookmarkEnd w:id="225"/>
            <w:r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258A05" w14:textId="44E4C0A7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2757E4" w14:paraId="479DFB7C" w14:textId="77777777" w:rsidTr="00B96355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E9166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14:paraId="46ECC1F5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3D9ADEC" w14:textId="77777777"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50F1E903" w14:textId="77777777"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84ED5B" w14:textId="3906B89D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6" w:name="f4r51"/>
            <w:bookmarkEnd w:id="226"/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92B105" w14:textId="4F133D31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2757E4" w14:paraId="2D2A8687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5A8C1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7AC62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CD1541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7" w:name="f4r52"/>
            <w:bookmarkEnd w:id="2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B5166F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3BDB0573" w14:textId="77777777" w:rsidTr="00B96355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7B997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7B9D0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401FE1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28" w:name="f4r53"/>
            <w:bookmarkEnd w:id="22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13C0DF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080DA228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CEFD5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99D29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4F257A" w14:textId="51E53D98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29" w:name="f4r54"/>
            <w:bookmarkEnd w:id="229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DB5A0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08844136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282A5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AAA90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DE401D" w14:textId="6278D2E6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30" w:name="f4r55"/>
            <w:bookmarkEnd w:id="23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4E5E4A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12D2B8F8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65FB3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240E0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8FABF7" w14:textId="63EEDDD1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31" w:name="f4r60"/>
            <w:bookmarkEnd w:id="231"/>
            <w:r>
              <w:rPr>
                <w:b/>
                <w:sz w:val="18"/>
                <w:szCs w:val="18"/>
              </w:rPr>
              <w:t>863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C4ED5B" w14:textId="0A70A657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</w:t>
            </w:r>
          </w:p>
        </w:tc>
      </w:tr>
      <w:tr w:rsidR="002757E4" w14:paraId="0EDDDEA0" w14:textId="77777777" w:rsidTr="00B96355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ADC7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14:paraId="032D812A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3C0E1E2" w14:textId="77777777"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14:paraId="19A6425E" w14:textId="77777777" w:rsidR="002757E4" w:rsidRPr="00A57223" w:rsidRDefault="002757E4" w:rsidP="00B9635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4CE184" w14:textId="172685F0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32" w:name="f4r61"/>
            <w:bookmarkEnd w:id="232"/>
            <w:r>
              <w:rPr>
                <w:b/>
                <w:sz w:val="18"/>
                <w:szCs w:val="18"/>
              </w:rPr>
              <w:t>863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743339" w14:textId="7B7959C1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</w:t>
            </w:r>
          </w:p>
        </w:tc>
      </w:tr>
      <w:tr w:rsidR="002757E4" w14:paraId="1B735F17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251D6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A7FA9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002A78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3" w:name="f4r62"/>
            <w:bookmarkEnd w:id="23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6A20A6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58808C52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3C6A7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8D193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4CFD98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4" w:name="f4r63"/>
            <w:bookmarkEnd w:id="23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A9A088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5DEB90C9" w14:textId="77777777" w:rsidTr="00B96355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41D00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96278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B3446C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5" w:name="f4r64"/>
            <w:bookmarkEnd w:id="23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54D13A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51098FE4" w14:textId="77777777" w:rsidTr="00B96355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E4C75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7EB62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E085D" w14:textId="2B8D6EB7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36" w:name="f4r70"/>
            <w:bookmarkEnd w:id="236"/>
            <w:r>
              <w:rPr>
                <w:b/>
                <w:sz w:val="18"/>
                <w:szCs w:val="18"/>
              </w:rPr>
              <w:t>-787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391B4" w14:textId="2E46F055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-283</w:t>
            </w:r>
          </w:p>
        </w:tc>
      </w:tr>
      <w:tr w:rsidR="003A5AFC" w14:paraId="78767300" w14:textId="77777777" w:rsidTr="00B96355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1EE13" w14:textId="77777777" w:rsidR="003A5AFC" w:rsidRPr="00A57223" w:rsidRDefault="003A5AFC" w:rsidP="00B9635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73D59" w14:textId="77777777" w:rsidR="003A5AFC" w:rsidRPr="00A57223" w:rsidRDefault="003A5AFC" w:rsidP="00B963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4F47" w14:textId="77777777"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4FBA" w14:textId="77777777" w:rsidR="003A5AFC" w:rsidRDefault="003A5AFC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326BE6F" w14:textId="77777777" w:rsidR="002757E4" w:rsidRPr="00B655D0" w:rsidRDefault="002757E4" w:rsidP="002757E4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2757E4" w14:paraId="05B5FB09" w14:textId="77777777" w:rsidTr="00B96355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6496D8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BB350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ACB8B" w14:textId="66FBE735"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="006C0B26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5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F7847" w14:textId="36D13FDB" w:rsidR="002757E4" w:rsidRPr="00A325B4" w:rsidRDefault="002757E4" w:rsidP="00B9635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r w:rsidR="006C0B26">
              <w:rPr>
                <w:rFonts w:ascii="Times New Roman" w:hAnsi="Times New Roman"/>
                <w:b/>
                <w:sz w:val="16"/>
                <w:szCs w:val="16"/>
              </w:rPr>
              <w:t>202</w:t>
            </w:r>
            <w:r w:rsidR="00CF54D0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757E4" w14:paraId="4F1E2C32" w14:textId="77777777" w:rsidTr="00B96355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6C476F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D4BE3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54FFC9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E57DF7" w14:textId="77777777" w:rsidR="002757E4" w:rsidRPr="00256A29" w:rsidRDefault="002757E4" w:rsidP="00B96355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757E4" w14:paraId="2ED025FF" w14:textId="77777777" w:rsidTr="00B96355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924E3C" w14:textId="77777777" w:rsidR="002757E4" w:rsidRPr="00A57223" w:rsidRDefault="002757E4" w:rsidP="00B96355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2757E4" w14:paraId="2817B8C0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E6515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88802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831A" w14:textId="5D006024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37" w:name="f4r80"/>
            <w:bookmarkEnd w:id="237"/>
            <w:r>
              <w:rPr>
                <w:b/>
                <w:sz w:val="18"/>
                <w:szCs w:val="18"/>
              </w:rPr>
              <w:t>522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D23" w14:textId="3361DB5B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489</w:t>
            </w:r>
          </w:p>
        </w:tc>
      </w:tr>
      <w:tr w:rsidR="002757E4" w14:paraId="448CB47C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1759D8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DE80DE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2B6D6" w14:textId="65A121A4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290E" w14:textId="67980981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6D7648AA" w14:textId="77777777" w:rsidTr="00B96355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4CDF0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D68AD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56B52" w14:textId="2642035C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38" w:name="f4r81"/>
            <w:bookmarkEnd w:id="238"/>
            <w:r>
              <w:rPr>
                <w:b/>
                <w:sz w:val="18"/>
                <w:szCs w:val="18"/>
              </w:rPr>
              <w:t>522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304A7" w14:textId="77E76058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489</w:t>
            </w:r>
          </w:p>
        </w:tc>
      </w:tr>
      <w:tr w:rsidR="002757E4" w14:paraId="4B7CC807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EA554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98639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F22E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39" w:name="f4r82"/>
            <w:bookmarkEnd w:id="23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8E67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48F2182F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2A0BE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D5797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0907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0" w:name="f4r83"/>
            <w:bookmarkEnd w:id="24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5531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682EFDE8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6A5AF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EDF8C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2E7CE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1" w:name="f4r84"/>
            <w:bookmarkEnd w:id="24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C3E6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0E632A7E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A5B0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44D2B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14AC0" w14:textId="50E9CCAD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2" w:name="f4r90"/>
            <w:bookmarkEnd w:id="242"/>
            <w:r>
              <w:rPr>
                <w:b/>
                <w:sz w:val="18"/>
                <w:szCs w:val="18"/>
              </w:rPr>
              <w:t>1401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DA9AD" w14:textId="17D3FC39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1153</w:t>
            </w:r>
          </w:p>
        </w:tc>
      </w:tr>
      <w:tr w:rsidR="002757E4" w14:paraId="5E7C7870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D61D2AF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CDC2BCF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92CC" w14:textId="5F2B574A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537C" w14:textId="76CB60E3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331595CC" w14:textId="77777777" w:rsidTr="00B96355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549F6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34412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6159" w14:textId="118AE66A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3" w:name="f4r91"/>
            <w:bookmarkEnd w:id="243"/>
            <w:r>
              <w:rPr>
                <w:b/>
                <w:sz w:val="18"/>
                <w:szCs w:val="18"/>
              </w:rPr>
              <w:t>585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6215" w14:textId="07C0F320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</w:t>
            </w:r>
          </w:p>
        </w:tc>
      </w:tr>
      <w:tr w:rsidR="002757E4" w14:paraId="710C5AAE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0889A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55F74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A102" w14:textId="1EBA6A48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4" w:name="f4r92"/>
            <w:bookmarkEnd w:id="244"/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A895" w14:textId="625C2BE6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2757E4" w14:paraId="44F7BBC6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FBD7A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492F6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6D690" w14:textId="48058290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5" w:name="f4r93"/>
            <w:bookmarkEnd w:id="245"/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23211" w14:textId="5CAB81A5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2757E4" w14:paraId="777D855E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B6FAC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80408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8C22" w14:textId="3942F810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6" w:name="f4r94"/>
            <w:bookmarkEnd w:id="246"/>
            <w:r>
              <w:rPr>
                <w:b/>
                <w:sz w:val="18"/>
                <w:szCs w:val="18"/>
              </w:rPr>
              <w:t>761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DD68" w14:textId="36EEDEE8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796</w:t>
            </w:r>
          </w:p>
        </w:tc>
      </w:tr>
      <w:tr w:rsidR="002757E4" w14:paraId="40C4809B" w14:textId="77777777" w:rsidTr="00B96355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255E5" w14:textId="77777777" w:rsidR="002757E4" w:rsidRPr="00A57223" w:rsidRDefault="002757E4" w:rsidP="00B96355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5F7A7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83C1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47" w:name="f4r95"/>
            <w:bookmarkEnd w:id="24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64E5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57E4" w14:paraId="7062EC72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84DD" w14:textId="77777777"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E1DC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8B03" w14:textId="2C373872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8" w:name="f4r100"/>
            <w:bookmarkEnd w:id="248"/>
            <w:r>
              <w:rPr>
                <w:b/>
                <w:sz w:val="18"/>
                <w:szCs w:val="18"/>
              </w:rPr>
              <w:t>-879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DE6FA" w14:textId="53BF05B3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-664</w:t>
            </w:r>
          </w:p>
        </w:tc>
      </w:tr>
      <w:tr w:rsidR="002757E4" w14:paraId="545EEAA7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5B346" w14:textId="77777777"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B4099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A01F4" w14:textId="4786705D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49" w:name="f4r110"/>
            <w:bookmarkEnd w:id="249"/>
            <w:r>
              <w:rPr>
                <w:b/>
                <w:sz w:val="18"/>
                <w:szCs w:val="18"/>
              </w:rPr>
              <w:t>-44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B559" w14:textId="6391AC9C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420</w:t>
            </w:r>
          </w:p>
        </w:tc>
      </w:tr>
      <w:tr w:rsidR="002757E4" w14:paraId="2F87ADC0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CE1E8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</w:t>
            </w:r>
            <w:r w:rsidR="007874CC">
              <w:rPr>
                <w:b/>
                <w:sz w:val="18"/>
                <w:szCs w:val="18"/>
              </w:rPr>
              <w:t>2018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367EE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C70FD1" w14:textId="360BF4CC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50" w:name="f4r120"/>
            <w:bookmarkEnd w:id="250"/>
            <w:r>
              <w:rPr>
                <w:b/>
                <w:sz w:val="18"/>
                <w:szCs w:val="18"/>
              </w:rPr>
              <w:t>840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B6B697" w14:textId="26EB03E1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420</w:t>
            </w:r>
          </w:p>
        </w:tc>
      </w:tr>
      <w:tr w:rsidR="002757E4" w14:paraId="68B4F2CC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17200" w14:textId="77777777" w:rsidR="002757E4" w:rsidRPr="00A57223" w:rsidRDefault="002757E4" w:rsidP="00B96355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F15E9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8500F" w14:textId="5C484B1B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bookmarkStart w:id="251" w:name="f4r130"/>
            <w:bookmarkEnd w:id="251"/>
            <w:r>
              <w:rPr>
                <w:b/>
                <w:sz w:val="18"/>
                <w:szCs w:val="18"/>
              </w:rPr>
              <w:t>796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4413B5" w14:textId="2D5EBFBB" w:rsidR="002757E4" w:rsidRPr="00A57223" w:rsidRDefault="00E95B4F" w:rsidP="00B963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840</w:t>
            </w:r>
          </w:p>
        </w:tc>
      </w:tr>
      <w:tr w:rsidR="002757E4" w14:paraId="1BD8D034" w14:textId="77777777" w:rsidTr="00B96355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37978" w14:textId="77777777" w:rsidR="002757E4" w:rsidRPr="00F3186F" w:rsidRDefault="002757E4" w:rsidP="00B96355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79FA6" w14:textId="77777777" w:rsidR="002757E4" w:rsidRPr="00A57223" w:rsidRDefault="002757E4" w:rsidP="00B96355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E47FD8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  <w:bookmarkStart w:id="252" w:name="f4r140"/>
            <w:bookmarkEnd w:id="252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094CEC" w14:textId="77777777" w:rsidR="002757E4" w:rsidRPr="00A57223" w:rsidRDefault="002757E4" w:rsidP="00B9635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7B825E4" w14:textId="77777777" w:rsidR="00D54885" w:rsidRDefault="00D54885" w:rsidP="00D54885">
      <w:pPr>
        <w:rPr>
          <w:lang w:val="en-US"/>
        </w:rPr>
      </w:pPr>
    </w:p>
    <w:p w14:paraId="1E929537" w14:textId="77777777" w:rsidR="00D54885" w:rsidRPr="0024128E" w:rsidRDefault="00D54885" w:rsidP="00D54885">
      <w:pPr>
        <w:rPr>
          <w:lang w:val="en-US"/>
        </w:rPr>
      </w:pPr>
    </w:p>
    <w:p w14:paraId="78731C58" w14:textId="77777777" w:rsidR="00D54885" w:rsidRPr="0024128E" w:rsidRDefault="00D54885" w:rsidP="00D54885">
      <w:pPr>
        <w:pStyle w:val="a3"/>
        <w:jc w:val="center"/>
        <w:rPr>
          <w:lang w:val="en-US"/>
        </w:rPr>
      </w:pPr>
    </w:p>
    <w:p w14:paraId="2E2A9F1E" w14:textId="77777777" w:rsidR="00274DB4" w:rsidRDefault="00274DB4" w:rsidP="00274DB4">
      <w:pPr>
        <w:pStyle w:val="newncpi0"/>
        <w:rPr>
          <w:color w:val="000000"/>
        </w:rPr>
      </w:pPr>
    </w:p>
    <w:p w14:paraId="5B1AF66F" w14:textId="77777777" w:rsidR="00274DB4" w:rsidRDefault="00274DB4" w:rsidP="00274DB4">
      <w:pPr>
        <w:pStyle w:val="newncpi0"/>
        <w:rPr>
          <w:color w:val="000000"/>
        </w:rPr>
      </w:pPr>
    </w:p>
    <w:p w14:paraId="523BE96D" w14:textId="77777777" w:rsidR="00274DB4" w:rsidRDefault="00274DB4" w:rsidP="00274DB4">
      <w:pPr>
        <w:pStyle w:val="newncpi0"/>
        <w:rPr>
          <w:color w:val="000000"/>
        </w:rPr>
      </w:pPr>
    </w:p>
    <w:p w14:paraId="6BCF2938" w14:textId="77777777" w:rsidR="00274DB4" w:rsidRDefault="00274DB4" w:rsidP="00274DB4">
      <w:pPr>
        <w:pStyle w:val="newncpi0"/>
        <w:rPr>
          <w:color w:val="000000"/>
        </w:rPr>
      </w:pPr>
    </w:p>
    <w:p w14:paraId="4CBC90D4" w14:textId="77777777" w:rsidR="00274DB4" w:rsidRDefault="00274DB4" w:rsidP="00274DB4">
      <w:pPr>
        <w:pStyle w:val="newncpi0"/>
        <w:rPr>
          <w:color w:val="000000"/>
        </w:rPr>
      </w:pPr>
    </w:p>
    <w:p w14:paraId="03395672" w14:textId="77777777" w:rsidR="00274DB4" w:rsidRDefault="00274DB4" w:rsidP="00274DB4">
      <w:pPr>
        <w:pStyle w:val="newncpi0"/>
        <w:rPr>
          <w:color w:val="000000"/>
        </w:rPr>
      </w:pPr>
    </w:p>
    <w:p w14:paraId="67BD244B" w14:textId="77777777" w:rsidR="00274DB4" w:rsidRDefault="00274DB4" w:rsidP="00274DB4">
      <w:pPr>
        <w:pStyle w:val="newncpi0"/>
        <w:rPr>
          <w:color w:val="000000"/>
        </w:rPr>
      </w:pPr>
    </w:p>
    <w:p w14:paraId="7420F7F9" w14:textId="49B60A7C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 xml:space="preserve">4. Доля государства в уставном фонде эмитента </w:t>
      </w:r>
      <w:r w:rsidRPr="00E35AE6">
        <w:rPr>
          <w:color w:val="000000"/>
        </w:rPr>
        <w:t xml:space="preserve"> 95.0247 </w:t>
      </w:r>
      <w:r>
        <w:rPr>
          <w:color w:val="000000"/>
        </w:rPr>
        <w:t>(всего в процентах)</w:t>
      </w:r>
    </w:p>
    <w:p w14:paraId="2FD604B1" w14:textId="77777777" w:rsidR="00274DB4" w:rsidRP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5. Количество акционеров – всего</w:t>
      </w:r>
      <w:r w:rsidRPr="00E35AE6">
        <w:rPr>
          <w:color w:val="000000"/>
        </w:rPr>
        <w:t>-</w:t>
      </w:r>
      <w:r w:rsidRPr="00274DB4">
        <w:rPr>
          <w:color w:val="000000"/>
        </w:rPr>
        <w:t xml:space="preserve"> 285</w:t>
      </w:r>
    </w:p>
    <w:p w14:paraId="407ED03E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6. Информация о дивидендах и акциях: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2"/>
        <w:gridCol w:w="2214"/>
        <w:gridCol w:w="1982"/>
        <w:gridCol w:w="1550"/>
        <w:gridCol w:w="2197"/>
      </w:tblGrid>
      <w:tr w:rsidR="00274DB4" w14:paraId="56433332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07C17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962ED4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8F35C3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 отчетную дату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0E3CE6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 аналогичную дату прошлого года</w:t>
            </w:r>
          </w:p>
        </w:tc>
      </w:tr>
      <w:tr w:rsidR="00274DB4" w14:paraId="58C6E7CD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FF7E1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 xml:space="preserve">Начислено на выплату дивидендов в данном отчетном периоде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5501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тысяч 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EB583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2.04</w:t>
            </w: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621AD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1.80</w:t>
            </w:r>
            <w:r>
              <w:rPr>
                <w:color w:val="000000"/>
              </w:rPr>
              <w:t> </w:t>
            </w:r>
          </w:p>
        </w:tc>
      </w:tr>
      <w:tr w:rsidR="00274DB4" w14:paraId="0DDF2F38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78A59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Фактически выплаченные дивиденды в данном отчетном периоде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3613B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тысяч 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F5F9AA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7B171" w14:textId="77777777" w:rsidR="00274DB4" w:rsidRPr="00E35AE6" w:rsidRDefault="00274DB4" w:rsidP="00243C65">
            <w:pPr>
              <w:pStyle w:val="table1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en-US"/>
              </w:rPr>
              <w:t>0.70</w:t>
            </w:r>
          </w:p>
        </w:tc>
      </w:tr>
      <w:tr w:rsidR="00274DB4" w14:paraId="64F2FF88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331CA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 xml:space="preserve">Дивиденды, приходящиеся на одну простую (обыкновенную) акцию (включая налоги)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9DFE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0AD96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0.000092</w:t>
            </w: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04490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0.000081</w:t>
            </w:r>
            <w:r>
              <w:rPr>
                <w:color w:val="000000"/>
              </w:rPr>
              <w:t> </w:t>
            </w:r>
          </w:p>
        </w:tc>
      </w:tr>
      <w:tr w:rsidR="00274DB4" w14:paraId="547C7855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1FF96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Дивиденды, приходящиеся на одну привилегированную акцию (включая налоги)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70F02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7A0A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C350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74DB4" w14:paraId="7744B0FE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2146B2" w14:textId="77777777" w:rsidR="00274DB4" w:rsidRDefault="00274DB4" w:rsidP="00243C65">
            <w:pPr>
              <w:pStyle w:val="table10"/>
              <w:spacing w:after="60"/>
              <w:rPr>
                <w:color w:val="000000"/>
              </w:rPr>
            </w:pPr>
            <w:r>
              <w:rPr>
                <w:color w:val="000000"/>
              </w:rPr>
              <w:t>типа _______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A1F123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C705B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F2614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7D4F9D21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6F769" w14:textId="77777777" w:rsidR="00274DB4" w:rsidRDefault="00274DB4" w:rsidP="00243C65">
            <w:pPr>
              <w:pStyle w:val="table10"/>
              <w:spacing w:after="60"/>
              <w:rPr>
                <w:color w:val="000000"/>
              </w:rPr>
            </w:pPr>
            <w:r>
              <w:rPr>
                <w:color w:val="000000"/>
              </w:rPr>
              <w:t>типа _______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E49CB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1B1A1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8793A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1552D31E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BECE0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Дивиденды, фактически выплаченные на одну простую (обыкновенную) акцию (включая налоги)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B512C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5F24E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D74B3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0.000031</w:t>
            </w:r>
            <w:r>
              <w:rPr>
                <w:color w:val="000000"/>
              </w:rPr>
              <w:t> </w:t>
            </w:r>
          </w:p>
        </w:tc>
      </w:tr>
      <w:tr w:rsidR="00274DB4" w14:paraId="3D4A31B9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9E271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Дивиденды, фактически выплаченные на одну привилегированную акцию (включая налоги)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0D9E6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42604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36302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05B4FDF3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2528F" w14:textId="77777777" w:rsidR="00274DB4" w:rsidRDefault="00274DB4" w:rsidP="00243C65">
            <w:pPr>
              <w:pStyle w:val="table10"/>
              <w:spacing w:after="60"/>
              <w:rPr>
                <w:color w:val="000000"/>
              </w:rPr>
            </w:pPr>
            <w:r>
              <w:rPr>
                <w:color w:val="000000"/>
              </w:rPr>
              <w:t>типа _______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6154F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C5DFB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5E176A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3B3B551E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F0ED9" w14:textId="77777777" w:rsidR="00274DB4" w:rsidRDefault="00274DB4" w:rsidP="00243C65">
            <w:pPr>
              <w:pStyle w:val="table10"/>
              <w:spacing w:after="60"/>
              <w:rPr>
                <w:color w:val="000000"/>
              </w:rPr>
            </w:pPr>
            <w:r>
              <w:rPr>
                <w:color w:val="000000"/>
              </w:rPr>
              <w:t>типа _______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95DD2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10399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3FB45" w14:textId="77777777" w:rsidR="00274DB4" w:rsidRDefault="00274DB4" w:rsidP="00243C65">
            <w:pPr>
              <w:pStyle w:val="table10"/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1A32E627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D2B93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Период, за который выплачивались дивиденды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D91C6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первый квартал, полугодие, девять месяцев, год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E3E01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2025г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DADD7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274DB4" w14:paraId="0BF47509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41FDD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Дата (даты) принятия решений о выплате дивидендов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735E0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число, месяц, год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AD559" w14:textId="77777777" w:rsidR="00274DB4" w:rsidRPr="00E35AE6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en-US"/>
              </w:rPr>
              <w:t>13</w:t>
            </w:r>
            <w:r>
              <w:rPr>
                <w:color w:val="000000"/>
              </w:rPr>
              <w:t>13.03.2026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7A4A7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74DB4" w14:paraId="21631DB4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A8FFE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Срок (сроки) выплаты дивидендов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2E62E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число, месяц, год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5438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22.04.2026 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D9E6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74DB4" w14:paraId="02B6C093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774A18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 xml:space="preserve">Обеспеченность акции имуществом общества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27466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86CA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1,08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D4FAE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0,93</w:t>
            </w:r>
          </w:p>
        </w:tc>
      </w:tr>
      <w:tr w:rsidR="00274DB4" w14:paraId="163CEE3E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66C58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 xml:space="preserve">Количество акций, находящихся на балансе общества, – всего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73480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5FCC0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1100000 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E1AF4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1100000 </w:t>
            </w:r>
          </w:p>
        </w:tc>
      </w:tr>
      <w:tr w:rsidR="00274DB4" w14:paraId="42E457B4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C6DB5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  <w:r>
              <w:rPr>
                <w:color w:val="000000"/>
              </w:rPr>
              <w:br/>
              <w:t>поступившие в распоряжение общества: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9808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4E20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12E91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6173E0BD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0564DD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зачисления акций на счет «депо» общества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FB4F45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акций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CF3DD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4516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срок реализации акций, поступивших в распоряжение общества</w:t>
            </w:r>
          </w:p>
        </w:tc>
      </w:tr>
      <w:tr w:rsidR="00274DB4" w14:paraId="0CAE5810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1AA52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FE8B3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EFDDC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DAACE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6303E2C6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750C45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47E39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B0B4D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D6477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3E655FFE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FB2F4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0F922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2538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C765C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796FC992" w14:textId="77777777" w:rsidTr="00243C65">
        <w:trPr>
          <w:trHeight w:val="240"/>
        </w:trPr>
        <w:tc>
          <w:tcPr>
            <w:tcW w:w="2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0726E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приобретенные в целях сокращения общего количества акций: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2DA06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2FFE1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F438F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74DB4" w14:paraId="2AF55301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94D35C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зачисления акций на счет «депо» общества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7D4ADB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акций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DBCF9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штук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37A1C2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5485A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74DB4" w14:paraId="67B099E2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E0A95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8B8F8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CB678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0F228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6DD31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274DB4" w14:paraId="1A4DE314" w14:textId="77777777" w:rsidTr="00243C65">
        <w:trPr>
          <w:trHeight w:val="240"/>
        </w:trPr>
        <w:tc>
          <w:tcPr>
            <w:tcW w:w="1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C6151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E680B" w14:textId="77777777" w:rsidR="00274DB4" w:rsidRDefault="00274DB4" w:rsidP="00243C65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EA6581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4FB34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5BE9A" w14:textId="77777777" w:rsidR="00274DB4" w:rsidRDefault="00274DB4" w:rsidP="00243C65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</w:tbl>
    <w:p w14:paraId="390D3488" w14:textId="77777777" w:rsidR="00274DB4" w:rsidRDefault="00274DB4" w:rsidP="00274DB4">
      <w:pPr>
        <w:pStyle w:val="newncpi"/>
        <w:rPr>
          <w:color w:val="000000"/>
        </w:rPr>
      </w:pPr>
      <w:r>
        <w:rPr>
          <w:color w:val="000000"/>
        </w:rPr>
        <w:t> </w:t>
      </w:r>
    </w:p>
    <w:p w14:paraId="4AA51D12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7. Дата проведения годового общего собрания акционеров, на котором утверждены годовой отчет, бухгалтерский баланс, отчет о прибылях и убытках за отчетный 13.03.2026 год: _____________________________________________________________________________</w:t>
      </w:r>
    </w:p>
    <w:p w14:paraId="3B59294F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Аудиторское заключение по бухгалтерской и (или) финансовой отчетности подготовлено 11 марта 2026г.</w:t>
      </w:r>
    </w:p>
    <w:p w14:paraId="66929982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Аудит проведен        ИП Березкина Ирина Анатольевна</w:t>
      </w:r>
    </w:p>
    <w:p w14:paraId="2117F9F4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(наименование аудиторской организации (для индивидуального предпринимателя – фамилия, собственное имя, отчество (если таковое имеется))</w:t>
      </w:r>
    </w:p>
    <w:p w14:paraId="2FDCC46F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220018, г.Минск, ул.Одинцова, д.7, кв.135 , УНП 192023084</w:t>
      </w:r>
    </w:p>
    <w:p w14:paraId="4368920B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(местонахождение аудиторской организации,</w:t>
      </w:r>
    </w:p>
    <w:p w14:paraId="1DB780EC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220018, г.Минск, ул.Одинцова, д.7, кв.135 , УНП 192023084</w:t>
      </w:r>
    </w:p>
    <w:p w14:paraId="23D997CE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для индивидуального предпринимателя – место жительства)</w:t>
      </w:r>
    </w:p>
    <w:p w14:paraId="6DA18AE8" w14:textId="77777777" w:rsidR="00274DB4" w:rsidRDefault="00274DB4" w:rsidP="00274DB4">
      <w:pPr>
        <w:pStyle w:val="newncpi0"/>
        <w:rPr>
          <w:color w:val="000000"/>
        </w:rPr>
      </w:pPr>
      <w:r w:rsidRPr="009F718B">
        <w:rPr>
          <w:color w:val="000000" w:themeColor="text1"/>
        </w:rPr>
        <w:t>индивидуальным предпринимателем Березка Ирина Анатольевна зарегистрирована Минским горисполкомом 01.08.2013 г. в Едином регистре юридических лиц и индивидуальных предпринимателей за № 192023084</w:t>
      </w:r>
      <w:r>
        <w:rPr>
          <w:color w:val="000000" w:themeColor="text1"/>
        </w:rPr>
        <w:t>.</w:t>
      </w:r>
    </w:p>
    <w:p w14:paraId="695AD4A6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государственном регистре юридических лиц и индивидуальных предпринимателей)</w:t>
      </w:r>
    </w:p>
    <w:p w14:paraId="5C9CD392" w14:textId="77777777" w:rsidR="00274DB4" w:rsidRDefault="00274DB4" w:rsidP="00274DB4">
      <w:pPr>
        <w:pStyle w:val="newncpi0"/>
        <w:jc w:val="center"/>
        <w:rPr>
          <w:color w:val="000000"/>
        </w:rPr>
      </w:pPr>
      <w:r>
        <w:rPr>
          <w:color w:val="000000"/>
        </w:rPr>
        <w:t>_______________________________2025г________________________________________</w:t>
      </w:r>
    </w:p>
    <w:p w14:paraId="076D7E21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(период, за который проводился аудит)</w:t>
      </w:r>
    </w:p>
    <w:p w14:paraId="0E8C75A8" w14:textId="77777777" w:rsidR="00274DB4" w:rsidRDefault="00274DB4" w:rsidP="00274DB4">
      <w:pPr>
        <w:pStyle w:val="ConsPlusNormal"/>
        <w:ind w:firstLine="709"/>
        <w:jc w:val="both"/>
      </w:pPr>
      <w:r>
        <w:t>По моему мнению, прилагаемая бухгалтерская отчетность достоверно во всех существенных аспектах отражает финансовое положение Открытого акционерного общества "Жатерево" по состоянию на  31 декабря 2025 , финансовые результаты его деятельности и изменение его финансового положения, 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14:paraId="3D8A7451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аудиторское мнение о достоверности бухгалтерской и (или) финансовой отчетности,</w:t>
      </w:r>
    </w:p>
    <w:p w14:paraId="039D0971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14:paraId="3A7FE880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 xml:space="preserve">а в случае выявленных нарушений в бухгалтерской и (или) финансовой отчетности – </w:t>
      </w:r>
    </w:p>
    <w:p w14:paraId="58075608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14:paraId="2C7C6173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сведения о данных нарушениях)</w:t>
      </w:r>
    </w:p>
    <w:p w14:paraId="3AB34BE0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14:paraId="0B7294B7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(дата и источник опубликования аудиторского заключения</w:t>
      </w:r>
    </w:p>
    <w:p w14:paraId="45BFD6C5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14:paraId="6B9F166F" w14:textId="77777777" w:rsidR="00274DB4" w:rsidRDefault="00274DB4" w:rsidP="00274DB4">
      <w:pPr>
        <w:pStyle w:val="undline"/>
        <w:jc w:val="center"/>
        <w:rPr>
          <w:color w:val="000000"/>
        </w:rPr>
      </w:pPr>
      <w:r>
        <w:rPr>
          <w:color w:val="000000"/>
        </w:rPr>
        <w:t>по бухгалтерской и (или) финансовой отчетности в полном объеме)</w:t>
      </w:r>
    </w:p>
    <w:p w14:paraId="512C9C7B" w14:textId="77777777" w:rsidR="00274DB4" w:rsidRDefault="00274DB4" w:rsidP="00274DB4">
      <w:pPr>
        <w:pStyle w:val="newncpi0"/>
        <w:rPr>
          <w:color w:val="000000"/>
        </w:rPr>
      </w:pPr>
      <w:bookmarkStart w:id="253" w:name="a18"/>
      <w:bookmarkEnd w:id="253"/>
      <w:r>
        <w:rPr>
          <w:color w:val="000000"/>
        </w:rPr>
        <w:t>10. Сведения о применении открытым акционерным обществом Свода правил корпоративного поведения (только в составе годового отчета): _______________________</w:t>
      </w:r>
    </w:p>
    <w:p w14:paraId="377BF3C6" w14:textId="77777777" w:rsidR="00274DB4" w:rsidRDefault="00274DB4" w:rsidP="00274DB4">
      <w:pPr>
        <w:pStyle w:val="newncpi0"/>
        <w:rPr>
          <w:color w:val="000000"/>
        </w:rPr>
      </w:pPr>
      <w:r>
        <w:rPr>
          <w:color w:val="000000"/>
        </w:rPr>
        <w:t>11. Сведения о реализации открытым акционерным обществом мер, направленных на достижение Целей в области устойчивого развития, а также соблюдение иных международных стандартов в сфере экологического, социального и корпоративного управления</w:t>
      </w:r>
    </w:p>
    <w:p w14:paraId="2943CBA6" w14:textId="77777777" w:rsidR="00274DB4" w:rsidRDefault="00274DB4" w:rsidP="00274DB4">
      <w:r>
        <w:rPr>
          <w:color w:val="000000"/>
        </w:rPr>
        <w:t>12. Адрес официального сайта открытого акционерного общества в глобальной компьютерной сети Интернет _</w:t>
      </w:r>
    </w:p>
    <w:p w14:paraId="7313531A" w14:textId="77777777" w:rsidR="0069128F" w:rsidRDefault="00D54885" w:rsidP="0069128F">
      <w:pPr>
        <w:rPr>
          <w:noProof/>
        </w:rPr>
      </w:pPr>
      <w:r w:rsidRPr="0024128E">
        <w:br w:type="page"/>
      </w:r>
      <w:bookmarkEnd w:id="0"/>
    </w:p>
    <w:p w14:paraId="2B569C22" w14:textId="77777777" w:rsidR="00961E32" w:rsidRPr="00B859F2" w:rsidRDefault="00961E32" w:rsidP="00961E32">
      <w:pPr>
        <w:pStyle w:val="ConsPlusTitle"/>
        <w:jc w:val="center"/>
        <w:outlineLvl w:val="0"/>
        <w:rPr>
          <w:sz w:val="24"/>
          <w:szCs w:val="24"/>
        </w:rPr>
      </w:pPr>
      <w:r w:rsidRPr="00B859F2">
        <w:rPr>
          <w:sz w:val="24"/>
          <w:szCs w:val="24"/>
        </w:rPr>
        <w:t>АУДИТОРСКОЕ ЗАКЛЮЧЕНИЕ</w:t>
      </w:r>
    </w:p>
    <w:p w14:paraId="34B093DA" w14:textId="77777777" w:rsidR="00961E32" w:rsidRPr="00B859F2" w:rsidRDefault="00961E32" w:rsidP="00961E32">
      <w:pPr>
        <w:pStyle w:val="ConsPlusTitle"/>
        <w:jc w:val="center"/>
        <w:rPr>
          <w:sz w:val="24"/>
          <w:szCs w:val="24"/>
        </w:rPr>
      </w:pPr>
      <w:r w:rsidRPr="00B859F2">
        <w:rPr>
          <w:sz w:val="24"/>
          <w:szCs w:val="24"/>
        </w:rPr>
        <w:t>ПО БУХГАЛТЕРСКОЙ ОТЧЕТНОСТИ</w:t>
      </w:r>
    </w:p>
    <w:p w14:paraId="7524E151" w14:textId="77777777" w:rsidR="00961E32" w:rsidRDefault="00961E32" w:rsidP="00961E32">
      <w:pPr>
        <w:pStyle w:val="ConsPlusTitle"/>
        <w:jc w:val="center"/>
        <w:rPr>
          <w:rFonts w:ascii="Times New Roman CYR" w:hAnsi="Times New Roman CYR" w:cs="Times New Roman CYR"/>
          <w:bCs w:val="0"/>
          <w:sz w:val="24"/>
          <w:szCs w:val="24"/>
        </w:rPr>
      </w:pPr>
      <w:r>
        <w:rPr>
          <w:rFonts w:ascii="Times New Roman CYR" w:hAnsi="Times New Roman CYR" w:cs="Times New Roman CYR"/>
          <w:bCs w:val="0"/>
          <w:sz w:val="24"/>
          <w:szCs w:val="24"/>
        </w:rPr>
        <w:t xml:space="preserve">ОТКРЫТОГО АКЦИОНЕРНОГО ОБЩЕСТВА </w:t>
      </w:r>
    </w:p>
    <w:p w14:paraId="22E4D970" w14:textId="77777777" w:rsidR="00961E32" w:rsidRPr="00B859F2" w:rsidRDefault="00961E32" w:rsidP="00961E32">
      <w:pPr>
        <w:pStyle w:val="ConsPlusTitle"/>
        <w:jc w:val="center"/>
        <w:rPr>
          <w:sz w:val="24"/>
          <w:szCs w:val="24"/>
        </w:rPr>
      </w:pPr>
      <w:r>
        <w:rPr>
          <w:rFonts w:ascii="Times New Roman CYR" w:hAnsi="Times New Roman CYR" w:cs="Times New Roman CYR"/>
          <w:bCs w:val="0"/>
          <w:sz w:val="24"/>
          <w:szCs w:val="24"/>
        </w:rPr>
        <w:t>"Жатерево"</w:t>
      </w:r>
    </w:p>
    <w:p w14:paraId="40765EA7" w14:textId="49E3600F" w:rsidR="00961E32" w:rsidRPr="005F5002" w:rsidRDefault="0051177C" w:rsidP="00961E32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ЗА ПЕРИОД 202</w:t>
      </w:r>
      <w:r w:rsidR="00D505E3">
        <w:rPr>
          <w:sz w:val="24"/>
          <w:szCs w:val="24"/>
        </w:rPr>
        <w:t>5</w:t>
      </w:r>
      <w:r w:rsidR="00961E32">
        <w:rPr>
          <w:sz w:val="24"/>
          <w:szCs w:val="24"/>
        </w:rPr>
        <w:t xml:space="preserve"> год</w:t>
      </w:r>
    </w:p>
    <w:p w14:paraId="1819F2A7" w14:textId="77777777" w:rsidR="00961E32" w:rsidRDefault="00961E32" w:rsidP="00961E32">
      <w:pPr>
        <w:autoSpaceDE w:val="0"/>
        <w:autoSpaceDN w:val="0"/>
        <w:adjustRightInd w:val="0"/>
        <w:ind w:firstLine="540"/>
        <w:jc w:val="both"/>
        <w:outlineLvl w:val="0"/>
        <w:rPr>
          <w:b/>
        </w:rPr>
      </w:pPr>
    </w:p>
    <w:p w14:paraId="367EBD2C" w14:textId="77777777" w:rsidR="00961E32" w:rsidRDefault="00961E32" w:rsidP="00961E32">
      <w:pPr>
        <w:autoSpaceDE w:val="0"/>
        <w:autoSpaceDN w:val="0"/>
        <w:adjustRightInd w:val="0"/>
        <w:ind w:firstLine="540"/>
        <w:jc w:val="both"/>
        <w:outlineLvl w:val="0"/>
        <w:rPr>
          <w:b/>
        </w:rPr>
      </w:pPr>
    </w:p>
    <w:p w14:paraId="3BE62909" w14:textId="77777777" w:rsidR="00641C5E" w:rsidRDefault="00641C5E" w:rsidP="00641C5E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>
        <w:rPr>
          <w:b/>
        </w:rPr>
        <w:t>Адресат:</w:t>
      </w:r>
    </w:p>
    <w:p w14:paraId="07C11C29" w14:textId="77777777" w:rsidR="00641C5E" w:rsidRDefault="00641C5E" w:rsidP="00641C5E">
      <w:pPr>
        <w:autoSpaceDE w:val="0"/>
        <w:autoSpaceDN w:val="0"/>
        <w:adjustRightInd w:val="0"/>
        <w:ind w:firstLine="709"/>
        <w:jc w:val="both"/>
      </w:pPr>
      <w:r>
        <w:t>Директор Открытого акционерного общества "Жатерево" Дударевич Александр Дмитриевич.</w:t>
      </w:r>
    </w:p>
    <w:p w14:paraId="1661F4DD" w14:textId="77777777" w:rsidR="00641C5E" w:rsidRDefault="00641C5E" w:rsidP="00641C5E">
      <w:pPr>
        <w:ind w:firstLine="709"/>
      </w:pPr>
    </w:p>
    <w:p w14:paraId="46FB7CF4" w14:textId="77777777" w:rsidR="00641C5E" w:rsidRDefault="00641C5E" w:rsidP="00641C5E">
      <w:pPr>
        <w:pStyle w:val="ConsPlusTitle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АУДИТОРСКОЕ МНЕНИЕ</w:t>
      </w:r>
    </w:p>
    <w:p w14:paraId="38F57F19" w14:textId="77777777" w:rsidR="00641C5E" w:rsidRDefault="00641C5E" w:rsidP="00641C5E">
      <w:pPr>
        <w:ind w:firstLine="709"/>
        <w:jc w:val="both"/>
      </w:pPr>
      <w:r>
        <w:rPr>
          <w:b/>
          <w:bCs/>
        </w:rPr>
        <w:t xml:space="preserve"> </w:t>
      </w:r>
      <w:r>
        <w:t>Мной проведен аудит бухгалтерской отчетности ОАО «Жатерево», юридический адрес: 222694</w:t>
      </w:r>
      <w:r>
        <w:rPr>
          <w:b/>
          <w:bCs/>
        </w:rPr>
        <w:t xml:space="preserve">,  </w:t>
      </w:r>
      <w:r>
        <w:t xml:space="preserve"> Минская область, Столбцовский район, д.Новая Веска, ул.Демидовича,17, зарегистрировано решением Минского облисполкома, свидетельство о государственной регистрации №0001963 выдано 28.01.2011 г. в Едином государственном регистре юридических лиц и индивидуальных предпринимателей за №600014432. Состоящей из бу4хгалтерского баланса по состоянию на 31 декабря 2025 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а также примечаний к бухгалтерской  отчетности.</w:t>
      </w:r>
    </w:p>
    <w:p w14:paraId="3D19AF7C" w14:textId="77777777" w:rsidR="00641C5E" w:rsidRDefault="00641C5E" w:rsidP="00641C5E">
      <w:pPr>
        <w:pStyle w:val="ConsPlusNormal"/>
        <w:ind w:firstLine="709"/>
        <w:jc w:val="both"/>
      </w:pPr>
      <w:r>
        <w:t>По моему мнению, прилагаемая бухгалтерская отчетность достоверно во всех существенных аспектах отражает финансовое положение Открытого акционерного общества "Жатерево" по состоянию на  31 декабря 2025 , финансовые результаты его деятельности и изменение его финансового положения, 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14:paraId="1D6DF3E0" w14:textId="77777777" w:rsidR="00641C5E" w:rsidRDefault="00641C5E" w:rsidP="00641C5E">
      <w:pPr>
        <w:pStyle w:val="ConsPlusNormal"/>
        <w:jc w:val="both"/>
      </w:pPr>
    </w:p>
    <w:p w14:paraId="1E31AB53" w14:textId="77777777" w:rsidR="00641C5E" w:rsidRDefault="00641C5E" w:rsidP="00641C5E">
      <w:pPr>
        <w:pStyle w:val="ConsPlusNormal"/>
        <w:jc w:val="both"/>
      </w:pPr>
    </w:p>
    <w:p w14:paraId="7286458C" w14:textId="77777777" w:rsidR="00641C5E" w:rsidRDefault="00641C5E" w:rsidP="00641C5E">
      <w:pPr>
        <w:pStyle w:val="ConsPlusTitle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ОСНОВАНИЕ ДЛЯ ВЫРАЖЕНИЯ АУДИТОРСКОГО МНЕНИЯ</w:t>
      </w:r>
    </w:p>
    <w:p w14:paraId="2427071E" w14:textId="77777777" w:rsidR="00641C5E" w:rsidRDefault="00641C5E" w:rsidP="00641C5E">
      <w:pPr>
        <w:pStyle w:val="ConsPlusTitle"/>
        <w:outlineLvl w:val="0"/>
        <w:rPr>
          <w:sz w:val="24"/>
          <w:szCs w:val="24"/>
          <w:highlight w:val="yellow"/>
        </w:rPr>
      </w:pPr>
    </w:p>
    <w:p w14:paraId="0848DC19" w14:textId="77777777" w:rsidR="00641C5E" w:rsidRDefault="00641C5E" w:rsidP="00641C5E">
      <w:pPr>
        <w:pStyle w:val="ConsPlusTitle"/>
        <w:outlineLvl w:val="0"/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   Мной проведен аудит в соответствии с требованиями Закона Республики Беларусь «Об аудиторской деятельности» и национальных правил аудиторской деятельности . Мои обязанности в соответствии с этими требованиями далее описаны в разделе «Обязанности аудитора- индивидуального предпринимателя по проведению аудита бухгалтерской отчетности» моего аудиторского заключения. Я независима по отношению к ОАО «Жатерево» в соответствии с требованиями Закона Республики Беларусь «Об аудиторской деятельности», национальных правил аудиторской  деятельности и Кодекса этики профессиональных бухгалтеров, принятого Международной федерацией бухгалтеров, и мной соблюдались прочие принципы профессиональной этики в соответствии с данными требованиями. Я полагаю, что полученные мной аудиторские доказательства являются достаточными и надлежащими, чтобы служить основанием для выражения аудиторского мнения.</w:t>
      </w:r>
    </w:p>
    <w:p w14:paraId="6E306885" w14:textId="77777777" w:rsidR="00641C5E" w:rsidRDefault="00641C5E" w:rsidP="00641C5E"/>
    <w:p w14:paraId="6340082B" w14:textId="77777777" w:rsidR="00961E32" w:rsidRDefault="00961E32" w:rsidP="00961E32">
      <w:pPr>
        <w:ind w:firstLine="709"/>
      </w:pPr>
    </w:p>
    <w:p w14:paraId="2A863988" w14:textId="77777777" w:rsidR="00961E32" w:rsidRPr="006C3749" w:rsidRDefault="00961E32" w:rsidP="00961E32">
      <w:pPr>
        <w:ind w:firstLine="709"/>
      </w:pPr>
    </w:p>
    <w:sectPr w:rsidR="00961E32" w:rsidRPr="006C3749" w:rsidSect="004E2391">
      <w:headerReference w:type="default" r:id="rId8"/>
      <w:pgSz w:w="11906" w:h="16838" w:code="9"/>
      <w:pgMar w:top="397" w:right="706" w:bottom="397" w:left="567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CF96B" w14:textId="77777777" w:rsidR="00E73855" w:rsidRDefault="00E73855" w:rsidP="00D868CA">
      <w:r>
        <w:separator/>
      </w:r>
    </w:p>
  </w:endnote>
  <w:endnote w:type="continuationSeparator" w:id="0">
    <w:p w14:paraId="15D4133D" w14:textId="77777777" w:rsidR="00E73855" w:rsidRDefault="00E73855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DAB17" w14:textId="77777777" w:rsidR="00E73855" w:rsidRDefault="00E73855" w:rsidP="00D868CA">
      <w:r>
        <w:separator/>
      </w:r>
    </w:p>
  </w:footnote>
  <w:footnote w:type="continuationSeparator" w:id="0">
    <w:p w14:paraId="407F5F85" w14:textId="77777777" w:rsidR="00E73855" w:rsidRDefault="00E73855" w:rsidP="00D86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492AC" w14:textId="36AD43D7" w:rsidR="00E429D5" w:rsidRPr="00D80BE4" w:rsidRDefault="00E429D5" w:rsidP="00CE4DE8">
    <w:pPr>
      <w:pStyle w:val="a6"/>
      <w:rPr>
        <w:lang w:val="en-US"/>
      </w:rPr>
    </w:pPr>
    <w:r>
      <w:rPr>
        <w:lang w:val="en-US"/>
      </w:rPr>
      <w:t xml:space="preserve">ОАО "ЖАТЕРЕВО", </w:t>
    </w:r>
    <w:bookmarkStart w:id="254" w:name="year2"/>
    <w:bookmarkEnd w:id="254"/>
    <w:r>
      <w:rPr>
        <w:lang w:val="en-US"/>
      </w:rPr>
      <w:t>20</w:t>
    </w:r>
    <w:r>
      <w:t>2</w:t>
    </w:r>
    <w:r w:rsidR="00CF54D0">
      <w:t>5</w:t>
    </w:r>
    <w:r>
      <w:rPr>
        <w:lang w:val="en-US"/>
      </w:rPr>
      <w:t xml:space="preserve">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 w15:restartNumberingAfterBreak="0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 w15:restartNumberingAfterBreak="0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 w15:restartNumberingAfterBreak="0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 w15:restartNumberingAfterBreak="0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 w15:restartNumberingAfterBreak="0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 w15:restartNumberingAfterBreak="0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 w15:restartNumberingAfterBreak="0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 w15:restartNumberingAfterBreak="0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 w15:restartNumberingAfterBreak="0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 w15:restartNumberingAfterBreak="0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 w15:restartNumberingAfterBreak="0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 w15:restartNumberingAfterBreak="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FC"/>
    <w:rsid w:val="00001F79"/>
    <w:rsid w:val="0000307C"/>
    <w:rsid w:val="00003096"/>
    <w:rsid w:val="000033C3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6B0"/>
    <w:rsid w:val="00017AF2"/>
    <w:rsid w:val="0002140F"/>
    <w:rsid w:val="00021D82"/>
    <w:rsid w:val="00024B6A"/>
    <w:rsid w:val="00030B16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A5E"/>
    <w:rsid w:val="00052B87"/>
    <w:rsid w:val="000530BB"/>
    <w:rsid w:val="00053850"/>
    <w:rsid w:val="00054037"/>
    <w:rsid w:val="00060F03"/>
    <w:rsid w:val="0006360D"/>
    <w:rsid w:val="0006547D"/>
    <w:rsid w:val="00070204"/>
    <w:rsid w:val="000707D1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2AF4"/>
    <w:rsid w:val="00093358"/>
    <w:rsid w:val="000939AD"/>
    <w:rsid w:val="00094A4E"/>
    <w:rsid w:val="000A0C4C"/>
    <w:rsid w:val="000A5D15"/>
    <w:rsid w:val="000A64C3"/>
    <w:rsid w:val="000A6FBD"/>
    <w:rsid w:val="000B0380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1311"/>
    <w:rsid w:val="000D3B41"/>
    <w:rsid w:val="000D6481"/>
    <w:rsid w:val="000D7437"/>
    <w:rsid w:val="000D79BC"/>
    <w:rsid w:val="000D7C64"/>
    <w:rsid w:val="000E24B4"/>
    <w:rsid w:val="000E3F53"/>
    <w:rsid w:val="000F1AA2"/>
    <w:rsid w:val="000F1FD3"/>
    <w:rsid w:val="000F21B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560B1"/>
    <w:rsid w:val="00162572"/>
    <w:rsid w:val="00166621"/>
    <w:rsid w:val="00170C17"/>
    <w:rsid w:val="001724D4"/>
    <w:rsid w:val="00173AE0"/>
    <w:rsid w:val="00174BD5"/>
    <w:rsid w:val="00175505"/>
    <w:rsid w:val="00180138"/>
    <w:rsid w:val="00181AD3"/>
    <w:rsid w:val="00183675"/>
    <w:rsid w:val="001854D0"/>
    <w:rsid w:val="00185C0D"/>
    <w:rsid w:val="00185E16"/>
    <w:rsid w:val="0018621E"/>
    <w:rsid w:val="00186247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21BD"/>
    <w:rsid w:val="0020497A"/>
    <w:rsid w:val="002053EF"/>
    <w:rsid w:val="00206B90"/>
    <w:rsid w:val="00206E17"/>
    <w:rsid w:val="00211941"/>
    <w:rsid w:val="00211CE0"/>
    <w:rsid w:val="0021595A"/>
    <w:rsid w:val="00215D61"/>
    <w:rsid w:val="00220198"/>
    <w:rsid w:val="00220686"/>
    <w:rsid w:val="00221C46"/>
    <w:rsid w:val="00227984"/>
    <w:rsid w:val="0023400A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EBC"/>
    <w:rsid w:val="00274DB4"/>
    <w:rsid w:val="002757E4"/>
    <w:rsid w:val="00276EA6"/>
    <w:rsid w:val="00277A60"/>
    <w:rsid w:val="00282451"/>
    <w:rsid w:val="002826B0"/>
    <w:rsid w:val="00282C11"/>
    <w:rsid w:val="00282E43"/>
    <w:rsid w:val="00283D4A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36B8"/>
    <w:rsid w:val="002D51CF"/>
    <w:rsid w:val="002D5869"/>
    <w:rsid w:val="002E162E"/>
    <w:rsid w:val="002E1FC8"/>
    <w:rsid w:val="002E2AB2"/>
    <w:rsid w:val="002E49DE"/>
    <w:rsid w:val="002E6050"/>
    <w:rsid w:val="002E655A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29F6"/>
    <w:rsid w:val="00317013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34F93"/>
    <w:rsid w:val="003414BC"/>
    <w:rsid w:val="00341540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59C5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54E8"/>
    <w:rsid w:val="0038692D"/>
    <w:rsid w:val="0039511E"/>
    <w:rsid w:val="003953D4"/>
    <w:rsid w:val="00396181"/>
    <w:rsid w:val="003968D6"/>
    <w:rsid w:val="00397BB0"/>
    <w:rsid w:val="003A041D"/>
    <w:rsid w:val="003A4111"/>
    <w:rsid w:val="003A41F1"/>
    <w:rsid w:val="003A435A"/>
    <w:rsid w:val="003A5AFC"/>
    <w:rsid w:val="003A6A64"/>
    <w:rsid w:val="003B07AD"/>
    <w:rsid w:val="003B17E1"/>
    <w:rsid w:val="003B30EF"/>
    <w:rsid w:val="003C2104"/>
    <w:rsid w:val="003C309E"/>
    <w:rsid w:val="003C3484"/>
    <w:rsid w:val="003C362B"/>
    <w:rsid w:val="003C423D"/>
    <w:rsid w:val="003C57FF"/>
    <w:rsid w:val="003C6222"/>
    <w:rsid w:val="003D011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4E56"/>
    <w:rsid w:val="00426171"/>
    <w:rsid w:val="00427676"/>
    <w:rsid w:val="0043182D"/>
    <w:rsid w:val="00432770"/>
    <w:rsid w:val="00436EA0"/>
    <w:rsid w:val="004404D8"/>
    <w:rsid w:val="00442CF1"/>
    <w:rsid w:val="004444D6"/>
    <w:rsid w:val="0044454E"/>
    <w:rsid w:val="0044529E"/>
    <w:rsid w:val="00445A99"/>
    <w:rsid w:val="00447374"/>
    <w:rsid w:val="00454E5E"/>
    <w:rsid w:val="0045540D"/>
    <w:rsid w:val="00455D75"/>
    <w:rsid w:val="004575CD"/>
    <w:rsid w:val="004603CC"/>
    <w:rsid w:val="004643C4"/>
    <w:rsid w:val="00465FE2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26F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2391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25E"/>
    <w:rsid w:val="005075F8"/>
    <w:rsid w:val="0051009F"/>
    <w:rsid w:val="0051177C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3EB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A4D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203C"/>
    <w:rsid w:val="005D4322"/>
    <w:rsid w:val="005D4C21"/>
    <w:rsid w:val="005E0023"/>
    <w:rsid w:val="005E2248"/>
    <w:rsid w:val="005E28B3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1C5E"/>
    <w:rsid w:val="00642260"/>
    <w:rsid w:val="0064314F"/>
    <w:rsid w:val="00643F20"/>
    <w:rsid w:val="0065091D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128F"/>
    <w:rsid w:val="00694473"/>
    <w:rsid w:val="006A1EE4"/>
    <w:rsid w:val="006A2172"/>
    <w:rsid w:val="006A26AA"/>
    <w:rsid w:val="006A41B7"/>
    <w:rsid w:val="006A77DC"/>
    <w:rsid w:val="006A785A"/>
    <w:rsid w:val="006A7D9F"/>
    <w:rsid w:val="006B0709"/>
    <w:rsid w:val="006C0B26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47E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0A3E"/>
    <w:rsid w:val="00771518"/>
    <w:rsid w:val="00771EC8"/>
    <w:rsid w:val="007751EE"/>
    <w:rsid w:val="007751F3"/>
    <w:rsid w:val="00775462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10A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A8B"/>
    <w:rsid w:val="007F2A56"/>
    <w:rsid w:val="007F73D2"/>
    <w:rsid w:val="007F7DEF"/>
    <w:rsid w:val="00804EC8"/>
    <w:rsid w:val="008053A7"/>
    <w:rsid w:val="0080633C"/>
    <w:rsid w:val="00807F3D"/>
    <w:rsid w:val="008119A6"/>
    <w:rsid w:val="0081292B"/>
    <w:rsid w:val="008151BB"/>
    <w:rsid w:val="008164AD"/>
    <w:rsid w:val="008172A5"/>
    <w:rsid w:val="008209B4"/>
    <w:rsid w:val="008220CD"/>
    <w:rsid w:val="00823E9B"/>
    <w:rsid w:val="008241E6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3EB2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4F39"/>
    <w:rsid w:val="008A4F67"/>
    <w:rsid w:val="008A73DC"/>
    <w:rsid w:val="008A7C6C"/>
    <w:rsid w:val="008B2FE4"/>
    <w:rsid w:val="008B4B5D"/>
    <w:rsid w:val="008C2832"/>
    <w:rsid w:val="008C367D"/>
    <w:rsid w:val="008C60BB"/>
    <w:rsid w:val="008C6616"/>
    <w:rsid w:val="008C793D"/>
    <w:rsid w:val="008C798C"/>
    <w:rsid w:val="008D3C53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1E32"/>
    <w:rsid w:val="009645E4"/>
    <w:rsid w:val="00965094"/>
    <w:rsid w:val="009663F6"/>
    <w:rsid w:val="00966FAA"/>
    <w:rsid w:val="00967243"/>
    <w:rsid w:val="00970E5C"/>
    <w:rsid w:val="0097341C"/>
    <w:rsid w:val="009735EF"/>
    <w:rsid w:val="009762A1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216A"/>
    <w:rsid w:val="00A7551F"/>
    <w:rsid w:val="00A77C06"/>
    <w:rsid w:val="00A77E3C"/>
    <w:rsid w:val="00A8002C"/>
    <w:rsid w:val="00A812C9"/>
    <w:rsid w:val="00A834B5"/>
    <w:rsid w:val="00A84358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B66F3"/>
    <w:rsid w:val="00AC06A3"/>
    <w:rsid w:val="00AC453C"/>
    <w:rsid w:val="00AC55F6"/>
    <w:rsid w:val="00AC6BE4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17B97"/>
    <w:rsid w:val="00B2334C"/>
    <w:rsid w:val="00B23D75"/>
    <w:rsid w:val="00B25D72"/>
    <w:rsid w:val="00B27AA0"/>
    <w:rsid w:val="00B318E9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25AF"/>
    <w:rsid w:val="00B5364F"/>
    <w:rsid w:val="00B53E06"/>
    <w:rsid w:val="00B54D67"/>
    <w:rsid w:val="00B5582C"/>
    <w:rsid w:val="00B56934"/>
    <w:rsid w:val="00B60915"/>
    <w:rsid w:val="00B63FE6"/>
    <w:rsid w:val="00B64A9F"/>
    <w:rsid w:val="00B663C8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051E"/>
    <w:rsid w:val="00B912CC"/>
    <w:rsid w:val="00B950E5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5E51"/>
    <w:rsid w:val="00BA65BF"/>
    <w:rsid w:val="00BA676F"/>
    <w:rsid w:val="00BA6A52"/>
    <w:rsid w:val="00BA75E8"/>
    <w:rsid w:val="00BB032F"/>
    <w:rsid w:val="00BB044F"/>
    <w:rsid w:val="00BB126F"/>
    <w:rsid w:val="00BB12B0"/>
    <w:rsid w:val="00BB2579"/>
    <w:rsid w:val="00BB4B45"/>
    <w:rsid w:val="00BB5C8E"/>
    <w:rsid w:val="00BB7C50"/>
    <w:rsid w:val="00BC08C7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70"/>
    <w:rsid w:val="00C34B92"/>
    <w:rsid w:val="00C34DE2"/>
    <w:rsid w:val="00C4047A"/>
    <w:rsid w:val="00C4088C"/>
    <w:rsid w:val="00C42DF9"/>
    <w:rsid w:val="00C43A4D"/>
    <w:rsid w:val="00C45A09"/>
    <w:rsid w:val="00C45CCD"/>
    <w:rsid w:val="00C50DC3"/>
    <w:rsid w:val="00C51ECA"/>
    <w:rsid w:val="00C53752"/>
    <w:rsid w:val="00C53BC5"/>
    <w:rsid w:val="00C5667E"/>
    <w:rsid w:val="00C5682A"/>
    <w:rsid w:val="00C56BC3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5430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CD5"/>
    <w:rsid w:val="00CF26F5"/>
    <w:rsid w:val="00CF2A19"/>
    <w:rsid w:val="00CF54D0"/>
    <w:rsid w:val="00CF69FA"/>
    <w:rsid w:val="00CF6E3F"/>
    <w:rsid w:val="00CF7094"/>
    <w:rsid w:val="00CF75EC"/>
    <w:rsid w:val="00CF76A6"/>
    <w:rsid w:val="00CF7C5A"/>
    <w:rsid w:val="00CF7E27"/>
    <w:rsid w:val="00D0312B"/>
    <w:rsid w:val="00D03661"/>
    <w:rsid w:val="00D06706"/>
    <w:rsid w:val="00D07527"/>
    <w:rsid w:val="00D108CF"/>
    <w:rsid w:val="00D12C5A"/>
    <w:rsid w:val="00D12D86"/>
    <w:rsid w:val="00D133CB"/>
    <w:rsid w:val="00D13424"/>
    <w:rsid w:val="00D13E35"/>
    <w:rsid w:val="00D142C1"/>
    <w:rsid w:val="00D14607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05E3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1A0A"/>
    <w:rsid w:val="00DD21AB"/>
    <w:rsid w:val="00DD3882"/>
    <w:rsid w:val="00DD5285"/>
    <w:rsid w:val="00DE0C28"/>
    <w:rsid w:val="00DE1D1C"/>
    <w:rsid w:val="00DE2540"/>
    <w:rsid w:val="00DE52C5"/>
    <w:rsid w:val="00DE5894"/>
    <w:rsid w:val="00DE702F"/>
    <w:rsid w:val="00DE7B70"/>
    <w:rsid w:val="00DF0B14"/>
    <w:rsid w:val="00DF11FE"/>
    <w:rsid w:val="00DF21CD"/>
    <w:rsid w:val="00DF2498"/>
    <w:rsid w:val="00DF37B8"/>
    <w:rsid w:val="00DF4CC1"/>
    <w:rsid w:val="00DF4FB5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429D5"/>
    <w:rsid w:val="00E52D1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73855"/>
    <w:rsid w:val="00E8160C"/>
    <w:rsid w:val="00E8230E"/>
    <w:rsid w:val="00E82CA5"/>
    <w:rsid w:val="00E847BF"/>
    <w:rsid w:val="00E85266"/>
    <w:rsid w:val="00E9084A"/>
    <w:rsid w:val="00E9184B"/>
    <w:rsid w:val="00E92920"/>
    <w:rsid w:val="00E95246"/>
    <w:rsid w:val="00E95B4F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518D"/>
    <w:rsid w:val="00EB645B"/>
    <w:rsid w:val="00EB69C1"/>
    <w:rsid w:val="00EB75DC"/>
    <w:rsid w:val="00EC1E20"/>
    <w:rsid w:val="00EC39E1"/>
    <w:rsid w:val="00EC43A1"/>
    <w:rsid w:val="00EC5D67"/>
    <w:rsid w:val="00EC7808"/>
    <w:rsid w:val="00ED5493"/>
    <w:rsid w:val="00EE338D"/>
    <w:rsid w:val="00EE3759"/>
    <w:rsid w:val="00EE42FD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E3D"/>
    <w:rsid w:val="00FB60D3"/>
    <w:rsid w:val="00FB668D"/>
    <w:rsid w:val="00FB6AF0"/>
    <w:rsid w:val="00FB7544"/>
    <w:rsid w:val="00FC270A"/>
    <w:rsid w:val="00FC3DD8"/>
    <w:rsid w:val="00FC4D39"/>
    <w:rsid w:val="00FC69C3"/>
    <w:rsid w:val="00FD1A33"/>
    <w:rsid w:val="00FD34FF"/>
    <w:rsid w:val="00FD3A94"/>
    <w:rsid w:val="00FD66B4"/>
    <w:rsid w:val="00FD687E"/>
    <w:rsid w:val="00FE34C6"/>
    <w:rsid w:val="00FE3EA9"/>
    <w:rsid w:val="00FE517F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5C54725"/>
  <w15:docId w15:val="{DC034D4E-8E33-462A-BBE9-0832440F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paragraph" w:customStyle="1" w:styleId="211">
    <w:name w:val="Средняя сетка 21"/>
    <w:link w:val="24"/>
    <w:uiPriority w:val="99"/>
    <w:rsid w:val="004E2391"/>
    <w:rPr>
      <w:rFonts w:ascii="Calibri" w:hAnsi="Calibri"/>
      <w:sz w:val="22"/>
      <w:szCs w:val="22"/>
      <w:lang w:eastAsia="en-US"/>
    </w:rPr>
  </w:style>
  <w:style w:type="character" w:customStyle="1" w:styleId="24">
    <w:name w:val="Средняя сетка 2 Знак"/>
    <w:link w:val="211"/>
    <w:uiPriority w:val="99"/>
    <w:locked/>
    <w:rsid w:val="004E2391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E239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4E2391"/>
    <w:pPr>
      <w:autoSpaceDE w:val="0"/>
      <w:autoSpaceDN w:val="0"/>
      <w:adjustRightInd w:val="0"/>
    </w:pPr>
    <w:rPr>
      <w:rFonts w:eastAsia="Calibri"/>
      <w:b/>
      <w:bCs/>
      <w:sz w:val="18"/>
      <w:szCs w:val="18"/>
    </w:rPr>
  </w:style>
  <w:style w:type="paragraph" w:customStyle="1" w:styleId="ConsPlusNormal">
    <w:name w:val="ConsPlusNormal"/>
    <w:rsid w:val="004E239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212">
    <w:name w:val="Основной текст (2)1"/>
    <w:basedOn w:val="a"/>
    <w:uiPriority w:val="99"/>
    <w:rsid w:val="004E2391"/>
    <w:pPr>
      <w:widowControl w:val="0"/>
      <w:shd w:val="clear" w:color="auto" w:fill="FFFFFF"/>
      <w:spacing w:after="60" w:line="240" w:lineRule="atLeast"/>
      <w:ind w:hanging="8"/>
    </w:pPr>
    <w:rPr>
      <w:color w:val="000000"/>
    </w:rPr>
  </w:style>
  <w:style w:type="paragraph" w:customStyle="1" w:styleId="table10">
    <w:name w:val="table10"/>
    <w:basedOn w:val="a"/>
    <w:rsid w:val="00274DB4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274DB4"/>
    <w:pPr>
      <w:spacing w:before="160" w:after="160"/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274DB4"/>
    <w:pPr>
      <w:spacing w:before="160" w:after="160"/>
      <w:jc w:val="both"/>
    </w:pPr>
    <w:rPr>
      <w:rFonts w:eastAsiaTheme="minorEastAsia"/>
    </w:rPr>
  </w:style>
  <w:style w:type="paragraph" w:customStyle="1" w:styleId="undline">
    <w:name w:val="undline"/>
    <w:basedOn w:val="a"/>
    <w:rsid w:val="00274DB4"/>
    <w:pPr>
      <w:spacing w:before="160" w:after="160"/>
      <w:jc w:val="both"/>
    </w:pPr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blank20190sxMins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78010-8F18-40CA-BA53-E82383557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blank20190sxMinsk</Template>
  <TotalTime>1</TotalTime>
  <Pages>13</Pages>
  <Words>3533</Words>
  <Characters>20143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User</dc:creator>
  <cp:lastModifiedBy>Anzhela Maksimchik</cp:lastModifiedBy>
  <cp:revision>2</cp:revision>
  <cp:lastPrinted>2026-03-23T07:07:00Z</cp:lastPrinted>
  <dcterms:created xsi:type="dcterms:W3CDTF">2026-03-24T07:40:00Z</dcterms:created>
  <dcterms:modified xsi:type="dcterms:W3CDTF">2026-03-24T07:40:00Z</dcterms:modified>
</cp:coreProperties>
</file>