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3.xml" ContentType="application/vnd.openxmlformats-officedocument.wordprocessingml.header+xml"/>
  <Override PartName="/word/footer1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4FC" w:rsidRPr="002322F0" w:rsidRDefault="00FC64FC" w:rsidP="00FC64FC">
      <w:pPr>
        <w:pStyle w:val="a3"/>
        <w:ind w:left="765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color w:val="000000"/>
          <w:sz w:val="16"/>
        </w:rPr>
        <w:t>Согласно письму</w:t>
      </w:r>
      <w:r w:rsidRPr="00B35799">
        <w:rPr>
          <w:rFonts w:ascii="Times New Roman" w:hAnsi="Times New Roman"/>
          <w:color w:val="000000"/>
          <w:sz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 xml:space="preserve">Минсельхозпрода Республики Беларусь </w:t>
      </w:r>
      <w:r>
        <w:rPr>
          <w:rFonts w:ascii="Times New Roman" w:hAnsi="Times New Roman"/>
          <w:color w:val="000000"/>
          <w:sz w:val="16"/>
        </w:rPr>
        <w:t>для</w:t>
      </w:r>
      <w:r w:rsidR="00320346">
        <w:rPr>
          <w:rFonts w:ascii="Times New Roman" w:hAnsi="Times New Roman"/>
          <w:color w:val="000000"/>
          <w:sz w:val="16"/>
        </w:rPr>
        <w:t xml:space="preserve"> отчёта</w:t>
      </w:r>
      <w:r>
        <w:rPr>
          <w:rFonts w:ascii="Times New Roman" w:hAnsi="Times New Roman"/>
          <w:color w:val="000000"/>
          <w:sz w:val="16"/>
        </w:rPr>
        <w:t xml:space="preserve"> за</w:t>
      </w:r>
      <w:r>
        <w:rPr>
          <w:rFonts w:ascii="Times New Roman" w:hAnsi="Times New Roman"/>
          <w:sz w:val="16"/>
          <w:szCs w:val="16"/>
        </w:rPr>
        <w:t xml:space="preserve"> 202</w:t>
      </w:r>
      <w:r w:rsidR="003F3121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:rsidR="00FC64FC" w:rsidRPr="00923D2F" w:rsidRDefault="00FC64FC" w:rsidP="00FC64FC">
      <w:pPr>
        <w:pStyle w:val="a3"/>
        <w:ind w:firstLine="7440"/>
        <w:rPr>
          <w:rFonts w:ascii="Times New Roman" w:hAnsi="Times New Roman"/>
          <w:color w:val="000000"/>
          <w:sz w:val="16"/>
        </w:rPr>
      </w:pPr>
    </w:p>
    <w:p w:rsidR="00FC64FC" w:rsidRPr="00923D2F" w:rsidRDefault="00FC64FC" w:rsidP="00FC64FC">
      <w:pPr>
        <w:pStyle w:val="a3"/>
        <w:jc w:val="right"/>
        <w:outlineLvl w:val="0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right"/>
        <w:outlineLvl w:val="0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right"/>
        <w:outlineLvl w:val="0"/>
        <w:rPr>
          <w:rFonts w:ascii="Times New Roman" w:hAnsi="Times New Roman"/>
        </w:rPr>
      </w:pPr>
      <w:bookmarkStart w:id="0" w:name="_GoBack"/>
      <w:bookmarkEnd w:id="0"/>
    </w:p>
    <w:p w:rsidR="00FC64FC" w:rsidRPr="00923D2F" w:rsidRDefault="00FC64FC" w:rsidP="00FC64FC">
      <w:pPr>
        <w:pStyle w:val="a3"/>
        <w:jc w:val="right"/>
        <w:outlineLvl w:val="0"/>
        <w:rPr>
          <w:rFonts w:ascii="Times New Roman" w:hAnsi="Times New Roman"/>
        </w:rPr>
      </w:pPr>
      <w:r w:rsidRPr="00923D2F">
        <w:rPr>
          <w:rFonts w:ascii="Times New Roman" w:hAnsi="Times New Roman"/>
        </w:rPr>
        <w:t>К О Д Ы</w:t>
      </w:r>
    </w:p>
    <w:p w:rsidR="00FC64FC" w:rsidRPr="00923D2F" w:rsidRDefault="00FC64FC" w:rsidP="00FC64F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Организация  </w:t>
      </w:r>
      <w:bookmarkStart w:id="1" w:name="title5"/>
      <w:bookmarkEnd w:id="1"/>
      <w:r w:rsidR="00790554">
        <w:rPr>
          <w:rFonts w:ascii="Times New Roman" w:hAnsi="Times New Roman"/>
          <w:b/>
          <w:sz w:val="24"/>
          <w:szCs w:val="24"/>
        </w:rPr>
        <w:t>ОАО "СВАТКИ"</w:t>
      </w:r>
    </w:p>
    <w:p w:rsidR="00FC64FC" w:rsidRPr="00923D2F" w:rsidRDefault="000E668F" w:rsidP="00FC64F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5311775</wp:posOffset>
                </wp:positionH>
                <wp:positionV relativeFrom="paragraph">
                  <wp:posOffset>-130175</wp:posOffset>
                </wp:positionV>
                <wp:extent cx="1337945" cy="1678305"/>
                <wp:effectExtent l="0" t="0" r="0" b="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945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171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13"/>
                            </w:tblGrid>
                            <w:tr w:rsidR="00FC64F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FC64FC" w:rsidRDefault="00FC64FC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FC64F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FC64FC" w:rsidRDefault="00FC64FC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FC64F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FC64FC" w:rsidRDefault="00FC64FC"/>
                              </w:tc>
                            </w:tr>
                            <w:tr w:rsidR="00FC64F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FC64FC" w:rsidRDefault="00FC64FC"/>
                              </w:tc>
                            </w:tr>
                          </w:tbl>
                          <w:p w:rsidR="00FC64FC" w:rsidRPr="001F0920" w:rsidRDefault="00FC64FC" w:rsidP="00FC64F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418.25pt;margin-top:-10.25pt;width:105.35pt;height:13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" o:allowincell="f" stroked="f">
                <v:textbox>
                  <w:txbxContent>
                    <w:tbl>
                      <w:tblPr>
                        <w:tblW w:w="171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13"/>
                      </w:tblGrid>
                      <w:tr w:rsidR="00FC64FC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FC64FC" w:rsidRDefault="00FC64FC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FC64FC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FC64FC" w:rsidRDefault="00FC64FC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FC64FC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FC64FC" w:rsidRDefault="00FC64FC"/>
                        </w:tc>
                      </w:tr>
                      <w:tr w:rsidR="00FC64FC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FC64FC" w:rsidRDefault="00FC64FC"/>
                        </w:tc>
                      </w:tr>
                    </w:tbl>
                    <w:p w:rsidR="00FC64FC" w:rsidRPr="001F0920" w:rsidRDefault="00FC64FC" w:rsidP="00FC64F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64FC" w:rsidRPr="00923D2F" w:rsidRDefault="00FC64FC" w:rsidP="00FC64FC">
      <w:pPr>
        <w:pStyle w:val="a3"/>
        <w:tabs>
          <w:tab w:val="left" w:pos="6379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FC64FC" w:rsidRPr="00923D2F" w:rsidRDefault="00FC64FC" w:rsidP="00FC64FC">
      <w:pPr>
        <w:pStyle w:val="a3"/>
        <w:tabs>
          <w:tab w:val="left" w:pos="6379"/>
        </w:tabs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Вид деятельности  </w:t>
      </w:r>
      <w:bookmarkStart w:id="2" w:name="activity"/>
      <w:bookmarkEnd w:id="2"/>
      <w:r w:rsidR="00790554">
        <w:rPr>
          <w:rFonts w:ascii="Times New Roman" w:hAnsi="Times New Roman"/>
          <w:b/>
          <w:sz w:val="24"/>
          <w:szCs w:val="24"/>
        </w:rPr>
        <w:t>СЕЛЬСКОЕ ХОЗЯЙСТВО</w:t>
      </w: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672AE1" w:rsidRDefault="00FC64FC" w:rsidP="00FC64F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Оpганизационно-правовая форма: </w:t>
      </w:r>
      <w:r w:rsidRPr="00672AE1">
        <w:rPr>
          <w:rFonts w:ascii="Times New Roman" w:hAnsi="Times New Roman"/>
          <w:b/>
          <w:sz w:val="24"/>
          <w:szCs w:val="24"/>
        </w:rPr>
        <w:t xml:space="preserve"> </w:t>
      </w:r>
      <w:bookmarkStart w:id="3" w:name="prop_kind"/>
      <w:bookmarkEnd w:id="3"/>
      <w:r w:rsidR="00790554">
        <w:rPr>
          <w:rFonts w:ascii="Times New Roman" w:hAnsi="Times New Roman"/>
          <w:b/>
          <w:sz w:val="24"/>
          <w:szCs w:val="24"/>
        </w:rPr>
        <w:t>КОММУНАЛЬНАЯ</w:t>
      </w: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923D2F" w:rsidRDefault="00FC64FC" w:rsidP="00FC64F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</w:p>
    <w:p w:rsidR="00FC64FC" w:rsidRPr="00672AE1" w:rsidRDefault="00FC64FC" w:rsidP="00FC64F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 управления:  </w:t>
      </w: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B305F0" w:rsidRDefault="00FC64FC" w:rsidP="00FC64FC">
      <w:pPr>
        <w:pStyle w:val="a3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>Единица измерения:</w:t>
      </w:r>
      <w:r>
        <w:rPr>
          <w:rFonts w:ascii="Times New Roman" w:hAnsi="Times New Roman"/>
          <w:b/>
          <w:sz w:val="24"/>
          <w:szCs w:val="24"/>
        </w:rPr>
        <w:t xml:space="preserve"> тыс</w:t>
      </w:r>
      <w:r w:rsidRPr="000D79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руб</w:t>
      </w:r>
      <w:r w:rsidRPr="000D79BC">
        <w:rPr>
          <w:rFonts w:ascii="Times New Roman" w:hAnsi="Times New Roman"/>
          <w:b/>
          <w:sz w:val="24"/>
          <w:szCs w:val="24"/>
        </w:rPr>
        <w:t>.</w:t>
      </w: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  <w:szCs w:val="24"/>
        </w:rPr>
      </w:pPr>
    </w:p>
    <w:p w:rsidR="00FC64FC" w:rsidRPr="00923D2F" w:rsidRDefault="00FC64FC" w:rsidP="00FC64F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Адрес   </w:t>
      </w:r>
      <w:bookmarkStart w:id="4" w:name="adress"/>
      <w:bookmarkEnd w:id="4"/>
      <w:r w:rsidR="00790554">
        <w:rPr>
          <w:rFonts w:ascii="Times New Roman" w:hAnsi="Times New Roman"/>
          <w:b/>
          <w:sz w:val="24"/>
          <w:szCs w:val="24"/>
        </w:rPr>
        <w:t>222381 Минская обл. Мядельский р-н. д.Сватки</w:t>
      </w:r>
      <w:r w:rsidRPr="00923D2F">
        <w:rPr>
          <w:rFonts w:ascii="Times New Roman" w:hAnsi="Times New Roman"/>
          <w:b/>
          <w:sz w:val="24"/>
          <w:szCs w:val="24"/>
        </w:rPr>
        <w:t xml:space="preserve">   тел.  </w:t>
      </w: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outlineLvl w:val="0"/>
        <w:rPr>
          <w:rFonts w:ascii="Times New Roman" w:hAnsi="Times New Roman"/>
          <w:b/>
          <w:sz w:val="44"/>
        </w:rPr>
      </w:pPr>
      <w:r w:rsidRPr="00923D2F">
        <w:rPr>
          <w:rFonts w:ascii="Times New Roman" w:hAnsi="Times New Roman"/>
          <w:b/>
          <w:sz w:val="44"/>
        </w:rPr>
        <w:t>ОТЧЕТ</w:t>
      </w: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64FC" w:rsidRPr="0066589A" w:rsidRDefault="00790554" w:rsidP="00FC64FC">
      <w:pPr>
        <w:pStyle w:val="a3"/>
        <w:jc w:val="center"/>
        <w:outlineLvl w:val="0"/>
        <w:rPr>
          <w:rFonts w:ascii="Times New Roman" w:hAnsi="Times New Roman"/>
          <w:b/>
          <w:sz w:val="36"/>
          <w:szCs w:val="36"/>
        </w:rPr>
      </w:pPr>
      <w:bookmarkStart w:id="5" w:name="title1"/>
      <w:bookmarkEnd w:id="5"/>
      <w:r>
        <w:rPr>
          <w:rFonts w:ascii="Times New Roman" w:hAnsi="Times New Roman"/>
          <w:b/>
          <w:sz w:val="36"/>
          <w:szCs w:val="36"/>
        </w:rPr>
        <w:t>ОАО "СВАТКИ"</w:t>
      </w:r>
    </w:p>
    <w:p w:rsidR="00FC64FC" w:rsidRPr="000F4A25" w:rsidRDefault="00FC64FC" w:rsidP="00FC64FC">
      <w:pPr>
        <w:pStyle w:val="a3"/>
        <w:jc w:val="center"/>
        <w:outlineLvl w:val="0"/>
        <w:rPr>
          <w:rFonts w:ascii="Times New Roman" w:hAnsi="Times New Roman"/>
          <w:sz w:val="18"/>
          <w:szCs w:val="18"/>
        </w:rPr>
      </w:pPr>
      <w:r w:rsidRPr="000F4A25">
        <w:rPr>
          <w:rFonts w:ascii="Times New Roman" w:hAnsi="Times New Roman"/>
          <w:sz w:val="18"/>
          <w:szCs w:val="18"/>
        </w:rPr>
        <w:t>ПPЕДПPИЯТИЯ (ОPГАHИЗАЦИИ)</w:t>
      </w:r>
    </w:p>
    <w:p w:rsidR="00FC64FC" w:rsidRPr="00923D2F" w:rsidRDefault="00FC64FC" w:rsidP="00FC64F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23D2F">
        <w:rPr>
          <w:rFonts w:ascii="Times New Roman" w:hAnsi="Times New Roman"/>
          <w:b/>
          <w:sz w:val="40"/>
          <w:szCs w:val="40"/>
        </w:rPr>
        <w:t xml:space="preserve">за </w:t>
      </w:r>
      <w:r>
        <w:rPr>
          <w:rFonts w:ascii="Times New Roman" w:hAnsi="Times New Roman"/>
          <w:b/>
          <w:sz w:val="40"/>
          <w:szCs w:val="40"/>
        </w:rPr>
        <w:t>202</w:t>
      </w:r>
      <w:r w:rsidR="003F3121">
        <w:rPr>
          <w:rFonts w:ascii="Times New Roman" w:hAnsi="Times New Roman"/>
          <w:b/>
          <w:sz w:val="40"/>
          <w:szCs w:val="40"/>
        </w:rPr>
        <w:t>5</w:t>
      </w:r>
      <w:r w:rsidRPr="00923D2F">
        <w:rPr>
          <w:rFonts w:ascii="Times New Roman" w:hAnsi="Times New Roman"/>
          <w:b/>
          <w:sz w:val="40"/>
          <w:szCs w:val="40"/>
        </w:rPr>
        <w:t xml:space="preserve"> год</w:t>
      </w:r>
    </w:p>
    <w:p w:rsidR="00FC64FC" w:rsidRPr="00923D2F" w:rsidRDefault="00FC64FC" w:rsidP="00FC64FC">
      <w:pPr>
        <w:pStyle w:val="a3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rPr>
          <w:rFonts w:ascii="Times New Roman" w:hAnsi="Times New Roman"/>
        </w:rPr>
      </w:pP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</w:rPr>
      </w:pPr>
    </w:p>
    <w:p w:rsidR="00FC64FC" w:rsidRPr="00923D2F" w:rsidRDefault="00FC64FC" w:rsidP="00FC64FC">
      <w:pPr>
        <w:pStyle w:val="a3"/>
        <w:rPr>
          <w:rFonts w:ascii="Times New Roman" w:hAnsi="Times New Roman"/>
          <w:sz w:val="24"/>
        </w:rPr>
      </w:pPr>
    </w:p>
    <w:p w:rsidR="00FC64FC" w:rsidRPr="00923D2F" w:rsidRDefault="00FC64FC" w:rsidP="00FC64FC">
      <w:pPr>
        <w:pStyle w:val="a3"/>
        <w:jc w:val="right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ВЫСЫЛКИ</w:t>
      </w:r>
    </w:p>
    <w:p w:rsidR="00FC64FC" w:rsidRPr="00923D2F" w:rsidRDefault="00FC64FC" w:rsidP="00FC64FC">
      <w:pPr>
        <w:pStyle w:val="a3"/>
        <w:jc w:val="right"/>
        <w:outlineLvl w:val="0"/>
        <w:rPr>
          <w:rFonts w:ascii="Times New Roman" w:hAnsi="Times New Roman"/>
          <w:sz w:val="24"/>
        </w:rPr>
      </w:pPr>
    </w:p>
    <w:p w:rsidR="00FC64FC" w:rsidRPr="00923D2F" w:rsidRDefault="00FC64FC" w:rsidP="00FC64FC">
      <w:pPr>
        <w:pStyle w:val="a3"/>
        <w:jc w:val="right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ПОЛУЧЕHИЯ</w:t>
      </w:r>
      <w:r w:rsidRPr="00923D2F">
        <w:rPr>
          <w:rFonts w:ascii="Times New Roman" w:hAnsi="Times New Roman"/>
          <w:sz w:val="24"/>
        </w:rPr>
        <w:cr/>
      </w:r>
      <w:r w:rsidRPr="00923D2F">
        <w:rPr>
          <w:rFonts w:ascii="Times New Roman" w:hAnsi="Times New Roman"/>
          <w:sz w:val="24"/>
        </w:rPr>
        <w:cr/>
        <w:t>СРОК ПРЕДСТАВЛЕHИЯ</w:t>
      </w:r>
    </w:p>
    <w:p w:rsidR="000D79BC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</w:p>
    <w:p w:rsidR="000D79BC" w:rsidRDefault="000D79BC" w:rsidP="000D79BC">
      <w:pPr>
        <w:pStyle w:val="a3"/>
        <w:tabs>
          <w:tab w:val="left" w:pos="2115"/>
        </w:tabs>
        <w:outlineLvl w:val="0"/>
      </w:pPr>
      <w:r>
        <w:tab/>
      </w:r>
    </w:p>
    <w:p w:rsidR="000D79BC" w:rsidRPr="00923D2F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  <w:r w:rsidRPr="00714375">
        <w:br w:type="page"/>
      </w:r>
      <w:r w:rsidRPr="00923D2F">
        <w:rPr>
          <w:rFonts w:ascii="Times New Roman" w:hAnsi="Times New Roman"/>
        </w:rPr>
        <w:lastRenderedPageBreak/>
        <w:br w:type="page"/>
      </w:r>
      <w:bookmarkStart w:id="6" w:name="f0"/>
    </w:p>
    <w:p w:rsidR="00FC64FC" w:rsidRPr="00320346" w:rsidRDefault="00FC64FC" w:rsidP="00FC64FC">
      <w:pPr>
        <w:pStyle w:val="a3"/>
        <w:widowControl w:val="0"/>
        <w:tabs>
          <w:tab w:val="right" w:pos="10206"/>
        </w:tabs>
        <w:ind w:left="7371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16"/>
        </w:rPr>
        <w:lastRenderedPageBreak/>
        <w:t>Согласно письму</w:t>
      </w:r>
      <w:r w:rsidRPr="00B35799">
        <w:rPr>
          <w:rFonts w:ascii="Times New Roman" w:hAnsi="Times New Roman"/>
          <w:color w:val="000000"/>
          <w:sz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 xml:space="preserve">Минсельхозпрода Республики Беларусь </w:t>
      </w:r>
      <w:r>
        <w:rPr>
          <w:rFonts w:ascii="Times New Roman" w:hAnsi="Times New Roman"/>
          <w:color w:val="000000"/>
          <w:sz w:val="16"/>
        </w:rPr>
        <w:t xml:space="preserve">для  </w:t>
      </w:r>
      <w:r>
        <w:rPr>
          <w:rFonts w:ascii="Times New Roman" w:hAnsi="Times New Roman"/>
          <w:sz w:val="16"/>
          <w:szCs w:val="16"/>
        </w:rPr>
        <w:t xml:space="preserve">отчета </w:t>
      </w:r>
      <w:r w:rsidR="00320346">
        <w:rPr>
          <w:rFonts w:ascii="Times New Roman" w:hAnsi="Times New Roman"/>
          <w:sz w:val="16"/>
          <w:szCs w:val="16"/>
        </w:rPr>
        <w:t>за</w:t>
      </w:r>
      <w:r>
        <w:rPr>
          <w:rFonts w:ascii="Times New Roman" w:hAnsi="Times New Roman"/>
          <w:sz w:val="16"/>
          <w:szCs w:val="16"/>
        </w:rPr>
        <w:t xml:space="preserve">  202</w:t>
      </w:r>
      <w:r w:rsidR="003F3121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>г</w:t>
      </w:r>
      <w:r w:rsidRPr="006D3694">
        <w:rPr>
          <w:rFonts w:ascii="Times New Roman" w:hAnsi="Times New Roman"/>
          <w:b/>
          <w:sz w:val="24"/>
          <w:szCs w:val="24"/>
        </w:rPr>
        <w:t xml:space="preserve"> </w:t>
      </w:r>
    </w:p>
    <w:p w:rsidR="00FC64FC" w:rsidRPr="00320346" w:rsidRDefault="00FC64FC" w:rsidP="000D79BC">
      <w:pPr>
        <w:pStyle w:val="a3"/>
        <w:widowControl w:val="0"/>
        <w:tabs>
          <w:tab w:val="right" w:pos="10206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6D3694" w:rsidRDefault="000D79BC" w:rsidP="000D79BC">
      <w:pPr>
        <w:pStyle w:val="a3"/>
        <w:widowControl w:val="0"/>
        <w:tabs>
          <w:tab w:val="right" w:pos="10206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D3694">
        <w:rPr>
          <w:rFonts w:ascii="Times New Roman" w:hAnsi="Times New Roman"/>
          <w:b/>
          <w:sz w:val="24"/>
          <w:szCs w:val="24"/>
        </w:rPr>
        <w:t>Титульный лист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</w:rPr>
        <w:t xml:space="preserve">по </w:t>
      </w:r>
      <w:r w:rsidRPr="006D3694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bookmarkStart w:id="7" w:name="title3"/>
      <w:bookmarkEnd w:id="7"/>
      <w:r w:rsidR="00790554">
        <w:rPr>
          <w:rFonts w:ascii="Times New Roman" w:hAnsi="Times New Roman"/>
          <w:b/>
          <w:sz w:val="18"/>
          <w:szCs w:val="18"/>
          <w:u w:val="single"/>
        </w:rPr>
        <w:t>ОАО "СВАТКИ"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sz w:val="12"/>
          <w:szCs w:val="12"/>
        </w:rPr>
      </w:pPr>
      <w:r w:rsidRPr="006D3694">
        <w:rPr>
          <w:rFonts w:ascii="Times New Roman" w:hAnsi="Times New Roman"/>
          <w:sz w:val="12"/>
          <w:szCs w:val="12"/>
        </w:rPr>
        <w:t>(наименование организации)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b/>
        </w:rPr>
      </w:pP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  <w:b/>
        </w:rPr>
        <w:t>В сводный отчет включены</w:t>
      </w:r>
      <w:r w:rsidRPr="006D3694">
        <w:rPr>
          <w:rFonts w:ascii="Times New Roman" w:hAnsi="Times New Roman"/>
        </w:rPr>
        <w:t>:</w:t>
      </w:r>
    </w:p>
    <w:tbl>
      <w:tblPr>
        <w:tblW w:w="1044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993"/>
        <w:gridCol w:w="1417"/>
        <w:gridCol w:w="1701"/>
        <w:gridCol w:w="1769"/>
      </w:tblGrid>
      <w:tr w:rsidR="000D79BC" w:rsidRPr="006D3694" w:rsidTr="00054037">
        <w:trPr>
          <w:trHeight w:val="680"/>
        </w:trPr>
        <w:tc>
          <w:tcPr>
            <w:tcW w:w="4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Код строки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Количество организаций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Сумма уставного капитала,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  <w:tc>
          <w:tcPr>
            <w:tcW w:w="176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в т.</w:t>
            </w:r>
            <w:r w:rsidR="00A61CB7" w:rsidRPr="00A61CB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ч. доля государственной собственности,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</w:tr>
      <w:tr w:rsidR="000D79BC" w:rsidRPr="006D3694" w:rsidTr="00054037">
        <w:trPr>
          <w:trHeight w:val="293"/>
        </w:trPr>
        <w:tc>
          <w:tcPr>
            <w:tcW w:w="45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4</w:t>
            </w:r>
          </w:p>
        </w:tc>
        <w:tc>
          <w:tcPr>
            <w:tcW w:w="176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5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1.Государственные унитарные организации: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" w:name="f0r1010"/>
            <w:bookmarkEnd w:id="8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33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республиканские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" w:name="f0r1011"/>
            <w:bookmarkEnd w:id="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областные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" w:name="f0r1012"/>
            <w:bookmarkEnd w:id="1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районные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" w:name="f0r1013"/>
            <w:bookmarkEnd w:id="1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2.Открытые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79055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" w:name="f0r1020"/>
            <w:bookmarkEnd w:id="12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79055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2 272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79055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2 036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3.Закрытые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" w:name="f0r1030"/>
            <w:bookmarkEnd w:id="1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4.Общества с ограниченной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" w:name="f0r1040"/>
            <w:bookmarkEnd w:id="1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5.Общества с дополнительной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" w:name="f0r1050"/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6. Коллективно-долевые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" w:name="f0r1060"/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7. Коллективные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7" w:name="f0r1070"/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8. Кооперативы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8" w:name="f0r1080"/>
            <w:bookmarkEnd w:id="1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9. Совхозы и другие государственные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9" w:name="f0r1090"/>
            <w:bookmarkEnd w:id="1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0" w:name="f0r1091"/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" w:name="f0r1092"/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" w:name="f0r1093"/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" w:name="f0r1094"/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10. Колхозы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" w:name="f0r1100"/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" w:name="f0r1101"/>
            <w:bookmarkEnd w:id="2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11. Частные унитарные организации*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6" w:name="f0r1102"/>
            <w:bookmarkEnd w:id="2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12. Крестьянские (фермерские) хозяйства 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" w:name="f0r1103"/>
            <w:bookmarkEnd w:id="2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" w:name="f0r1104"/>
            <w:bookmarkEnd w:id="2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" w:name="f0r1110"/>
            <w:bookmarkEnd w:id="2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0" w:name="f0r1111"/>
            <w:bookmarkEnd w:id="3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</w:t>
            </w:r>
            <w:r w:rsidRPr="006D3694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6D3694">
              <w:rPr>
                <w:rFonts w:ascii="Times New Roman" w:hAnsi="Times New Roman"/>
                <w:sz w:val="18"/>
                <w:szCs w:val="18"/>
              </w:rPr>
              <w:t>. Государственные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1" w:name="f0r1120"/>
            <w:bookmarkEnd w:id="3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D36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79055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2" w:name="f0r1130"/>
            <w:bookmarkEnd w:id="32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79055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2 272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79055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2 036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Pr="004B1D53" w:rsidRDefault="000D79BC" w:rsidP="00A61CB7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>– количество организаций,</w:t>
            </w:r>
            <w:r w:rsidR="00A61CB7" w:rsidRPr="00A61C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присоединивших</w:t>
            </w:r>
            <w:r w:rsidRPr="000056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сельскохозяйственные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FA8">
              <w:rPr>
                <w:rFonts w:ascii="Times New Roman" w:hAnsi="Times New Roman"/>
                <w:sz w:val="18"/>
                <w:szCs w:val="18"/>
              </w:rPr>
              <w:t>11</w:t>
            </w:r>
            <w:r w:rsidRPr="00513FA8">
              <w:rPr>
                <w:rFonts w:ascii="Times New Roman" w:hAnsi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3" w:name="f0r1131"/>
            <w:bookmarkEnd w:id="3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подсобные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4" w:name="f0r1132"/>
            <w:bookmarkEnd w:id="3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филиалов</w:t>
            </w:r>
            <w:r w:rsidRPr="0054005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включенных в консолидированную бухгалтерскую отчетность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5" w:name="f0r1133"/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D79BC" w:rsidRPr="00A61CB7" w:rsidRDefault="000D79BC" w:rsidP="00A61CB7">
      <w:pPr>
        <w:pStyle w:val="a3"/>
        <w:widowControl w:val="0"/>
        <w:spacing w:before="24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Все стоимостные показатели показываются в тысячах рублей, а количественные – в тоннах.</w:t>
      </w:r>
    </w:p>
    <w:p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Отчет утвержден (рассмотрен), и по нему сделаны сле</w:t>
      </w:r>
      <w:bookmarkEnd w:id="6"/>
      <w:r w:rsidRPr="00A61CB7">
        <w:rPr>
          <w:rFonts w:ascii="Times New Roman" w:hAnsi="Times New Roman"/>
          <w:sz w:val="18"/>
          <w:szCs w:val="18"/>
        </w:rPr>
        <w:t>дующие замечания и предложения:</w:t>
      </w:r>
    </w:p>
    <w:p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*Заполняют только реформированные хозяйства</w:t>
      </w: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6D3694">
        <w:rPr>
          <w:rFonts w:ascii="Times New Roman" w:hAnsi="Times New Roman"/>
        </w:rPr>
        <w:lastRenderedPageBreak/>
        <w:br w:type="page"/>
      </w:r>
      <w:bookmarkStart w:id="36" w:name="f1"/>
    </w:p>
    <w:bookmarkEnd w:id="36"/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83450B" w:rsidTr="00046EC2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83450B" w:rsidTr="00046EC2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83450B" w:rsidTr="00046EC2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450B" w:rsidRPr="000D79BC" w:rsidRDefault="0083450B" w:rsidP="00046EC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83450B" w:rsidTr="00046EC2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83450B" w:rsidTr="00046EC2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3D265C" w:rsidRDefault="0083450B" w:rsidP="00046EC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3D265C" w:rsidRDefault="0083450B" w:rsidP="0083450B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1</w:t>
            </w:r>
            <w:r w:rsidRPr="003D265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816395">
              <w:rPr>
                <w:b/>
                <w:sz w:val="18"/>
                <w:szCs w:val="18"/>
              </w:rPr>
              <w:t xml:space="preserve"> </w:t>
            </w:r>
            <w:r w:rsidRPr="003D265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202</w:t>
            </w:r>
            <w:r w:rsidR="003F3121">
              <w:rPr>
                <w:b/>
                <w:sz w:val="18"/>
                <w:szCs w:val="18"/>
              </w:rPr>
              <w:t>5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3450B" w:rsidTr="00046EC2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790554" w:rsidP="00046EC2">
            <w:pPr>
              <w:rPr>
                <w:sz w:val="18"/>
                <w:szCs w:val="18"/>
              </w:rPr>
            </w:pPr>
            <w:bookmarkStart w:id="37" w:name="title7"/>
            <w:bookmarkEnd w:id="37"/>
            <w:r>
              <w:rPr>
                <w:sz w:val="18"/>
                <w:szCs w:val="18"/>
              </w:rPr>
              <w:t>ОАО "СВАТКИ"</w:t>
            </w:r>
            <w:r w:rsidR="0083450B"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bookmarkStart w:id="38" w:name="unn1"/>
            <w:bookmarkEnd w:id="38"/>
            <w:r w:rsidR="00790554">
              <w:rPr>
                <w:sz w:val="18"/>
                <w:szCs w:val="18"/>
              </w:rPr>
              <w:t>600203369</w:t>
            </w:r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bookmarkStart w:id="39" w:name="joint"/>
            <w:bookmarkEnd w:id="39"/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83450B" w:rsidTr="00046EC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790554" w:rsidP="00046EC2">
            <w:pPr>
              <w:rPr>
                <w:sz w:val="18"/>
                <w:szCs w:val="18"/>
              </w:rPr>
            </w:pPr>
            <w:bookmarkStart w:id="40" w:name="adress1"/>
            <w:bookmarkEnd w:id="40"/>
            <w:r>
              <w:rPr>
                <w:sz w:val="18"/>
                <w:szCs w:val="18"/>
              </w:rPr>
              <w:t>222381 Минская обл. Мядельский р-н. д.Сватки</w:t>
            </w:r>
            <w:r w:rsidR="0083450B"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325B4" w:rsidRDefault="0083450B" w:rsidP="00046EC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325B4" w:rsidRDefault="0083450B" w:rsidP="00046EC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325B4" w:rsidRDefault="0083450B" w:rsidP="00046EC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83450B" w:rsidRPr="00670171" w:rsidRDefault="0083450B" w:rsidP="00046EC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83450B" w:rsidTr="00046EC2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F8617A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743169" w:rsidRDefault="0083450B" w:rsidP="0083450B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3450B" w:rsidRPr="00743169" w:rsidRDefault="0083450B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3450B" w:rsidTr="00046EC2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41" w:name="f1r110"/>
            <w:bookmarkEnd w:id="41"/>
            <w:r>
              <w:rPr>
                <w:b/>
                <w:sz w:val="20"/>
                <w:szCs w:val="20"/>
              </w:rPr>
              <w:t>22 565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19 322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2" w:name="f1r120"/>
            <w:bookmarkEnd w:id="4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3" w:name="f1r130"/>
            <w:bookmarkEnd w:id="4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4" w:name="f1r131"/>
            <w:bookmarkEnd w:id="4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5" w:name="f1r132"/>
            <w:bookmarkEnd w:id="4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6" w:name="f1r133"/>
            <w:bookmarkEnd w:id="4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47" w:name="f1r140"/>
            <w:bookmarkEnd w:id="47"/>
            <w:r>
              <w:rPr>
                <w:b/>
                <w:sz w:val="20"/>
                <w:szCs w:val="20"/>
              </w:rPr>
              <w:t>326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1 022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8" w:name="f1r150"/>
            <w:bookmarkEnd w:id="4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49" w:name="f1r160"/>
            <w:bookmarkEnd w:id="4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50" w:name="f1r170"/>
            <w:bookmarkEnd w:id="50"/>
            <w:r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51" w:name="f1r180"/>
            <w:bookmarkEnd w:id="5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52" w:name="f1r190"/>
            <w:bookmarkEnd w:id="52"/>
            <w:r>
              <w:rPr>
                <w:b/>
                <w:bCs/>
                <w:sz w:val="20"/>
                <w:szCs w:val="20"/>
              </w:rPr>
              <w:t>23 044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20 504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E95246" w:rsidRDefault="0083450B" w:rsidP="00046EC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53" w:name="f1r210"/>
            <w:bookmarkEnd w:id="53"/>
            <w:r>
              <w:rPr>
                <w:b/>
                <w:sz w:val="20"/>
                <w:szCs w:val="20"/>
              </w:rPr>
              <w:t>8 398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8 401</w:t>
            </w:r>
          </w:p>
        </w:tc>
      </w:tr>
      <w:tr w:rsidR="0083450B" w:rsidTr="00046EC2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E95246" w:rsidRDefault="0083450B" w:rsidP="00046EC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4" w:name="f1r211"/>
            <w:bookmarkEnd w:id="54"/>
            <w:r>
              <w:rPr>
                <w:rFonts w:ascii="Times New Roman" w:hAnsi="Times New Roman"/>
                <w:b/>
              </w:rPr>
              <w:t>2 474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1 967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5" w:name="f1r212"/>
            <w:bookmarkEnd w:id="55"/>
            <w:r>
              <w:rPr>
                <w:rFonts w:ascii="Times New Roman" w:hAnsi="Times New Roman"/>
                <w:b/>
              </w:rPr>
              <w:t>5 067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5 813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6" w:name="f1r213"/>
            <w:bookmarkEnd w:id="56"/>
            <w:r>
              <w:rPr>
                <w:rFonts w:ascii="Times New Roman" w:hAnsi="Times New Roman"/>
                <w:b/>
              </w:rPr>
              <w:t>807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7" w:name="f1r214"/>
            <w:bookmarkEnd w:id="57"/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83450B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8" w:name="f1r215"/>
            <w:bookmarkEnd w:id="5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83450B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9" w:name="f1r216"/>
            <w:bookmarkEnd w:id="5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676D3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60" w:name="f1r220"/>
            <w:bookmarkEnd w:id="6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61" w:name="f1r230"/>
            <w:bookmarkEnd w:id="6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62" w:name="f1r240"/>
            <w:bookmarkEnd w:id="62"/>
            <w:r>
              <w:rPr>
                <w:b/>
                <w:sz w:val="20"/>
                <w:szCs w:val="20"/>
              </w:rPr>
              <w:t>420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563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63" w:name="f1r250"/>
            <w:bookmarkEnd w:id="63"/>
            <w:r>
              <w:rPr>
                <w:b/>
                <w:sz w:val="20"/>
                <w:szCs w:val="20"/>
              </w:rPr>
              <w:t>960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1 333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64" w:name="f1r260"/>
            <w:bookmarkEnd w:id="6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65" w:name="f1r270"/>
            <w:bookmarkEnd w:id="65"/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66" w:name="f1r280"/>
            <w:bookmarkEnd w:id="6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7" w:name="f1r290"/>
            <w:bookmarkEnd w:id="67"/>
            <w:r>
              <w:rPr>
                <w:b/>
                <w:bCs/>
                <w:sz w:val="20"/>
                <w:szCs w:val="20"/>
              </w:rPr>
              <w:t>9 789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10 308</w:t>
            </w:r>
          </w:p>
        </w:tc>
      </w:tr>
      <w:tr w:rsidR="0083450B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8" w:name="f1r300"/>
            <w:bookmarkEnd w:id="68"/>
            <w:r>
              <w:rPr>
                <w:b/>
                <w:bCs/>
                <w:sz w:val="20"/>
                <w:szCs w:val="20"/>
              </w:rPr>
              <w:t>32 833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30 812</w:t>
            </w:r>
          </w:p>
        </w:tc>
      </w:tr>
      <w:tr w:rsidR="00790554" w:rsidTr="00046EC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90554" w:rsidRDefault="00790554" w:rsidP="00046E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83450B" w:rsidRPr="00A325B4" w:rsidRDefault="0083450B" w:rsidP="0083450B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83450B" w:rsidTr="00046EC2">
        <w:trPr>
          <w:trHeight w:val="338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9F36D0" w:rsidRDefault="0083450B" w:rsidP="00046EC2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9F36D0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743169" w:rsidRDefault="0083450B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3450B" w:rsidRPr="00743169" w:rsidRDefault="0083450B" w:rsidP="00046EC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3450B" w:rsidTr="00046EC2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3450B" w:rsidRPr="00670171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83450B" w:rsidTr="00046EC2">
        <w:trPr>
          <w:trHeight w:val="312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69" w:name="f1r410"/>
            <w:bookmarkEnd w:id="69"/>
            <w:r>
              <w:rPr>
                <w:b/>
                <w:sz w:val="20"/>
                <w:szCs w:val="20"/>
              </w:rPr>
              <w:t>2 272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2 272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70" w:name="f1r420"/>
            <w:bookmarkEnd w:id="7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BD615C" w:rsidRDefault="0083450B" w:rsidP="00046EC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BD615C" w:rsidRDefault="0083450B" w:rsidP="00046EC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1" w:name="f1r430"/>
            <w:bookmarkEnd w:id="7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BD615C" w:rsidRDefault="0083450B" w:rsidP="00046EC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72" w:name="f1r440"/>
            <w:bookmarkEnd w:id="7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73" w:name="f1r450"/>
            <w:bookmarkEnd w:id="73"/>
            <w:r>
              <w:rPr>
                <w:b/>
                <w:sz w:val="20"/>
                <w:szCs w:val="20"/>
              </w:rPr>
              <w:t>7 297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5 891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74" w:name="f1r460"/>
            <w:bookmarkEnd w:id="74"/>
            <w:r>
              <w:rPr>
                <w:b/>
                <w:sz w:val="20"/>
                <w:szCs w:val="20"/>
              </w:rPr>
              <w:t>-316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-518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0D79BC" w:rsidRDefault="0083450B" w:rsidP="00046EC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5" w:name="f1r470"/>
            <w:bookmarkEnd w:id="7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0D79BC" w:rsidRDefault="0083450B" w:rsidP="00046EC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76" w:name="f1r480"/>
            <w:bookmarkEnd w:id="7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77" w:name="f1r490"/>
            <w:bookmarkEnd w:id="77"/>
            <w:r>
              <w:rPr>
                <w:b/>
                <w:sz w:val="20"/>
                <w:szCs w:val="20"/>
              </w:rPr>
              <w:t>9 253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7 645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78" w:name="f1r510"/>
            <w:bookmarkEnd w:id="78"/>
            <w:r>
              <w:rPr>
                <w:b/>
                <w:sz w:val="20"/>
                <w:szCs w:val="20"/>
              </w:rPr>
              <w:t>871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1 187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79" w:name="f1r520"/>
            <w:bookmarkEnd w:id="79"/>
            <w:r>
              <w:rPr>
                <w:b/>
                <w:sz w:val="20"/>
                <w:szCs w:val="20"/>
              </w:rPr>
              <w:t>2 404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2 031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80" w:name="f1r530"/>
            <w:bookmarkEnd w:id="8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1" w:name="f1r540"/>
            <w:bookmarkEnd w:id="81"/>
            <w:r>
              <w:rPr>
                <w:b/>
                <w:sz w:val="20"/>
                <w:szCs w:val="20"/>
              </w:rPr>
              <w:t>1 274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2 051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82" w:name="f1r550"/>
            <w:bookmarkEnd w:id="8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3" w:name="f1r560"/>
            <w:bookmarkEnd w:id="83"/>
            <w:r>
              <w:rPr>
                <w:b/>
                <w:sz w:val="20"/>
                <w:szCs w:val="20"/>
              </w:rPr>
              <w:t>994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1 249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84" w:name="f1r590"/>
            <w:bookmarkEnd w:id="84"/>
            <w:r>
              <w:rPr>
                <w:b/>
                <w:bCs/>
                <w:sz w:val="20"/>
                <w:szCs w:val="20"/>
              </w:rPr>
              <w:t>5 543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6 518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5" w:name="f1r610"/>
            <w:bookmarkEnd w:id="85"/>
            <w:r>
              <w:rPr>
                <w:b/>
                <w:sz w:val="20"/>
                <w:szCs w:val="20"/>
              </w:rPr>
              <w:t>1 125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1 009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6" w:name="f1r620"/>
            <w:bookmarkEnd w:id="86"/>
            <w:r>
              <w:rPr>
                <w:b/>
                <w:sz w:val="20"/>
                <w:szCs w:val="20"/>
              </w:rPr>
              <w:t>443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426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7" w:name="f1r630"/>
            <w:bookmarkEnd w:id="87"/>
            <w:r>
              <w:rPr>
                <w:b/>
                <w:sz w:val="20"/>
                <w:szCs w:val="20"/>
              </w:rPr>
              <w:t>15 704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14 858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20493" w:rsidRDefault="0083450B" w:rsidP="00046EC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8" w:name="f1r631"/>
            <w:bookmarkEnd w:id="88"/>
            <w:r>
              <w:rPr>
                <w:b/>
                <w:sz w:val="20"/>
                <w:szCs w:val="20"/>
              </w:rPr>
              <w:t>10 731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9 367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50B" w:rsidRPr="003C732E" w:rsidRDefault="0083450B" w:rsidP="00046EC2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50B" w:rsidRPr="003C732E" w:rsidRDefault="0083450B" w:rsidP="00046EC2">
            <w:pPr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89" w:name="f1r632"/>
            <w:bookmarkEnd w:id="89"/>
            <w:r>
              <w:rPr>
                <w:b/>
                <w:sz w:val="20"/>
                <w:szCs w:val="20"/>
              </w:rPr>
              <w:t>2 353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2 258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0" w:name="f1r633"/>
            <w:bookmarkEnd w:id="90"/>
            <w:r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389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1" w:name="f1r634"/>
            <w:bookmarkEnd w:id="91"/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2" w:name="f1r635"/>
            <w:bookmarkEnd w:id="92"/>
            <w:r>
              <w:rPr>
                <w:b/>
                <w:sz w:val="20"/>
                <w:szCs w:val="20"/>
              </w:rPr>
              <w:t>231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3" w:name="f1r636"/>
            <w:bookmarkEnd w:id="93"/>
            <w:r>
              <w:rPr>
                <w:b/>
                <w:sz w:val="20"/>
                <w:szCs w:val="20"/>
              </w:rPr>
              <w:t>1 538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1 941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4" w:name="f1r637"/>
            <w:bookmarkEnd w:id="94"/>
            <w:r>
              <w:rPr>
                <w:b/>
                <w:sz w:val="20"/>
                <w:szCs w:val="20"/>
              </w:rPr>
              <w:t>539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539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5" w:name="f1r638"/>
            <w:bookmarkEnd w:id="95"/>
            <w:r>
              <w:rPr>
                <w:b/>
                <w:sz w:val="20"/>
                <w:szCs w:val="20"/>
              </w:rPr>
              <w:t>142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96" w:name="f1r640"/>
            <w:bookmarkEnd w:id="9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bookmarkStart w:id="97" w:name="f1r650"/>
            <w:bookmarkEnd w:id="97"/>
            <w:r>
              <w:rPr>
                <w:b/>
                <w:sz w:val="20"/>
                <w:szCs w:val="20"/>
              </w:rPr>
              <w:t>765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356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98" w:name="f1r660"/>
            <w:bookmarkEnd w:id="9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  <w:bookmarkStart w:id="99" w:name="f1r670"/>
            <w:bookmarkEnd w:id="9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3C732E" w:rsidRDefault="0083450B" w:rsidP="0004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00" w:name="f1r690"/>
            <w:bookmarkEnd w:id="100"/>
            <w:r>
              <w:rPr>
                <w:b/>
                <w:bCs/>
                <w:sz w:val="20"/>
                <w:szCs w:val="20"/>
              </w:rPr>
              <w:t>18 037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16 649</w:t>
            </w:r>
          </w:p>
        </w:tc>
      </w:tr>
      <w:tr w:rsidR="0083450B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Default="0083450B" w:rsidP="00046E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01" w:name="f1r700"/>
            <w:bookmarkEnd w:id="101"/>
            <w:r>
              <w:rPr>
                <w:b/>
                <w:bCs/>
                <w:sz w:val="20"/>
                <w:szCs w:val="20"/>
              </w:rPr>
              <w:t>32 833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3C732E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30 812</w:t>
            </w:r>
          </w:p>
        </w:tc>
      </w:tr>
      <w:tr w:rsidR="00790554" w:rsidRPr="003C732E" w:rsidTr="00046EC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Default="00790554" w:rsidP="00046E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EF7224" w:rsidRDefault="00EF7224" w:rsidP="0083450B">
      <w:pPr>
        <w:pStyle w:val="a3"/>
        <w:tabs>
          <w:tab w:val="left" w:pos="2340"/>
        </w:tabs>
        <w:rPr>
          <w:rFonts w:ascii="Times New Roman" w:hAnsi="Times New Roman"/>
          <w:sz w:val="10"/>
          <w:szCs w:val="10"/>
          <w:lang w:val="en-US"/>
        </w:rPr>
      </w:pPr>
    </w:p>
    <w:p w:rsidR="0083450B" w:rsidRPr="002E77C4" w:rsidRDefault="00EF7224" w:rsidP="0083450B">
      <w:pPr>
        <w:pStyle w:val="a3"/>
        <w:tabs>
          <w:tab w:val="left" w:pos="2340"/>
        </w:tabs>
        <w:rPr>
          <w:rFonts w:ascii="Times New Roman" w:hAnsi="Times New Roman"/>
          <w:sz w:val="10"/>
          <w:szCs w:val="10"/>
          <w:lang w:val="en-US"/>
        </w:rPr>
      </w:pPr>
      <w:r>
        <w:rPr>
          <w:rFonts w:ascii="Times New Roman" w:hAnsi="Times New Roman"/>
          <w:sz w:val="10"/>
          <w:szCs w:val="10"/>
          <w:lang w:val="en-US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83450B" w:rsidTr="00046EC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92C37" w:rsidRDefault="0083450B" w:rsidP="00046EC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92C37" w:rsidRDefault="0083450B" w:rsidP="00046EC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92C37" w:rsidRDefault="0083450B" w:rsidP="00046EC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92C37" w:rsidRDefault="0083450B" w:rsidP="00046EC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692C37" w:rsidRDefault="0083450B" w:rsidP="00046EC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3450B" w:rsidRPr="00000891" w:rsidRDefault="0083450B" w:rsidP="00046EC2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83450B" w:rsidTr="00046EC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83450B" w:rsidTr="00046EC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83450B" w:rsidTr="00046EC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83450B" w:rsidTr="00046EC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83450B" w:rsidTr="00046EC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83450B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2326C0">
              <w:rPr>
                <w:b/>
                <w:sz w:val="18"/>
                <w:szCs w:val="18"/>
              </w:rPr>
              <w:t xml:space="preserve">январь 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202</w:t>
            </w:r>
            <w:r w:rsidR="003F3121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325B4">
              <w:rPr>
                <w:b/>
                <w:sz w:val="18"/>
                <w:szCs w:val="18"/>
              </w:rPr>
              <w:t>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790554" w:rsidP="00046EC2">
            <w:pPr>
              <w:rPr>
                <w:sz w:val="18"/>
                <w:szCs w:val="18"/>
              </w:rPr>
            </w:pPr>
            <w:bookmarkStart w:id="102" w:name="title8"/>
            <w:bookmarkEnd w:id="102"/>
            <w:r>
              <w:rPr>
                <w:sz w:val="18"/>
                <w:szCs w:val="18"/>
              </w:rPr>
              <w:t>ОАО "СВАТКИ"</w:t>
            </w:r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790554" w:rsidP="00046EC2">
            <w:pPr>
              <w:rPr>
                <w:sz w:val="18"/>
                <w:szCs w:val="18"/>
              </w:rPr>
            </w:pPr>
            <w:bookmarkStart w:id="103" w:name="unn2"/>
            <w:bookmarkEnd w:id="103"/>
            <w:r>
              <w:rPr>
                <w:sz w:val="18"/>
                <w:szCs w:val="18"/>
              </w:rPr>
              <w:t>600203369</w:t>
            </w:r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  <w:lang w:val="en-US"/>
              </w:rPr>
            </w:pPr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bookmarkStart w:id="104" w:name="joint1"/>
            <w:bookmarkEnd w:id="104"/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83450B" w:rsidTr="00046EC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A325B4" w:rsidRDefault="0083450B" w:rsidP="00046EC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A325B4" w:rsidRDefault="00790554" w:rsidP="00046EC2">
            <w:pPr>
              <w:rPr>
                <w:sz w:val="18"/>
                <w:szCs w:val="18"/>
              </w:rPr>
            </w:pPr>
            <w:bookmarkStart w:id="105" w:name="adress2"/>
            <w:bookmarkEnd w:id="105"/>
            <w:r>
              <w:rPr>
                <w:sz w:val="18"/>
                <w:szCs w:val="18"/>
              </w:rPr>
              <w:t>222381 Минская обл. Мядельский р-н. д.Сватки</w:t>
            </w:r>
          </w:p>
        </w:tc>
      </w:tr>
      <w:tr w:rsidR="0083450B" w:rsidTr="00046EC2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985B03" w:rsidRDefault="0083450B" w:rsidP="0083450B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За январь-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дека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брь 202</w:t>
            </w:r>
            <w:r w:rsidR="003F3121">
              <w:rPr>
                <w:rFonts w:ascii="Times New Roman" w:hAnsi="Times New Roman"/>
                <w:b/>
                <w:sz w:val="14"/>
                <w:szCs w:val="14"/>
              </w:rPr>
              <w:t>5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 xml:space="preserve"> года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3450B" w:rsidRPr="00985B03" w:rsidRDefault="0083450B" w:rsidP="0083450B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За январь-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дека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брь 202</w:t>
            </w:r>
            <w:r w:rsidR="003F3121">
              <w:rPr>
                <w:rFonts w:ascii="Times New Roman" w:hAnsi="Times New Roman"/>
                <w:b/>
                <w:sz w:val="14"/>
                <w:szCs w:val="14"/>
              </w:rPr>
              <w:t>4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 xml:space="preserve"> года</w:t>
            </w:r>
          </w:p>
        </w:tc>
      </w:tr>
      <w:tr w:rsidR="0083450B" w:rsidTr="00046EC2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4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06" w:name="f2r10"/>
            <w:bookmarkEnd w:id="106"/>
            <w:r>
              <w:rPr>
                <w:b/>
                <w:sz w:val="18"/>
                <w:szCs w:val="18"/>
              </w:rPr>
              <w:t>9 337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7 828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07" w:name="f2r20"/>
            <w:bookmarkEnd w:id="107"/>
            <w:r>
              <w:rPr>
                <w:b/>
                <w:sz w:val="18"/>
                <w:szCs w:val="18"/>
              </w:rPr>
              <w:t>10 388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7 427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08" w:name="f2r30"/>
            <w:bookmarkEnd w:id="108"/>
            <w:r>
              <w:rPr>
                <w:b/>
                <w:sz w:val="18"/>
                <w:szCs w:val="18"/>
              </w:rPr>
              <w:t>-1 051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401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09" w:name="f2r40"/>
            <w:bookmarkEnd w:id="109"/>
            <w:r>
              <w:rPr>
                <w:b/>
                <w:sz w:val="18"/>
                <w:szCs w:val="18"/>
              </w:rPr>
              <w:t>714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603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10" w:name="f2r50"/>
            <w:bookmarkEnd w:id="110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1" w:name="f2r60"/>
            <w:bookmarkEnd w:id="111"/>
            <w:r>
              <w:rPr>
                <w:b/>
                <w:sz w:val="18"/>
                <w:szCs w:val="18"/>
              </w:rPr>
              <w:t>-1 765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-202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2" w:name="f2r70"/>
            <w:bookmarkEnd w:id="112"/>
            <w:r>
              <w:rPr>
                <w:b/>
                <w:sz w:val="18"/>
                <w:szCs w:val="18"/>
              </w:rPr>
              <w:t>2 809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1 257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3" w:name="f2r80"/>
            <w:bookmarkEnd w:id="113"/>
            <w:r>
              <w:rPr>
                <w:b/>
                <w:sz w:val="18"/>
                <w:szCs w:val="18"/>
              </w:rPr>
              <w:t>311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298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4" w:name="f2r90"/>
            <w:bookmarkEnd w:id="114"/>
            <w:r>
              <w:rPr>
                <w:b/>
                <w:sz w:val="18"/>
                <w:szCs w:val="18"/>
              </w:rPr>
              <w:t>733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757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5" w:name="f2r100"/>
            <w:bookmarkEnd w:id="115"/>
            <w:r>
              <w:rPr>
                <w:b/>
                <w:sz w:val="18"/>
                <w:szCs w:val="18"/>
              </w:rPr>
              <w:t>553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6" w:name="f2r101"/>
            <w:bookmarkEnd w:id="116"/>
            <w:r>
              <w:rPr>
                <w:b/>
                <w:sz w:val="18"/>
                <w:szCs w:val="18"/>
              </w:rPr>
              <w:t>250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302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17" w:name="f2r102"/>
            <w:bookmarkEnd w:id="11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18" w:name="f2r103"/>
            <w:bookmarkEnd w:id="11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19" w:name="f2r104"/>
            <w:bookmarkEnd w:id="119"/>
            <w:r>
              <w:rPr>
                <w:b/>
                <w:sz w:val="18"/>
                <w:szCs w:val="18"/>
              </w:rPr>
              <w:t>303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0" w:name="f2r110"/>
            <w:bookmarkEnd w:id="120"/>
            <w:r>
              <w:rPr>
                <w:b/>
                <w:sz w:val="18"/>
                <w:szCs w:val="18"/>
              </w:rPr>
              <w:t>922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769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1" w:name="f2r111"/>
            <w:bookmarkEnd w:id="121"/>
            <w:r>
              <w:rPr>
                <w:b/>
                <w:sz w:val="18"/>
                <w:szCs w:val="18"/>
              </w:rPr>
              <w:t>922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769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22" w:name="f2r112"/>
            <w:bookmarkEnd w:id="12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3" w:name="f2r120"/>
            <w:bookmarkEnd w:id="123"/>
            <w:r>
              <w:rPr>
                <w:b/>
                <w:sz w:val="18"/>
                <w:szCs w:val="18"/>
              </w:rPr>
              <w:t>214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24" w:name="f2r121"/>
            <w:bookmarkEnd w:id="12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5" w:name="f2r122"/>
            <w:bookmarkEnd w:id="125"/>
            <w:r>
              <w:rPr>
                <w:b/>
                <w:sz w:val="18"/>
                <w:szCs w:val="18"/>
              </w:rPr>
              <w:t>214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6" w:name="f2r130"/>
            <w:bookmarkEnd w:id="126"/>
            <w:r>
              <w:rPr>
                <w:b/>
                <w:sz w:val="18"/>
                <w:szCs w:val="18"/>
              </w:rPr>
              <w:t>388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7" w:name="f2r131"/>
            <w:bookmarkEnd w:id="127"/>
            <w:r>
              <w:rPr>
                <w:b/>
                <w:sz w:val="18"/>
                <w:szCs w:val="18"/>
              </w:rPr>
              <w:t>85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28" w:name="f2r132"/>
            <w:bookmarkEnd w:id="12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29" w:name="f2r133"/>
            <w:bookmarkEnd w:id="129"/>
            <w:r>
              <w:rPr>
                <w:b/>
                <w:sz w:val="18"/>
                <w:szCs w:val="18"/>
              </w:rPr>
              <w:t>303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30" w:name="f2r140"/>
            <w:bookmarkEnd w:id="130"/>
            <w:r>
              <w:rPr>
                <w:b/>
                <w:sz w:val="18"/>
                <w:szCs w:val="18"/>
              </w:rPr>
              <w:t>-543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-397</w:t>
            </w:r>
          </w:p>
        </w:tc>
      </w:tr>
      <w:tr w:rsidR="0083450B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31" w:name="f2r150"/>
            <w:bookmarkEnd w:id="131"/>
            <w:r>
              <w:rPr>
                <w:b/>
                <w:sz w:val="18"/>
                <w:szCs w:val="18"/>
              </w:rPr>
              <w:t>190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</w:t>
            </w:r>
          </w:p>
        </w:tc>
      </w:tr>
      <w:tr w:rsidR="00790554" w:rsidTr="00046EC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90554" w:rsidRPr="00566863" w:rsidRDefault="00790554" w:rsidP="00046EC2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Pr="00566863" w:rsidRDefault="00790554" w:rsidP="00046E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3450B" w:rsidRDefault="0083450B" w:rsidP="0083450B">
      <w:pPr>
        <w:jc w:val="right"/>
      </w:pPr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512" w:type="dxa"/>
        <w:tblInd w:w="-176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9643C8" w:rsidTr="00EF7224">
        <w:trPr>
          <w:trHeight w:val="1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43C8" w:rsidRPr="00136C12" w:rsidRDefault="009643C8" w:rsidP="009643C8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3C8" w:rsidRPr="00136C12" w:rsidRDefault="009643C8" w:rsidP="009643C8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3C8" w:rsidRPr="00985B03" w:rsidRDefault="009643C8" w:rsidP="009643C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За январь-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дека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брь 202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5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 xml:space="preserve"> года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43C8" w:rsidRPr="00985B03" w:rsidRDefault="009643C8" w:rsidP="009643C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За январь-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дека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брь 202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4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 xml:space="preserve"> года</w:t>
            </w:r>
          </w:p>
        </w:tc>
      </w:tr>
      <w:tr w:rsidR="0083450B" w:rsidTr="00E60FE2">
        <w:trPr>
          <w:trHeight w:val="123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4</w:t>
            </w: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32" w:name="f2r160"/>
            <w:bookmarkEnd w:id="13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33" w:name="f2r170"/>
            <w:bookmarkEnd w:id="13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34" w:name="f2r180"/>
            <w:bookmarkEnd w:id="13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35" w:name="f2r190"/>
            <w:bookmarkEnd w:id="13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36" w:name="f2r200"/>
            <w:bookmarkEnd w:id="13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37" w:name="f2r210"/>
            <w:bookmarkEnd w:id="137"/>
            <w:r>
              <w:rPr>
                <w:b/>
                <w:sz w:val="18"/>
                <w:szCs w:val="18"/>
              </w:rPr>
              <w:t>190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</w:t>
            </w: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38" w:name="f2r220"/>
            <w:bookmarkEnd w:id="138"/>
            <w:r>
              <w:rPr>
                <w:b/>
                <w:sz w:val="18"/>
                <w:szCs w:val="18"/>
              </w:rPr>
              <w:t>1 418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1 354</w:t>
            </w: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39" w:name="f2r230"/>
            <w:bookmarkEnd w:id="13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40" w:name="f2r240"/>
            <w:bookmarkEnd w:id="140"/>
            <w:r>
              <w:rPr>
                <w:b/>
                <w:sz w:val="18"/>
                <w:szCs w:val="18"/>
              </w:rPr>
              <w:t>1 608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1 714</w:t>
            </w: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41" w:name="f2r250"/>
            <w:bookmarkEnd w:id="141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42" w:name="f2r260"/>
            <w:bookmarkEnd w:id="142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43" w:name="f2r270"/>
            <w:bookmarkEnd w:id="143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83450B" w:rsidTr="00EF7224">
        <w:trPr>
          <w:trHeight w:val="3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EF722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44" w:name="f2r270A"/>
            <w:bookmarkEnd w:id="144"/>
            <w:r>
              <w:rPr>
                <w:b/>
                <w:sz w:val="18"/>
                <w:szCs w:val="18"/>
              </w:rPr>
              <w:t>190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</w:t>
            </w: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45" w:name="f2r280"/>
            <w:bookmarkEnd w:id="14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46" w:name="f2r280A"/>
            <w:bookmarkEnd w:id="14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47" w:name="f2r290"/>
            <w:bookmarkEnd w:id="147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48" w:name="f"/>
            <w:bookmarkStart w:id="149" w:name="f2r290A"/>
            <w:bookmarkEnd w:id="148"/>
            <w:bookmarkEnd w:id="14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0" w:name="f2r295"/>
            <w:bookmarkEnd w:id="15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83450B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1" w:name="f2r295A"/>
            <w:bookmarkEnd w:id="151"/>
            <w:r>
              <w:rPr>
                <w:b/>
                <w:sz w:val="18"/>
                <w:szCs w:val="18"/>
              </w:rPr>
              <w:t>2 502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862</w:t>
            </w:r>
          </w:p>
        </w:tc>
      </w:tr>
      <w:tr w:rsidR="00790554" w:rsidTr="00046EC2">
        <w:trPr>
          <w:trHeight w:val="25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Pr="00566863" w:rsidRDefault="00790554" w:rsidP="00046EC2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Pr="00566863" w:rsidRDefault="00790554" w:rsidP="00046E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3450B" w:rsidRPr="0044504D" w:rsidRDefault="0083450B" w:rsidP="0083450B">
      <w:pPr>
        <w:pStyle w:val="a3"/>
        <w:widowControl w:val="0"/>
        <w:rPr>
          <w:rFonts w:ascii="Times New Roman" w:hAnsi="Times New Roman"/>
          <w:sz w:val="10"/>
          <w:szCs w:val="10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83450B" w:rsidTr="00046EC2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Расшифровка прочих доходов и расходов по текущей деятельности</w:t>
            </w:r>
          </w:p>
        </w:tc>
      </w:tr>
      <w:tr w:rsidR="0083450B" w:rsidTr="00046EC2">
        <w:trPr>
          <w:trHeight w:val="17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3450B" w:rsidRPr="00136C12" w:rsidRDefault="0083450B" w:rsidP="00046EC2">
            <w:pPr>
              <w:ind w:left="-122"/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 xml:space="preserve"> За аналогичный период прошлого года </w:t>
            </w:r>
          </w:p>
        </w:tc>
      </w:tr>
      <w:tr w:rsidR="0083450B" w:rsidTr="00046EC2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</w:rPr>
            </w:pPr>
            <w:r w:rsidRPr="00136C12">
              <w:rPr>
                <w:b/>
                <w:sz w:val="14"/>
                <w:szCs w:val="14"/>
              </w:rPr>
              <w:t xml:space="preserve"> расход </w:t>
            </w:r>
          </w:p>
        </w:tc>
      </w:tr>
      <w:tr w:rsidR="0083450B" w:rsidTr="00046EC2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136C12">
              <w:rPr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136C12">
              <w:rPr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136C12">
              <w:rPr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136C12">
              <w:rPr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136C12">
              <w:rPr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136C12">
              <w:rPr>
                <w:b/>
                <w:sz w:val="14"/>
                <w:szCs w:val="14"/>
                <w:lang w:val="en-US"/>
              </w:rPr>
              <w:t>6</w:t>
            </w:r>
          </w:p>
        </w:tc>
      </w:tr>
      <w:tr w:rsidR="0083450B" w:rsidTr="00046EC2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52" w:name="f2r300"/>
            <w:bookmarkEnd w:id="152"/>
            <w:r w:rsidR="00790554">
              <w:rPr>
                <w:b/>
                <w:sz w:val="18"/>
                <w:szCs w:val="18"/>
              </w:rPr>
              <w:t>2 692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1 222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83450B" w:rsidTr="00046EC2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3" w:name="f2r301"/>
            <w:bookmarkEnd w:id="153"/>
            <w:r>
              <w:rPr>
                <w:b/>
                <w:sz w:val="18"/>
                <w:szCs w:val="18"/>
              </w:rPr>
              <w:t>517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83450B" w:rsidTr="00046EC2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54" w:name="f2r310"/>
            <w:bookmarkEnd w:id="154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 w:rsidR="0083450B" w:rsidTr="00EF7224">
        <w:trPr>
          <w:trHeight w:val="54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450B" w:rsidRPr="00EF7224" w:rsidRDefault="0083450B" w:rsidP="00046EC2">
            <w:pPr>
              <w:rPr>
                <w:b/>
                <w:bCs/>
                <w:sz w:val="16"/>
                <w:szCs w:val="16"/>
              </w:rPr>
            </w:pPr>
            <w:r w:rsidRPr="00EF7224">
              <w:rPr>
                <w:b/>
                <w:bCs/>
                <w:sz w:val="16"/>
                <w:szCs w:val="16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EF7224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EF722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EF7224" w:rsidRDefault="0083450B" w:rsidP="00046EC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F7224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EF7224" w:rsidRDefault="0083450B" w:rsidP="00046EC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F7224">
              <w:rPr>
                <w:b/>
                <w:sz w:val="16"/>
                <w:szCs w:val="16"/>
                <w:lang w:val="en-US"/>
              </w:rPr>
              <w:t>4</w:t>
            </w:r>
          </w:p>
        </w:tc>
      </w:tr>
      <w:tr w:rsidR="0083450B" w:rsidTr="00EF7224">
        <w:trPr>
          <w:trHeight w:val="21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5" w:name="f2r400"/>
            <w:bookmarkEnd w:id="155"/>
            <w:r>
              <w:rPr>
                <w:b/>
                <w:sz w:val="18"/>
                <w:szCs w:val="18"/>
              </w:rPr>
              <w:t>10 372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8 699</w:t>
            </w:r>
          </w:p>
        </w:tc>
      </w:tr>
      <w:tr w:rsidR="0083450B" w:rsidTr="00046EC2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56" w:name="f2r400A"/>
            <w:bookmarkEnd w:id="156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3450B" w:rsidRPr="00A4660E" w:rsidRDefault="0083450B" w:rsidP="00046EC2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A4660E" w:rsidRDefault="0083450B" w:rsidP="00046EC2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7" w:name="f2r401"/>
            <w:bookmarkEnd w:id="157"/>
            <w:r>
              <w:rPr>
                <w:b/>
                <w:sz w:val="18"/>
                <w:szCs w:val="18"/>
              </w:rPr>
              <w:t>1 558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1 073</w:t>
            </w:r>
          </w:p>
        </w:tc>
      </w:tr>
      <w:tr w:rsidR="0083450B" w:rsidTr="00046EC2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3450B" w:rsidRPr="00A4660E" w:rsidRDefault="0083450B" w:rsidP="00046EC2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A4660E" w:rsidRDefault="0083450B" w:rsidP="00046EC2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8" w:name="f2r402"/>
            <w:bookmarkEnd w:id="158"/>
            <w:r>
              <w:rPr>
                <w:b/>
                <w:sz w:val="18"/>
                <w:szCs w:val="18"/>
              </w:rPr>
              <w:t>8 830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6 354</w:t>
            </w:r>
          </w:p>
        </w:tc>
      </w:tr>
      <w:tr w:rsidR="0083450B" w:rsidTr="00EF7224">
        <w:trPr>
          <w:trHeight w:val="27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3450B" w:rsidRPr="00A4660E" w:rsidRDefault="0083450B" w:rsidP="00046EC2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A4660E" w:rsidRDefault="0083450B" w:rsidP="00046EC2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59" w:name="f2r403"/>
            <w:bookmarkEnd w:id="159"/>
            <w:r>
              <w:rPr>
                <w:b/>
                <w:sz w:val="18"/>
                <w:szCs w:val="18"/>
              </w:rPr>
              <w:t>1 492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671</w:t>
            </w:r>
          </w:p>
        </w:tc>
      </w:tr>
      <w:tr w:rsidR="0083450B" w:rsidTr="00046EC2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60" w:name="f2r410"/>
            <w:bookmarkEnd w:id="160"/>
            <w:r>
              <w:rPr>
                <w:b/>
                <w:sz w:val="18"/>
                <w:szCs w:val="18"/>
              </w:rPr>
              <w:t>-17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-2,3</w:t>
            </w:r>
          </w:p>
        </w:tc>
      </w:tr>
      <w:tr w:rsidR="0083450B" w:rsidTr="00046EC2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61" w:name="f2r411"/>
            <w:bookmarkEnd w:id="161"/>
            <w:r>
              <w:rPr>
                <w:b/>
                <w:sz w:val="18"/>
                <w:szCs w:val="18"/>
              </w:rPr>
              <w:t>-15,9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-2,5</w:t>
            </w:r>
          </w:p>
        </w:tc>
      </w:tr>
      <w:tr w:rsidR="0083450B" w:rsidTr="00046EC2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62" w:name="f2r412"/>
            <w:bookmarkEnd w:id="162"/>
            <w:r>
              <w:rPr>
                <w:b/>
                <w:sz w:val="18"/>
                <w:szCs w:val="18"/>
              </w:rPr>
              <w:t>1,7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4,5</w:t>
            </w:r>
          </w:p>
        </w:tc>
      </w:tr>
      <w:tr w:rsidR="0083450B" w:rsidTr="00E60FE2">
        <w:trPr>
          <w:trHeight w:val="31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50B" w:rsidRPr="00566863" w:rsidRDefault="0083450B" w:rsidP="00046EC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63" w:name="f2r413"/>
            <w:bookmarkEnd w:id="163"/>
            <w:r>
              <w:rPr>
                <w:b/>
                <w:sz w:val="18"/>
                <w:szCs w:val="18"/>
              </w:rPr>
              <w:t>-22,5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50B" w:rsidRPr="0056686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-10,7</w:t>
            </w:r>
          </w:p>
        </w:tc>
      </w:tr>
      <w:tr w:rsidR="00EF7224" w:rsidTr="00EF7224">
        <w:trPr>
          <w:trHeight w:val="35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7224" w:rsidRPr="00BF0CDF" w:rsidRDefault="009C5601" w:rsidP="009C5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9C5601">
              <w:rPr>
                <w:sz w:val="18"/>
                <w:szCs w:val="18"/>
              </w:rPr>
              <w:t>ыручка от реализации продукции, товаров, работ, услуг,</w:t>
            </w:r>
            <w:r>
              <w:rPr>
                <w:sz w:val="18"/>
                <w:szCs w:val="18"/>
              </w:rPr>
              <w:t xml:space="preserve"> </w:t>
            </w:r>
            <w:r w:rsidRPr="009C5601">
              <w:rPr>
                <w:sz w:val="18"/>
                <w:szCs w:val="18"/>
              </w:rPr>
              <w:t>оплаченная неденежной формой расчетов с учетом норм</w:t>
            </w:r>
            <w:r>
              <w:rPr>
                <w:sz w:val="18"/>
                <w:szCs w:val="18"/>
              </w:rPr>
              <w:t xml:space="preserve"> </w:t>
            </w:r>
            <w:r w:rsidRPr="009C5601">
              <w:rPr>
                <w:sz w:val="18"/>
                <w:szCs w:val="18"/>
              </w:rPr>
              <w:t>постановления Совмина от 19.10.22 № 713 (из строки 400);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224" w:rsidRPr="00BF0CDF" w:rsidRDefault="00EF7224" w:rsidP="00D74B8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F7224" w:rsidRPr="00566863" w:rsidRDefault="00790554" w:rsidP="00D74B81">
            <w:pPr>
              <w:jc w:val="center"/>
              <w:rPr>
                <w:b/>
                <w:sz w:val="18"/>
                <w:szCs w:val="18"/>
              </w:rPr>
            </w:pPr>
            <w:bookmarkStart w:id="164" w:name="f2r414"/>
            <w:bookmarkEnd w:id="164"/>
            <w:r>
              <w:rPr>
                <w:b/>
                <w:sz w:val="18"/>
                <w:szCs w:val="18"/>
              </w:rPr>
              <w:t>720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224" w:rsidRPr="00566863" w:rsidRDefault="00790554" w:rsidP="00D74B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1 732</w:t>
            </w:r>
          </w:p>
        </w:tc>
      </w:tr>
      <w:tr w:rsidR="00EF7224" w:rsidTr="00EF7224">
        <w:trPr>
          <w:trHeight w:val="39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7224" w:rsidRPr="00566863" w:rsidRDefault="00EF7224" w:rsidP="00D74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="009C5601" w:rsidRPr="009C5601">
              <w:rPr>
                <w:sz w:val="18"/>
                <w:szCs w:val="18"/>
              </w:rPr>
              <w:t>из нее по согласованию через административную процедуру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224" w:rsidRDefault="00EF7224" w:rsidP="00D74B8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F7224" w:rsidRPr="00566863" w:rsidRDefault="00790554" w:rsidP="00D74B81">
            <w:pPr>
              <w:jc w:val="center"/>
              <w:rPr>
                <w:b/>
                <w:sz w:val="18"/>
                <w:szCs w:val="18"/>
              </w:rPr>
            </w:pPr>
            <w:bookmarkStart w:id="165" w:name="f2r415"/>
            <w:bookmarkEnd w:id="165"/>
            <w:r>
              <w:rPr>
                <w:b/>
                <w:sz w:val="18"/>
                <w:szCs w:val="18"/>
              </w:rPr>
              <w:t>720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224" w:rsidRPr="00566863" w:rsidRDefault="00790554" w:rsidP="00D74B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1 732</w:t>
            </w:r>
          </w:p>
        </w:tc>
      </w:tr>
      <w:tr w:rsidR="00790554" w:rsidTr="00EF7224">
        <w:trPr>
          <w:trHeight w:val="39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0554" w:rsidRDefault="00790554" w:rsidP="00D74B8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554" w:rsidRDefault="00790554" w:rsidP="00D74B8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90554" w:rsidRDefault="00790554" w:rsidP="00D74B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0554" w:rsidRDefault="00790554" w:rsidP="00D74B8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3450B" w:rsidRPr="002E77C4" w:rsidRDefault="0083450B" w:rsidP="0083450B">
      <w:pPr>
        <w:pStyle w:val="a3"/>
        <w:widowControl w:val="0"/>
        <w:ind w:firstLine="567"/>
        <w:rPr>
          <w:rFonts w:ascii="Times New Roman" w:hAnsi="Times New Roman"/>
          <w:sz w:val="10"/>
          <w:szCs w:val="10"/>
          <w:lang w:val="en-US"/>
        </w:rPr>
      </w:pPr>
    </w:p>
    <w:p w:rsidR="0083450B" w:rsidRPr="00EA481E" w:rsidRDefault="0083450B" w:rsidP="0083450B">
      <w:pPr>
        <w:pStyle w:val="a3"/>
        <w:jc w:val="right"/>
        <w:rPr>
          <w:rFonts w:ascii="Times New Roman" w:hAnsi="Times New Roman"/>
          <w:b/>
          <w:bCs/>
          <w:sz w:val="16"/>
          <w:szCs w:val="16"/>
        </w:rPr>
      </w:pPr>
      <w:r w:rsidRPr="00D47376">
        <w:br w:type="page"/>
      </w:r>
      <w:r w:rsidRPr="00EA481E">
        <w:rPr>
          <w:rFonts w:ascii="Times New Roman" w:hAnsi="Times New Roman"/>
          <w:b/>
          <w:bCs/>
          <w:sz w:val="16"/>
          <w:szCs w:val="16"/>
        </w:rPr>
        <w:t>Форма  №3 лист 1</w:t>
      </w:r>
    </w:p>
    <w:tbl>
      <w:tblPr>
        <w:tblW w:w="11106" w:type="dxa"/>
        <w:tblLayout w:type="fixed"/>
        <w:tblLook w:val="0000" w:firstRow="0" w:lastRow="0" w:firstColumn="0" w:lastColumn="0" w:noHBand="0" w:noVBand="0"/>
      </w:tblPr>
      <w:tblGrid>
        <w:gridCol w:w="236"/>
        <w:gridCol w:w="720"/>
        <w:gridCol w:w="921"/>
        <w:gridCol w:w="901"/>
        <w:gridCol w:w="653"/>
        <w:gridCol w:w="960"/>
        <w:gridCol w:w="960"/>
        <w:gridCol w:w="960"/>
        <w:gridCol w:w="840"/>
        <w:gridCol w:w="1046"/>
        <w:gridCol w:w="1114"/>
        <w:gridCol w:w="923"/>
        <w:gridCol w:w="872"/>
      </w:tblGrid>
      <w:tr w:rsidR="0083450B" w:rsidTr="00046EC2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3</w:t>
            </w:r>
          </w:p>
        </w:tc>
      </w:tr>
      <w:tr w:rsidR="0083450B" w:rsidTr="00046EC2">
        <w:trPr>
          <w:trHeight w:val="2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Республики Беларусь </w:t>
            </w:r>
          </w:p>
        </w:tc>
      </w:tr>
      <w:tr w:rsidR="0083450B" w:rsidTr="00046EC2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450B" w:rsidRDefault="0083450B" w:rsidP="00046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12.12.2016 № 104</w:t>
            </w:r>
          </w:p>
        </w:tc>
      </w:tr>
      <w:tr w:rsidR="0083450B" w:rsidTr="00046EC2">
        <w:trPr>
          <w:trHeight w:val="80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83450B" w:rsidTr="00046EC2">
        <w:trPr>
          <w:trHeight w:val="255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изменении собственного капитала</w:t>
            </w:r>
          </w:p>
        </w:tc>
      </w:tr>
      <w:tr w:rsidR="0083450B" w:rsidTr="00046EC2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932054" w:rsidRDefault="0083450B" w:rsidP="00046EC2">
            <w:pPr>
              <w:ind w:firstLineChars="200" w:firstLine="402"/>
              <w:jc w:val="right"/>
              <w:rPr>
                <w:b/>
                <w:sz w:val="20"/>
                <w:szCs w:val="20"/>
              </w:rPr>
            </w:pPr>
            <w:r w:rsidRPr="00932054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38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932054" w:rsidRDefault="0083450B" w:rsidP="0083450B">
            <w:pPr>
              <w:rPr>
                <w:b/>
                <w:sz w:val="20"/>
                <w:szCs w:val="20"/>
              </w:rPr>
            </w:pPr>
            <w:r w:rsidRPr="002326C0">
              <w:rPr>
                <w:b/>
                <w:sz w:val="18"/>
                <w:szCs w:val="18"/>
              </w:rPr>
              <w:t>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326C0">
              <w:rPr>
                <w:b/>
                <w:sz w:val="18"/>
                <w:szCs w:val="18"/>
              </w:rPr>
              <w:t>-</w:t>
            </w:r>
            <w:r w:rsidRPr="004F79D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32054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</w:t>
            </w:r>
            <w:r w:rsidR="003F3121">
              <w:rPr>
                <w:b/>
                <w:sz w:val="20"/>
                <w:szCs w:val="20"/>
              </w:rPr>
              <w:t>5</w:t>
            </w:r>
            <w:r w:rsidRPr="00932054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Default="00790554" w:rsidP="00046EC2">
            <w:pPr>
              <w:rPr>
                <w:sz w:val="20"/>
                <w:szCs w:val="20"/>
              </w:rPr>
            </w:pPr>
            <w:bookmarkStart w:id="166" w:name="title9"/>
            <w:bookmarkEnd w:id="166"/>
            <w:r>
              <w:rPr>
                <w:sz w:val="20"/>
                <w:szCs w:val="20"/>
              </w:rPr>
              <w:t>ОАО "СВАТКИ"</w:t>
            </w:r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Default="00790554" w:rsidP="00046EC2">
            <w:pPr>
              <w:rPr>
                <w:sz w:val="20"/>
                <w:szCs w:val="20"/>
              </w:rPr>
            </w:pPr>
            <w:bookmarkStart w:id="167" w:name="unn3"/>
            <w:bookmarkEnd w:id="167"/>
            <w:r>
              <w:rPr>
                <w:sz w:val="20"/>
                <w:szCs w:val="20"/>
              </w:rPr>
              <w:t>600203369</w:t>
            </w:r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Default="0083450B" w:rsidP="00046EC2">
            <w:pPr>
              <w:rPr>
                <w:sz w:val="20"/>
                <w:szCs w:val="20"/>
              </w:rPr>
            </w:pPr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Default="0083450B" w:rsidP="00046EC2">
            <w:pPr>
              <w:rPr>
                <w:sz w:val="20"/>
                <w:szCs w:val="20"/>
              </w:rPr>
            </w:pPr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Default="0083450B" w:rsidP="00046EC2">
            <w:pPr>
              <w:rPr>
                <w:sz w:val="20"/>
                <w:szCs w:val="20"/>
              </w:rPr>
            </w:pPr>
            <w:bookmarkStart w:id="168" w:name="joint2"/>
            <w:bookmarkEnd w:id="168"/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8B14CA" w:rsidRDefault="0083450B" w:rsidP="00046EC2">
            <w:pPr>
              <w:rPr>
                <w:sz w:val="18"/>
                <w:szCs w:val="18"/>
              </w:rPr>
            </w:pPr>
            <w:r w:rsidRPr="008B14CA">
              <w:rPr>
                <w:sz w:val="18"/>
                <w:szCs w:val="18"/>
              </w:rPr>
              <w:t>тыс. руб.</w:t>
            </w:r>
          </w:p>
        </w:tc>
      </w:tr>
      <w:tr w:rsidR="0083450B" w:rsidTr="00046EC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Pr="00020A41" w:rsidRDefault="0083450B" w:rsidP="00046EC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3450B" w:rsidRDefault="00790554" w:rsidP="00046EC2">
            <w:pPr>
              <w:rPr>
                <w:sz w:val="20"/>
                <w:szCs w:val="20"/>
              </w:rPr>
            </w:pPr>
            <w:bookmarkStart w:id="169" w:name="adress3"/>
            <w:bookmarkEnd w:id="169"/>
            <w:r>
              <w:rPr>
                <w:sz w:val="20"/>
                <w:szCs w:val="20"/>
              </w:rPr>
              <w:t>222381 Минская обл. Мядельский р-н. д.Сватки</w:t>
            </w:r>
          </w:p>
        </w:tc>
      </w:tr>
      <w:tr w:rsidR="0083450B" w:rsidTr="00046EC2">
        <w:trPr>
          <w:trHeight w:val="70"/>
        </w:trPr>
        <w:tc>
          <w:tcPr>
            <w:tcW w:w="7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</w:tr>
      <w:tr w:rsidR="0083450B" w:rsidTr="00046EC2">
        <w:trPr>
          <w:trHeight w:val="1171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ind w:left="-55" w:right="-108"/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Устав-ный капитал (80)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Неопла-ченная часть уставного капитала (75-1, итог минус)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Собст-венные акции (доли в уставном капитале) (81, итог минус)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Резерв-ный капитал  (82)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Добавоч-ный капитал (83)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Нераспре-деленная прибыль (непокрытый убыток) (84)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Чистая прибыль (убыток) (99)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Итого</w:t>
            </w:r>
          </w:p>
        </w:tc>
      </w:tr>
      <w:tr w:rsidR="0083450B" w:rsidTr="00046EC2">
        <w:trPr>
          <w:trHeight w:val="156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10</w:t>
            </w:r>
          </w:p>
        </w:tc>
      </w:tr>
      <w:tr w:rsidR="0083450B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B63F30" w:rsidRDefault="0083450B" w:rsidP="00046EC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3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70" w:name="f3r10"/>
            <w:bookmarkEnd w:id="170"/>
            <w:r>
              <w:rPr>
                <w:b/>
                <w:sz w:val="18"/>
                <w:szCs w:val="18"/>
              </w:rPr>
              <w:t>2 272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5 411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11 510</w:t>
            </w:r>
          </w:p>
        </w:tc>
      </w:tr>
      <w:tr w:rsidR="0083450B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71" w:name="f3r20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72" w:name="f3r3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8B14CA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B63F30" w:rsidRDefault="0083450B" w:rsidP="00046EC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3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73" w:name="f3r40"/>
            <w:bookmarkEnd w:id="173"/>
            <w:r>
              <w:rPr>
                <w:b/>
                <w:sz w:val="18"/>
                <w:szCs w:val="18"/>
              </w:rPr>
              <w:t>2 272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5 411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11 510</w:t>
            </w:r>
          </w:p>
        </w:tc>
      </w:tr>
      <w:tr w:rsidR="008B14CA" w:rsidTr="008B14CA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B63F30" w:rsidRDefault="0083450B" w:rsidP="00046EC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</w:t>
            </w:r>
            <w:r w:rsidRPr="002326C0">
              <w:rPr>
                <w:b/>
                <w:sz w:val="18"/>
                <w:szCs w:val="18"/>
              </w:rPr>
              <w:t xml:space="preserve">январь –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Pr="00B63F30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4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83450B" w:rsidP="008B14CA">
            <w:pPr>
              <w:jc w:val="center"/>
              <w:rPr>
                <w:b/>
                <w:sz w:val="18"/>
                <w:szCs w:val="18"/>
              </w:rPr>
            </w:pPr>
            <w:bookmarkStart w:id="174" w:name="f3r50"/>
            <w:bookmarkEnd w:id="174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83450B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83450B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83450B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790554" w:rsidP="008B1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2 079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790554" w:rsidP="008B1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1 653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83450B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CA53BE" w:rsidRDefault="00790554" w:rsidP="008B1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3 732</w:t>
            </w:r>
          </w:p>
        </w:tc>
      </w:tr>
      <w:tr w:rsidR="008B14CA" w:rsidTr="008B14CA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8B14CA">
        <w:trPr>
          <w:trHeight w:val="210"/>
        </w:trPr>
        <w:tc>
          <w:tcPr>
            <w:tcW w:w="2778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  <w:bookmarkStart w:id="175" w:name="f3r51"/>
            <w:bookmarkEnd w:id="175"/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8B1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8B1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</w:t>
            </w: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76" w:name="f3r52"/>
            <w:bookmarkEnd w:id="17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1 354</w:t>
            </w: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77" w:name="f3r53"/>
            <w:bookmarkEnd w:id="17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78" w:name="f3r54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79" w:name="f3r55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0" w:name="f3r56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1" w:name="f3r57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2 018</w:t>
            </w: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2" w:name="f3r58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191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3" w:name="f3r59"/>
            <w:bookmarkEnd w:id="18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8B14CA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4" w:name="f3r60"/>
            <w:bookmarkEnd w:id="18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7 590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7 590</w:t>
            </w: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8B14CA">
            <w:pPr>
              <w:ind w:firstLine="142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8B14CA">
        <w:trPr>
          <w:trHeight w:val="32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  <w:bookmarkStart w:id="185" w:name="f3r61"/>
            <w:bookmarkEnd w:id="185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8B14C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6" w:name="f3r62"/>
            <w:bookmarkEnd w:id="18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7" w:name="f3r63"/>
            <w:bookmarkEnd w:id="18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8" w:name="f3r64"/>
            <w:bookmarkEnd w:id="18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3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89" w:name="f3r65"/>
            <w:bookmarkEnd w:id="18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90" w:name="f3r66"/>
            <w:bookmarkEnd w:id="19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8B14CA" w:rsidTr="00046EC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91" w:name="f3r67"/>
            <w:bookmarkEnd w:id="19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7 574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7 574</w:t>
            </w:r>
          </w:p>
        </w:tc>
      </w:tr>
      <w:tr w:rsidR="008B14CA" w:rsidTr="00046EC2">
        <w:trPr>
          <w:trHeight w:val="88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92" w:name="f3r68"/>
            <w:bookmarkEnd w:id="19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14CA" w:rsidTr="00046EC2">
        <w:trPr>
          <w:trHeight w:val="239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4CA" w:rsidRPr="00020A41" w:rsidRDefault="008B14CA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B14CA" w:rsidRPr="00020A41" w:rsidRDefault="008B14CA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  <w:bookmarkStart w:id="193" w:name="f3r69"/>
            <w:bookmarkEnd w:id="19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B14CA" w:rsidRPr="00CA53BE" w:rsidRDefault="008B14CA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3450B" w:rsidRDefault="0083450B" w:rsidP="0083450B">
      <w:pPr>
        <w:pStyle w:val="a3"/>
        <w:jc w:val="right"/>
      </w:pPr>
      <w:r>
        <w:br w:type="page"/>
      </w:r>
    </w:p>
    <w:tbl>
      <w:tblPr>
        <w:tblW w:w="1107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36"/>
        <w:gridCol w:w="653"/>
        <w:gridCol w:w="960"/>
        <w:gridCol w:w="960"/>
        <w:gridCol w:w="960"/>
        <w:gridCol w:w="840"/>
        <w:gridCol w:w="1046"/>
        <w:gridCol w:w="1114"/>
        <w:gridCol w:w="838"/>
        <w:gridCol w:w="872"/>
      </w:tblGrid>
      <w:tr w:rsidR="0083450B" w:rsidRPr="00390AC9" w:rsidTr="00046EC2">
        <w:trPr>
          <w:trHeight w:val="8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ind w:left="-55" w:right="-108"/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 xml:space="preserve">Резерв-ный капитал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Добавоч-ный капитал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Нераспре-деленная прибыль (непокрытый 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Чистая прибыль (убыток)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Итого</w:t>
            </w:r>
          </w:p>
        </w:tc>
      </w:tr>
      <w:tr w:rsidR="0083450B" w:rsidRPr="00020A41" w:rsidTr="00046EC2">
        <w:trPr>
          <w:trHeight w:val="18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136C12" w:rsidRDefault="0083450B" w:rsidP="00046EC2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10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94" w:name="f3r70"/>
            <w:bookmarkEnd w:id="19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95" w:name="f3r80"/>
            <w:bookmarkEnd w:id="19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96" w:name="f3r90"/>
            <w:bookmarkEnd w:id="19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B63F30" w:rsidRDefault="0083450B" w:rsidP="0083450B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4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97" w:name="f3r100"/>
            <w:bookmarkEnd w:id="197"/>
            <w:r>
              <w:rPr>
                <w:b/>
                <w:sz w:val="18"/>
                <w:szCs w:val="18"/>
              </w:rPr>
              <w:t>2 272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5 891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-511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7 652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B63F30" w:rsidRDefault="0083450B" w:rsidP="00046EC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4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198" w:name="f3r110"/>
            <w:bookmarkEnd w:id="198"/>
            <w:r>
              <w:rPr>
                <w:b/>
                <w:sz w:val="18"/>
                <w:szCs w:val="18"/>
              </w:rPr>
              <w:t>2 272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-511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7 652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199" w:name="f3r120"/>
            <w:bookmarkEnd w:id="19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0" w:name="f3r130"/>
            <w:bookmarkEnd w:id="20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B63F30" w:rsidRDefault="0083450B" w:rsidP="00046EC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4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01" w:name="f3r140"/>
            <w:bookmarkEnd w:id="201"/>
            <w:r>
              <w:rPr>
                <w:b/>
                <w:sz w:val="18"/>
                <w:szCs w:val="18"/>
              </w:rPr>
              <w:t>2 272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-518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7 645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B63F30" w:rsidRDefault="0083450B" w:rsidP="00046EC2">
            <w:pPr>
              <w:jc w:val="both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</w:t>
            </w:r>
            <w:r w:rsidRPr="002326C0">
              <w:rPr>
                <w:b/>
                <w:sz w:val="18"/>
                <w:szCs w:val="18"/>
              </w:rPr>
              <w:t xml:space="preserve">январь – </w:t>
            </w:r>
            <w:r>
              <w:rPr>
                <w:b/>
                <w:sz w:val="18"/>
                <w:szCs w:val="18"/>
              </w:rPr>
              <w:t>декабрь</w:t>
            </w:r>
            <w:r w:rsidRPr="00B63F30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63F30">
              <w:rPr>
                <w:b/>
                <w:sz w:val="18"/>
                <w:szCs w:val="18"/>
              </w:rPr>
              <w:t>года</w:t>
            </w:r>
          </w:p>
          <w:p w:rsidR="0083450B" w:rsidRPr="00660EBB" w:rsidRDefault="0083450B" w:rsidP="00046EC2">
            <w:pPr>
              <w:jc w:val="both"/>
              <w:rPr>
                <w:sz w:val="18"/>
                <w:szCs w:val="18"/>
              </w:rPr>
            </w:pPr>
            <w:r w:rsidRPr="00D12833">
              <w:rPr>
                <w:b/>
                <w:sz w:val="18"/>
                <w:szCs w:val="18"/>
              </w:rPr>
              <w:t>Увеличение</w:t>
            </w:r>
            <w:r w:rsidRPr="00660EBB">
              <w:rPr>
                <w:sz w:val="18"/>
                <w:szCs w:val="18"/>
              </w:rPr>
              <w:t xml:space="preserve">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2" w:name="f3r150"/>
            <w:bookmarkEnd w:id="202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1 418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1 608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3" w:name="f3r151"/>
            <w:bookmarkEnd w:id="203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4" w:name="f3r152"/>
            <w:bookmarkEnd w:id="20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1 418</w:t>
            </w: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5" w:name="f3r153"/>
            <w:bookmarkEnd w:id="20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6" w:name="f3r154"/>
            <w:bookmarkEnd w:id="20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7" w:name="f3r155"/>
            <w:bookmarkEnd w:id="20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8" w:name="f3r156"/>
            <w:bookmarkEnd w:id="20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09" w:name="f3r157"/>
            <w:bookmarkEnd w:id="20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0" w:name="f3r158"/>
            <w:bookmarkEnd w:id="21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1" w:name="f3r159"/>
            <w:bookmarkEnd w:id="21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2" w:name="f3r160"/>
            <w:bookmarkEnd w:id="212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3" w:name="f3r161"/>
            <w:bookmarkEnd w:id="213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4" w:name="f3r162"/>
            <w:bookmarkEnd w:id="21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5" w:name="f3r163"/>
            <w:bookmarkEnd w:id="21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6" w:name="f3r164"/>
            <w:bookmarkEnd w:id="21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7" w:name="f3r165"/>
            <w:bookmarkEnd w:id="21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8" w:name="f3r166"/>
            <w:bookmarkEnd w:id="21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19" w:name="f3r167"/>
            <w:bookmarkEnd w:id="21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20" w:name="f3r168"/>
            <w:bookmarkEnd w:id="22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21" w:name="f3r169"/>
            <w:bookmarkEnd w:id="22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22" w:name="f3r170"/>
            <w:bookmarkEnd w:id="22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23" w:name="f3r180"/>
            <w:bookmarkEnd w:id="22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020A41" w:rsidRDefault="0083450B" w:rsidP="00046EC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24" w:name="f3r190"/>
            <w:bookmarkEnd w:id="22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B63F30" w:rsidRDefault="0083450B" w:rsidP="0083450B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</w:t>
            </w:r>
            <w:r w:rsidR="0008717C">
              <w:rPr>
                <w:b/>
                <w:sz w:val="18"/>
                <w:szCs w:val="18"/>
              </w:rPr>
              <w:t>5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20A41" w:rsidRDefault="0083450B" w:rsidP="00046E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25" w:name="f3r200"/>
            <w:bookmarkEnd w:id="225"/>
            <w:r>
              <w:rPr>
                <w:b/>
                <w:sz w:val="18"/>
                <w:szCs w:val="18"/>
              </w:rPr>
              <w:t>2 272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7 297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-316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9 253</w:t>
            </w:r>
          </w:p>
        </w:tc>
      </w:tr>
      <w:tr w:rsidR="00790554" w:rsidRPr="00EC7908" w:rsidTr="00046EC2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Pr="00B63F30" w:rsidRDefault="00790554" w:rsidP="0083450B">
            <w:pPr>
              <w:rPr>
                <w:b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90554" w:rsidRPr="00020A41" w:rsidRDefault="00790554" w:rsidP="00046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Pr="00CA53BE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3450B" w:rsidRPr="003570F4" w:rsidRDefault="0083450B" w:rsidP="0083450B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226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83450B" w:rsidTr="00046EC2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3450B" w:rsidRPr="00F57E7A" w:rsidRDefault="0083450B" w:rsidP="00046EC2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83450B" w:rsidTr="00046EC2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3450B" w:rsidRPr="00F57E7A" w:rsidRDefault="0083450B" w:rsidP="00046EC2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83450B" w:rsidTr="00046EC2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450B" w:rsidRPr="00F57E7A" w:rsidRDefault="0083450B" w:rsidP="00046EC2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83450B" w:rsidTr="00046EC2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3450B" w:rsidTr="00046EC2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83450B" w:rsidTr="00046EC2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83450B" w:rsidTr="00046EC2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256A29" w:rsidRDefault="0083450B" w:rsidP="0083450B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 xml:space="preserve">за </w:t>
            </w:r>
            <w:r w:rsidRPr="002326C0">
              <w:rPr>
                <w:b/>
                <w:sz w:val="18"/>
                <w:szCs w:val="18"/>
              </w:rPr>
              <w:t>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326C0">
              <w:rPr>
                <w:b/>
                <w:sz w:val="18"/>
                <w:szCs w:val="18"/>
              </w:rPr>
              <w:t>-</w:t>
            </w:r>
            <w:r w:rsidRPr="004F79D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 202</w:t>
            </w:r>
            <w:r w:rsidR="003F3121">
              <w:rPr>
                <w:b/>
                <w:sz w:val="18"/>
                <w:szCs w:val="18"/>
              </w:rPr>
              <w:t>5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3450B" w:rsidTr="00046EC2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Default="00790554" w:rsidP="00046EC2">
            <w:pPr>
              <w:rPr>
                <w:sz w:val="20"/>
                <w:szCs w:val="20"/>
              </w:rPr>
            </w:pPr>
            <w:bookmarkStart w:id="227" w:name="title10"/>
            <w:bookmarkEnd w:id="227"/>
            <w:r>
              <w:rPr>
                <w:sz w:val="20"/>
                <w:szCs w:val="20"/>
              </w:rPr>
              <w:t>ОАО "СВАТКИ"</w:t>
            </w:r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Default="00790554" w:rsidP="00046EC2">
            <w:pPr>
              <w:rPr>
                <w:sz w:val="20"/>
                <w:szCs w:val="20"/>
              </w:rPr>
            </w:pPr>
            <w:bookmarkStart w:id="228" w:name="unn4"/>
            <w:bookmarkEnd w:id="228"/>
            <w:r>
              <w:rPr>
                <w:sz w:val="20"/>
                <w:szCs w:val="20"/>
              </w:rPr>
              <w:t>600203369</w:t>
            </w:r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Default="0083450B" w:rsidP="00046EC2">
            <w:pPr>
              <w:rPr>
                <w:sz w:val="20"/>
                <w:szCs w:val="20"/>
              </w:rPr>
            </w:pPr>
            <w:bookmarkStart w:id="229" w:name="joint3"/>
            <w:bookmarkEnd w:id="229"/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Pr="00F758E8" w:rsidRDefault="0083450B" w:rsidP="00046EC2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83450B" w:rsidTr="00046EC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3450B" w:rsidRDefault="00790554" w:rsidP="00046EC2">
            <w:pPr>
              <w:rPr>
                <w:sz w:val="20"/>
                <w:szCs w:val="20"/>
              </w:rPr>
            </w:pPr>
            <w:bookmarkStart w:id="230" w:name="adress4"/>
            <w:bookmarkEnd w:id="230"/>
            <w:r>
              <w:rPr>
                <w:sz w:val="20"/>
                <w:szCs w:val="20"/>
              </w:rPr>
              <w:t>222381 Минская обл. Мядельский р-н. д.Сватки</w:t>
            </w:r>
          </w:p>
        </w:tc>
      </w:tr>
      <w:tr w:rsidR="0083450B" w:rsidTr="00046EC2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3450B" w:rsidRPr="00057AB2" w:rsidRDefault="0083450B" w:rsidP="00046EC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83450B" w:rsidTr="00046EC2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985B03" w:rsidRDefault="0083450B" w:rsidP="0083450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985B03" w:rsidRDefault="0083450B" w:rsidP="0083450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3450B" w:rsidTr="00046EC2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83450B" w:rsidTr="00046EC2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1" w:name="f4r20"/>
            <w:bookmarkEnd w:id="231"/>
            <w:r>
              <w:rPr>
                <w:b/>
                <w:sz w:val="18"/>
                <w:szCs w:val="18"/>
              </w:rPr>
              <w:t>11 652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8 549</w:t>
            </w:r>
          </w:p>
        </w:tc>
      </w:tr>
      <w:tr w:rsidR="0083450B" w:rsidTr="00046EC2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83450B" w:rsidRPr="00A57223" w:rsidRDefault="0083450B" w:rsidP="00046EC2">
            <w:pPr>
              <w:ind w:left="175" w:firstLineChars="2" w:firstLine="4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2" w:name="f4r21"/>
            <w:bookmarkEnd w:id="232"/>
            <w:r>
              <w:rPr>
                <w:b/>
                <w:sz w:val="18"/>
                <w:szCs w:val="18"/>
              </w:rPr>
              <w:t>9 558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6 967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33" w:name="f4r22"/>
            <w:bookmarkEnd w:id="23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34" w:name="f4r23"/>
            <w:bookmarkEnd w:id="23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5" w:name="f4r24"/>
            <w:bookmarkEnd w:id="235"/>
            <w:r>
              <w:rPr>
                <w:b/>
                <w:sz w:val="18"/>
                <w:szCs w:val="18"/>
              </w:rPr>
              <w:t>2 094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1 582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6" w:name="f4r30"/>
            <w:bookmarkEnd w:id="236"/>
            <w:r>
              <w:rPr>
                <w:b/>
                <w:sz w:val="18"/>
                <w:szCs w:val="18"/>
              </w:rPr>
              <w:t>10 694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8 243</w:t>
            </w:r>
          </w:p>
        </w:tc>
      </w:tr>
      <w:tr w:rsidR="0083450B" w:rsidTr="00046EC2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3450B" w:rsidRPr="00A57223" w:rsidRDefault="0083450B" w:rsidP="00046EC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7" w:name="f4r31"/>
            <w:bookmarkEnd w:id="237"/>
            <w:r>
              <w:rPr>
                <w:b/>
                <w:sz w:val="18"/>
                <w:szCs w:val="18"/>
              </w:rPr>
              <w:t>5 500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4 008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8" w:name="f4r32"/>
            <w:bookmarkEnd w:id="238"/>
            <w:r>
              <w:rPr>
                <w:b/>
                <w:sz w:val="18"/>
                <w:szCs w:val="18"/>
              </w:rPr>
              <w:t>3 323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2 652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39" w:name="f4r33"/>
            <w:bookmarkEnd w:id="239"/>
            <w:r>
              <w:rPr>
                <w:b/>
                <w:sz w:val="18"/>
                <w:szCs w:val="18"/>
              </w:rPr>
              <w:t>703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653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0" w:name="f4r34"/>
            <w:bookmarkEnd w:id="240"/>
            <w:r>
              <w:rPr>
                <w:b/>
                <w:sz w:val="18"/>
                <w:szCs w:val="18"/>
              </w:rPr>
              <w:t>1 168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930</w:t>
            </w:r>
          </w:p>
        </w:tc>
      </w:tr>
      <w:tr w:rsidR="0083450B" w:rsidTr="00046EC2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1" w:name="f4r40"/>
            <w:bookmarkEnd w:id="241"/>
            <w:r>
              <w:rPr>
                <w:b/>
                <w:sz w:val="18"/>
                <w:szCs w:val="18"/>
              </w:rPr>
              <w:t>958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306</w:t>
            </w:r>
          </w:p>
        </w:tc>
      </w:tr>
      <w:tr w:rsidR="0083450B" w:rsidTr="00046EC2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2" w:name="f4r50"/>
            <w:bookmarkEnd w:id="242"/>
            <w:r>
              <w:rPr>
                <w:b/>
                <w:sz w:val="18"/>
                <w:szCs w:val="18"/>
              </w:rPr>
              <w:t>1 130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603</w:t>
            </w:r>
          </w:p>
        </w:tc>
      </w:tr>
      <w:tr w:rsidR="0083450B" w:rsidTr="00046EC2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83450B" w:rsidRPr="00A57223" w:rsidRDefault="0083450B" w:rsidP="00046EC2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3450B" w:rsidRPr="00A57223" w:rsidRDefault="0083450B" w:rsidP="00046EC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3" w:name="f4r51"/>
            <w:bookmarkEnd w:id="243"/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44" w:name="f4r52"/>
            <w:bookmarkEnd w:id="24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45" w:name="f4r53"/>
            <w:bookmarkEnd w:id="24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46" w:name="f4r54"/>
            <w:bookmarkEnd w:id="24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7" w:name="f4r55"/>
            <w:bookmarkEnd w:id="247"/>
            <w:r>
              <w:rPr>
                <w:b/>
                <w:sz w:val="18"/>
                <w:szCs w:val="18"/>
              </w:rPr>
              <w:t>1 101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577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8" w:name="f4r60"/>
            <w:bookmarkEnd w:id="248"/>
            <w:r>
              <w:rPr>
                <w:b/>
                <w:sz w:val="18"/>
                <w:szCs w:val="18"/>
              </w:rPr>
              <w:t>1 769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1 236</w:t>
            </w:r>
          </w:p>
        </w:tc>
      </w:tr>
      <w:tr w:rsidR="0083450B" w:rsidTr="00046EC2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83450B" w:rsidRPr="00A57223" w:rsidRDefault="0083450B" w:rsidP="00046EC2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3450B" w:rsidRPr="00A57223" w:rsidRDefault="0083450B" w:rsidP="00046EC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978B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49" w:name="f4r61"/>
            <w:bookmarkEnd w:id="249"/>
            <w:r>
              <w:rPr>
                <w:b/>
                <w:sz w:val="18"/>
                <w:szCs w:val="18"/>
              </w:rPr>
              <w:t>1 769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978B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1 236</w:t>
            </w: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50" w:name="f4r62"/>
            <w:bookmarkEnd w:id="25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51" w:name="f4r63"/>
            <w:bookmarkEnd w:id="25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52" w:name="f4r64"/>
            <w:bookmarkEnd w:id="25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5978BB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53" w:name="f4r70"/>
            <w:bookmarkEnd w:id="253"/>
            <w:r>
              <w:rPr>
                <w:b/>
                <w:sz w:val="18"/>
                <w:szCs w:val="18"/>
              </w:rPr>
              <w:t>-639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-633</w:t>
            </w:r>
          </w:p>
        </w:tc>
      </w:tr>
      <w:tr w:rsidR="00790554" w:rsidTr="00046EC2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Pr="00A57223" w:rsidRDefault="00790554" w:rsidP="00046EC2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554" w:rsidRPr="00A57223" w:rsidRDefault="00790554" w:rsidP="00046E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Default="00790554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3450B" w:rsidRPr="00B655D0" w:rsidRDefault="0083450B" w:rsidP="0083450B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83450B" w:rsidTr="00046EC2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985B0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985B0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3F312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985B03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3450B" w:rsidTr="00046EC2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450B" w:rsidRPr="00256A29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83450B" w:rsidTr="00046EC2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54" w:name="f4r80"/>
            <w:bookmarkEnd w:id="254"/>
            <w:r>
              <w:rPr>
                <w:b/>
                <w:sz w:val="18"/>
                <w:szCs w:val="18"/>
              </w:rPr>
              <w:t>1 463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1 735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55" w:name="f4r81"/>
            <w:bookmarkEnd w:id="255"/>
            <w:r>
              <w:rPr>
                <w:b/>
                <w:sz w:val="18"/>
                <w:szCs w:val="18"/>
              </w:rPr>
              <w:t>1 237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1 567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56" w:name="f4r82"/>
            <w:bookmarkEnd w:id="25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57" w:name="f4r83"/>
            <w:bookmarkEnd w:id="25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58" w:name="f4r84"/>
            <w:bookmarkEnd w:id="258"/>
            <w:r>
              <w:rPr>
                <w:b/>
                <w:sz w:val="18"/>
                <w:szCs w:val="18"/>
              </w:rPr>
              <w:t>226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168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59" w:name="f4r90"/>
            <w:bookmarkEnd w:id="259"/>
            <w:r>
              <w:rPr>
                <w:b/>
                <w:sz w:val="18"/>
                <w:szCs w:val="18"/>
              </w:rPr>
              <w:t>1 782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1 402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60" w:name="f4r91"/>
            <w:bookmarkEnd w:id="260"/>
            <w:r>
              <w:rPr>
                <w:b/>
                <w:sz w:val="18"/>
                <w:szCs w:val="18"/>
              </w:rPr>
              <w:t>1 431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1 124</w:t>
            </w:r>
          </w:p>
        </w:tc>
      </w:tr>
      <w:tr w:rsidR="0083450B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61" w:name="f4r92"/>
            <w:bookmarkEnd w:id="26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62" w:name="f4r93"/>
            <w:bookmarkEnd w:id="262"/>
            <w:r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63" w:name="f4r94"/>
            <w:bookmarkEnd w:id="263"/>
            <w:r>
              <w:rPr>
                <w:b/>
                <w:sz w:val="18"/>
                <w:szCs w:val="18"/>
              </w:rPr>
              <w:t>277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194</w:t>
            </w:r>
          </w:p>
        </w:tc>
      </w:tr>
      <w:tr w:rsidR="0083450B" w:rsidTr="00046EC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50B" w:rsidRPr="00A57223" w:rsidRDefault="0083450B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  <w:bookmarkStart w:id="264" w:name="f4r95"/>
            <w:bookmarkEnd w:id="26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A57223" w:rsidRDefault="0083450B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30907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573CBE">
            <w:pPr>
              <w:rPr>
                <w:sz w:val="18"/>
                <w:szCs w:val="18"/>
              </w:rPr>
            </w:pPr>
            <w:r w:rsidRPr="008D5B8E">
              <w:rPr>
                <w:sz w:val="18"/>
                <w:szCs w:val="18"/>
              </w:rPr>
              <w:t>Результат движения денежных</w:t>
            </w:r>
            <w:r>
              <w:rPr>
                <w:sz w:val="18"/>
                <w:szCs w:val="18"/>
              </w:rPr>
              <w:t xml:space="preserve"> средств</w:t>
            </w:r>
            <w:r w:rsidRPr="008D5B8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 </w:t>
            </w:r>
            <w:r w:rsidRPr="008D5B8E">
              <w:rPr>
                <w:sz w:val="18"/>
                <w:szCs w:val="18"/>
              </w:rPr>
              <w:t>финансовой деятельности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65" w:name="f4r100"/>
            <w:bookmarkEnd w:id="265"/>
            <w:r>
              <w:rPr>
                <w:b/>
                <w:sz w:val="18"/>
                <w:szCs w:val="18"/>
              </w:rPr>
              <w:t>-319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</w:t>
            </w:r>
          </w:p>
        </w:tc>
      </w:tr>
      <w:tr w:rsidR="00C30907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573CBE">
            <w:pPr>
              <w:rPr>
                <w:sz w:val="18"/>
                <w:szCs w:val="18"/>
              </w:rPr>
            </w:pPr>
            <w:r w:rsidRPr="008D5B8E">
              <w:rPr>
                <w:sz w:val="18"/>
                <w:szCs w:val="18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907" w:rsidRPr="00A57223" w:rsidRDefault="00C30907" w:rsidP="00046EC2">
            <w:pPr>
              <w:jc w:val="center"/>
              <w:rPr>
                <w:b/>
                <w:sz w:val="18"/>
                <w:szCs w:val="18"/>
              </w:rPr>
            </w:pPr>
            <w:bookmarkStart w:id="266" w:name="f4r110"/>
            <w:bookmarkEnd w:id="26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C30907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573CB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</w:t>
            </w:r>
            <w:r w:rsidR="009643C8" w:rsidRPr="009643C8">
              <w:rPr>
                <w:b/>
                <w:sz w:val="18"/>
                <w:szCs w:val="18"/>
              </w:rPr>
              <w:t>4</w:t>
            </w:r>
            <w:r w:rsidRPr="00A57223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67" w:name="f4r120"/>
            <w:bookmarkEnd w:id="267"/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C30907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573CB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268" w:name="f4r130"/>
            <w:bookmarkEnd w:id="268"/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30907" w:rsidRPr="00A57223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C30907" w:rsidTr="00046EC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573CB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</w:t>
            </w:r>
            <w:r>
              <w:rPr>
                <w:sz w:val="18"/>
                <w:szCs w:val="18"/>
              </w:rPr>
              <w:t>ов</w:t>
            </w:r>
            <w:r w:rsidRPr="00A57223">
              <w:rPr>
                <w:sz w:val="18"/>
                <w:szCs w:val="18"/>
              </w:rPr>
              <w:t xml:space="preserve"> иностранн</w:t>
            </w:r>
            <w:r>
              <w:rPr>
                <w:sz w:val="18"/>
                <w:szCs w:val="18"/>
              </w:rPr>
              <w:t xml:space="preserve">ых </w:t>
            </w:r>
            <w:r w:rsidRPr="00A57223">
              <w:rPr>
                <w:sz w:val="18"/>
                <w:szCs w:val="18"/>
              </w:rPr>
              <w:t xml:space="preserve"> валют 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907" w:rsidRPr="00A57223" w:rsidRDefault="00C30907" w:rsidP="00046EC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30907" w:rsidRPr="00A57223" w:rsidRDefault="00C30907" w:rsidP="00046EC2">
            <w:pPr>
              <w:jc w:val="center"/>
              <w:rPr>
                <w:b/>
                <w:sz w:val="18"/>
                <w:szCs w:val="18"/>
              </w:rPr>
            </w:pPr>
            <w:bookmarkStart w:id="269" w:name="f4r140"/>
            <w:bookmarkEnd w:id="269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30907" w:rsidRPr="00A57223" w:rsidRDefault="00C30907" w:rsidP="00046EC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226"/>
    <w:p w:rsidR="0083450B" w:rsidRDefault="0083450B" w:rsidP="0083450B">
      <w:pPr>
        <w:rPr>
          <w:lang w:val="en-US"/>
        </w:rPr>
      </w:pPr>
      <w:r>
        <w:t xml:space="preserve">   </w:t>
      </w:r>
    </w:p>
    <w:tbl>
      <w:tblPr>
        <w:tblW w:w="2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"/>
      </w:tblGrid>
      <w:tr w:rsidR="00EF7224" w:rsidRPr="0044504D" w:rsidTr="00EF7224">
        <w:trPr>
          <w:trHeight w:val="22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F7224" w:rsidRPr="0044504D" w:rsidRDefault="00EF7224" w:rsidP="00046EC2">
            <w:pPr>
              <w:rPr>
                <w:rFonts w:ascii="Arial CYR" w:hAnsi="Arial CYR" w:cs="Arial CYR"/>
                <w:sz w:val="16"/>
                <w:szCs w:val="16"/>
              </w:rPr>
            </w:pPr>
            <w:r w:rsidRPr="0044504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F7224" w:rsidRPr="0044504D" w:rsidTr="00EF7224">
        <w:trPr>
          <w:trHeight w:val="22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F7224" w:rsidRPr="0044504D" w:rsidRDefault="00EF7224" w:rsidP="00046EC2">
            <w:pPr>
              <w:rPr>
                <w:rFonts w:ascii="Arial CYR" w:hAnsi="Arial CYR" w:cs="Arial CYR"/>
                <w:sz w:val="16"/>
                <w:szCs w:val="16"/>
              </w:rPr>
            </w:pPr>
            <w:r w:rsidRPr="0044504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83450B" w:rsidRPr="0024128E" w:rsidRDefault="0083450B" w:rsidP="0083450B">
      <w:pPr>
        <w:pStyle w:val="a3"/>
        <w:jc w:val="center"/>
        <w:rPr>
          <w:lang w:val="en-US"/>
        </w:rPr>
      </w:pPr>
    </w:p>
    <w:p w:rsidR="0083450B" w:rsidRDefault="0083450B" w:rsidP="0083450B">
      <w:pPr>
        <w:pStyle w:val="a3"/>
        <w:jc w:val="right"/>
        <w:rPr>
          <w:rFonts w:ascii="Times New Roman" w:hAnsi="Times New Roman"/>
          <w:b/>
          <w:sz w:val="18"/>
          <w:szCs w:val="18"/>
        </w:rPr>
      </w:pPr>
      <w:r w:rsidRPr="0024128E">
        <w:br w:type="page"/>
      </w:r>
      <w:bookmarkStart w:id="270" w:name="f5"/>
      <w:r>
        <w:rPr>
          <w:rFonts w:ascii="Times New Roman" w:hAnsi="Times New Roman"/>
          <w:b/>
          <w:sz w:val="18"/>
          <w:szCs w:val="18"/>
        </w:rPr>
        <w:t>Приложение № 1</w:t>
      </w:r>
    </w:p>
    <w:p w:rsidR="0083450B" w:rsidRDefault="0083450B" w:rsidP="0083450B">
      <w:pPr>
        <w:pStyle w:val="a3"/>
        <w:ind w:left="737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color w:val="000000"/>
          <w:sz w:val="16"/>
        </w:rPr>
        <w:t>Согласно письму</w:t>
      </w:r>
      <w:r w:rsidRPr="00B35799">
        <w:rPr>
          <w:rFonts w:ascii="Times New Roman" w:hAnsi="Times New Roman"/>
          <w:color w:val="000000"/>
          <w:sz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 xml:space="preserve">Минсельхозпрода Республики Беларусь </w:t>
      </w:r>
      <w:r>
        <w:rPr>
          <w:rFonts w:ascii="Times New Roman" w:hAnsi="Times New Roman"/>
          <w:color w:val="000000"/>
          <w:sz w:val="16"/>
        </w:rPr>
        <w:t xml:space="preserve">для </w:t>
      </w:r>
      <w:r>
        <w:rPr>
          <w:rFonts w:ascii="Times New Roman" w:hAnsi="Times New Roman"/>
          <w:sz w:val="16"/>
          <w:szCs w:val="16"/>
        </w:rPr>
        <w:t>отчета за 202</w:t>
      </w:r>
      <w:r w:rsidR="009643C8" w:rsidRPr="009643C8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:rsidR="0083450B" w:rsidRPr="002322F0" w:rsidRDefault="0083450B" w:rsidP="0083450B">
      <w:pPr>
        <w:pStyle w:val="a3"/>
        <w:ind w:left="7371"/>
        <w:rPr>
          <w:rFonts w:ascii="Times New Roman" w:hAnsi="Times New Roman"/>
          <w:sz w:val="16"/>
          <w:szCs w:val="16"/>
        </w:rPr>
      </w:pPr>
    </w:p>
    <w:p w:rsidR="0083450B" w:rsidRDefault="0083450B" w:rsidP="0083450B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ПРИЛОЖЕНИЕ К БУХГАЛТЕРСКОМУ БАЛАНСУ №1</w:t>
      </w:r>
    </w:p>
    <w:p w:rsidR="0083450B" w:rsidRDefault="0083450B" w:rsidP="0083450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с 1 января </w:t>
      </w:r>
      <w:r w:rsidRPr="00E308DC">
        <w:rPr>
          <w:rFonts w:ascii="Times New Roman" w:hAnsi="Times New Roman"/>
          <w:b/>
          <w:sz w:val="18"/>
          <w:szCs w:val="18"/>
        </w:rPr>
        <w:t>по 3</w:t>
      </w:r>
      <w:r>
        <w:rPr>
          <w:rFonts w:ascii="Times New Roman" w:hAnsi="Times New Roman"/>
          <w:b/>
          <w:sz w:val="18"/>
          <w:szCs w:val="18"/>
        </w:rPr>
        <w:t>1</w:t>
      </w:r>
      <w:r w:rsidRPr="00E308DC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декабря 202</w:t>
      </w:r>
      <w:r w:rsidR="003F3121">
        <w:rPr>
          <w:rFonts w:ascii="Times New Roman" w:hAnsi="Times New Roman"/>
          <w:b/>
          <w:sz w:val="18"/>
          <w:szCs w:val="18"/>
        </w:rPr>
        <w:t>5</w:t>
      </w:r>
      <w:r>
        <w:rPr>
          <w:rFonts w:ascii="Times New Roman" w:hAnsi="Times New Roman"/>
          <w:b/>
          <w:sz w:val="18"/>
          <w:szCs w:val="18"/>
        </w:rPr>
        <w:t xml:space="preserve"> г.</w:t>
      </w:r>
    </w:p>
    <w:p w:rsidR="0083450B" w:rsidRPr="00D204B9" w:rsidRDefault="0083450B" w:rsidP="0083450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7655"/>
      </w:tblGrid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Организация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bookmarkStart w:id="271" w:name="title11"/>
            <w:bookmarkEnd w:id="271"/>
            <w:r>
              <w:rPr>
                <w:rFonts w:ascii="Times New Roman" w:hAnsi="Times New Roman"/>
                <w:sz w:val="16"/>
                <w:szCs w:val="16"/>
              </w:rPr>
              <w:t>ОАО "СВАТКИ"</w:t>
            </w:r>
          </w:p>
        </w:tc>
      </w:tr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Учетный номер плательщика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bookmarkStart w:id="272" w:name="unn6"/>
            <w:bookmarkEnd w:id="272"/>
            <w:r>
              <w:rPr>
                <w:rFonts w:ascii="Times New Roman" w:hAnsi="Times New Roman"/>
                <w:sz w:val="16"/>
                <w:szCs w:val="16"/>
              </w:rPr>
              <w:t>600203369</w:t>
            </w:r>
          </w:p>
        </w:tc>
      </w:tr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деятельности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Организационно-правовая форма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 управления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bookmarkStart w:id="273" w:name="joint4"/>
            <w:bookmarkEnd w:id="273"/>
          </w:p>
        </w:tc>
      </w:tr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F758E8">
              <w:rPr>
                <w:rFonts w:ascii="Times New Roman" w:hAnsi="Times New Roman"/>
                <w:b/>
                <w:sz w:val="16"/>
                <w:szCs w:val="16"/>
              </w:rPr>
              <w:t>тыс. руб.</w:t>
            </w:r>
          </w:p>
        </w:tc>
      </w:tr>
      <w:tr w:rsidR="0083450B" w:rsidRPr="00474E88" w:rsidTr="00046EC2">
        <w:trPr>
          <w:trHeight w:val="1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Адрес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bookmarkStart w:id="274" w:name="adress7"/>
            <w:bookmarkEnd w:id="274"/>
            <w:r>
              <w:rPr>
                <w:rFonts w:ascii="Times New Roman" w:hAnsi="Times New Roman"/>
                <w:sz w:val="16"/>
                <w:szCs w:val="16"/>
              </w:rPr>
              <w:t>222381 Минская обл. Мядельский р-н. д.Сватки</w:t>
            </w:r>
          </w:p>
        </w:tc>
      </w:tr>
    </w:tbl>
    <w:p w:rsidR="0083450B" w:rsidRDefault="0083450B" w:rsidP="0083450B">
      <w:pPr>
        <w:pStyle w:val="a3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83450B" w:rsidRDefault="0083450B" w:rsidP="0083450B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caps/>
          <w:sz w:val="16"/>
          <w:szCs w:val="16"/>
        </w:rPr>
        <w:t xml:space="preserve">Раздел </w:t>
      </w:r>
      <w:r>
        <w:rPr>
          <w:rFonts w:ascii="Times New Roman" w:hAnsi="Times New Roman"/>
          <w:b/>
          <w:sz w:val="16"/>
          <w:szCs w:val="16"/>
          <w:lang w:val="en-US"/>
        </w:rPr>
        <w:t>I</w:t>
      </w:r>
      <w:r>
        <w:rPr>
          <w:rFonts w:ascii="Times New Roman" w:hAnsi="Times New Roman"/>
          <w:b/>
          <w:caps/>
          <w:sz w:val="16"/>
          <w:szCs w:val="16"/>
        </w:rPr>
        <w:t xml:space="preserve">. Основные средства </w:t>
      </w:r>
    </w:p>
    <w:tbl>
      <w:tblPr>
        <w:tblW w:w="104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895"/>
        <w:gridCol w:w="1080"/>
        <w:gridCol w:w="1200"/>
        <w:gridCol w:w="1080"/>
        <w:gridCol w:w="1080"/>
        <w:gridCol w:w="1145"/>
      </w:tblGrid>
      <w:tr w:rsidR="0083450B" w:rsidRPr="00474E88" w:rsidTr="00046EC2">
        <w:trPr>
          <w:trHeight w:val="198"/>
        </w:trPr>
        <w:tc>
          <w:tcPr>
            <w:tcW w:w="39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D72F7D"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Код строки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На начало года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Поступило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Выбыло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На конец года</w:t>
            </w:r>
          </w:p>
        </w:tc>
        <w:tc>
          <w:tcPr>
            <w:tcW w:w="11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Сумма начисленной амортизации</w:t>
            </w:r>
          </w:p>
        </w:tc>
      </w:tr>
      <w:tr w:rsidR="0083450B" w:rsidRPr="00474E88" w:rsidTr="00046EC2">
        <w:trPr>
          <w:trHeight w:val="77"/>
        </w:trPr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Основные средства – всего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5" w:name="f5r10"/>
            <w:bookmarkEnd w:id="275"/>
            <w:r>
              <w:rPr>
                <w:rFonts w:ascii="Times New Roman" w:hAnsi="Times New Roman"/>
                <w:b/>
                <w:sz w:val="18"/>
                <w:szCs w:val="18"/>
              </w:rPr>
              <w:t>34 568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8 432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3 374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39 626</w:t>
            </w:r>
          </w:p>
        </w:tc>
        <w:tc>
          <w:tcPr>
            <w:tcW w:w="11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17 061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в том числе:</w:t>
            </w:r>
          </w:p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здания и сооружения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6" w:name="f5r11"/>
            <w:bookmarkEnd w:id="276"/>
            <w:r>
              <w:rPr>
                <w:rFonts w:ascii="Times New Roman" w:hAnsi="Times New Roman"/>
                <w:b/>
                <w:sz w:val="18"/>
                <w:szCs w:val="18"/>
              </w:rPr>
              <w:t>19 593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2 420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22 003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tabs>
                <w:tab w:val="left" w:pos="98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9 033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передаточные устройства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7" w:name="f5r12"/>
            <w:bookmarkEnd w:id="277"/>
            <w:r>
              <w:rPr>
                <w:rFonts w:ascii="Times New Roman" w:hAnsi="Times New Roman"/>
                <w:b/>
                <w:sz w:val="18"/>
                <w:szCs w:val="18"/>
              </w:rPr>
              <w:t>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36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машины и оборудование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8" w:name="f5r13"/>
            <w:bookmarkEnd w:id="278"/>
            <w:r>
              <w:rPr>
                <w:rFonts w:ascii="Times New Roman" w:hAnsi="Times New Roman"/>
                <w:b/>
                <w:sz w:val="18"/>
                <w:szCs w:val="18"/>
              </w:rPr>
              <w:t>10 309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1 873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11 533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7 288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транспортные средства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9" w:name="f5r14"/>
            <w:bookmarkEnd w:id="279"/>
            <w:r>
              <w:rPr>
                <w:rFonts w:ascii="Times New Roman" w:hAnsi="Times New Roman"/>
                <w:b/>
                <w:sz w:val="18"/>
                <w:szCs w:val="18"/>
              </w:rPr>
              <w:t>1 074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1 347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680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инструмент, инвентарь и принадлежности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0" w:name="f5r15"/>
            <w:bookmarkEnd w:id="280"/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рабочий скот и животные основного стада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1" w:name="f5r16"/>
            <w:bookmarkEnd w:id="281"/>
            <w:r>
              <w:rPr>
                <w:rFonts w:ascii="Times New Roman" w:hAnsi="Times New Roman"/>
                <w:b/>
                <w:sz w:val="18"/>
                <w:szCs w:val="18"/>
              </w:rPr>
              <w:t>3 510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3 814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2 671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4 653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многолетние насаждения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2" w:name="f5r17"/>
            <w:bookmarkEnd w:id="282"/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капитальные затраты в улучшение земель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3" w:name="f5r18"/>
            <w:bookmarkEnd w:id="283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trHeight w:val="28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прочие основные средства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4" w:name="f5r19"/>
            <w:bookmarkEnd w:id="284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trHeight w:val="198"/>
        </w:trPr>
        <w:tc>
          <w:tcPr>
            <w:tcW w:w="4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ind w:hanging="99"/>
              <w:rPr>
                <w:rFonts w:ascii="Times New Roman" w:hAnsi="Times New Roman"/>
                <w:b/>
                <w:sz w:val="15"/>
                <w:szCs w:val="15"/>
              </w:rPr>
            </w:pPr>
            <w:r w:rsidRPr="00590400">
              <w:rPr>
                <w:rFonts w:ascii="Times New Roman" w:hAnsi="Times New Roman"/>
                <w:b/>
                <w:sz w:val="15"/>
                <w:szCs w:val="15"/>
              </w:rPr>
              <w:t>СПРАВОЧНО: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0400">
              <w:rPr>
                <w:rFonts w:ascii="Times New Roman" w:hAnsi="Times New Roman"/>
                <w:sz w:val="14"/>
                <w:szCs w:val="14"/>
              </w:rPr>
              <w:t>На начало года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0400">
              <w:rPr>
                <w:rFonts w:ascii="Times New Roman" w:hAnsi="Times New Roman"/>
                <w:sz w:val="14"/>
                <w:szCs w:val="14"/>
              </w:rPr>
              <w:t>На конец года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450B" w:rsidRDefault="0083450B" w:rsidP="00046EC2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89"/>
        </w:trPr>
        <w:tc>
          <w:tcPr>
            <w:tcW w:w="4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ind w:hanging="99"/>
              <w:rPr>
                <w:b/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0400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0400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450B" w:rsidRDefault="0083450B" w:rsidP="00046EC2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32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амортизация основных средств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001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5" w:name="f5r1"/>
            <w:bookmarkEnd w:id="285"/>
            <w:r>
              <w:rPr>
                <w:rFonts w:ascii="Times New Roman" w:hAnsi="Times New Roman"/>
                <w:b/>
                <w:sz w:val="18"/>
                <w:szCs w:val="18"/>
              </w:rPr>
              <w:t>15 246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17 061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450B" w:rsidRDefault="0083450B" w:rsidP="00046EC2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19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стоимость основных средств, полностью самортизированных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44AE7" w:rsidRDefault="0083450B" w:rsidP="00046EC2">
            <w:pPr>
              <w:pStyle w:val="a3"/>
              <w:ind w:hanging="9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4AE7">
              <w:rPr>
                <w:rFonts w:ascii="Times New Roman" w:hAnsi="Times New Roman"/>
                <w:sz w:val="16"/>
                <w:szCs w:val="16"/>
              </w:rPr>
              <w:t>006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44AE7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6" w:name="f5r6"/>
            <w:bookmarkEnd w:id="286"/>
            <w:r>
              <w:rPr>
                <w:rFonts w:ascii="Times New Roman" w:hAnsi="Times New Roman"/>
                <w:b/>
                <w:sz w:val="18"/>
                <w:szCs w:val="18"/>
              </w:rPr>
              <w:t>3 708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4 690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450B" w:rsidRDefault="0083450B" w:rsidP="00046EC2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:rsidR="0083450B" w:rsidRDefault="0083450B" w:rsidP="00046EC2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3450B" w:rsidRPr="00256A29" w:rsidRDefault="0083450B" w:rsidP="0083450B">
      <w:pPr>
        <w:jc w:val="center"/>
        <w:rPr>
          <w:b/>
          <w:sz w:val="16"/>
          <w:szCs w:val="16"/>
        </w:rPr>
      </w:pPr>
      <w:r w:rsidRPr="00256A29">
        <w:rPr>
          <w:b/>
          <w:sz w:val="16"/>
          <w:szCs w:val="16"/>
        </w:rPr>
        <w:t>Затраты финансовых средств на ремонт</w:t>
      </w:r>
    </w:p>
    <w:p w:rsidR="0083450B" w:rsidRPr="00256A29" w:rsidRDefault="0083450B" w:rsidP="0083450B">
      <w:pPr>
        <w:jc w:val="center"/>
        <w:rPr>
          <w:b/>
          <w:sz w:val="16"/>
          <w:szCs w:val="16"/>
        </w:rPr>
      </w:pPr>
      <w:r w:rsidRPr="00256A29">
        <w:rPr>
          <w:b/>
          <w:sz w:val="16"/>
          <w:szCs w:val="16"/>
        </w:rPr>
        <w:t xml:space="preserve"> и техническое обслуживание машинно-тракторного парка</w:t>
      </w:r>
    </w:p>
    <w:tbl>
      <w:tblPr>
        <w:tblW w:w="104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00"/>
        <w:gridCol w:w="534"/>
        <w:gridCol w:w="90"/>
        <w:gridCol w:w="1242"/>
        <w:gridCol w:w="1398"/>
        <w:gridCol w:w="1272"/>
        <w:gridCol w:w="1295"/>
        <w:gridCol w:w="92"/>
      </w:tblGrid>
      <w:tr w:rsidR="0083450B" w:rsidRPr="006A2E55" w:rsidTr="00046EC2">
        <w:trPr>
          <w:trHeight w:val="170"/>
        </w:trPr>
        <w:tc>
          <w:tcPr>
            <w:tcW w:w="3936" w:type="dxa"/>
            <w:vMerge w:val="restart"/>
            <w:vAlign w:val="center"/>
          </w:tcPr>
          <w:p w:rsidR="0083450B" w:rsidRPr="00D72F7D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3450B" w:rsidRPr="00D72F7D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Код</w:t>
            </w:r>
          </w:p>
          <w:p w:rsidR="0083450B" w:rsidRPr="00D72F7D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строки</w:t>
            </w:r>
          </w:p>
        </w:tc>
        <w:tc>
          <w:tcPr>
            <w:tcW w:w="5389" w:type="dxa"/>
            <w:gridSpan w:val="6"/>
            <w:vAlign w:val="center"/>
          </w:tcPr>
          <w:p w:rsidR="0083450B" w:rsidRPr="00D72F7D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Направлено финансовых средств,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т</w:t>
            </w:r>
            <w:r w:rsidRPr="00D72F7D">
              <w:rPr>
                <w:rFonts w:ascii="Times New Roman" w:hAnsi="Times New Roman"/>
                <w:sz w:val="14"/>
                <w:szCs w:val="14"/>
              </w:rPr>
              <w:t>ыс. рублей</w:t>
            </w:r>
          </w:p>
        </w:tc>
      </w:tr>
      <w:tr w:rsidR="0083450B" w:rsidRPr="006A2E55" w:rsidTr="00046EC2">
        <w:trPr>
          <w:trHeight w:val="170"/>
        </w:trPr>
        <w:tc>
          <w:tcPr>
            <w:tcW w:w="3936" w:type="dxa"/>
            <w:vMerge/>
            <w:vAlign w:val="center"/>
          </w:tcPr>
          <w:p w:rsidR="0083450B" w:rsidRPr="00D72F7D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3450B" w:rsidRPr="00D72F7D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730" w:type="dxa"/>
            <w:gridSpan w:val="3"/>
            <w:vAlign w:val="center"/>
          </w:tcPr>
          <w:p w:rsidR="0083450B" w:rsidRPr="00D72F7D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D72F7D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 том числе собственные средства</w:t>
            </w:r>
          </w:p>
        </w:tc>
      </w:tr>
      <w:tr w:rsidR="0083450B" w:rsidRPr="006A2E55" w:rsidTr="00046EC2">
        <w:trPr>
          <w:trHeight w:val="170"/>
        </w:trPr>
        <w:tc>
          <w:tcPr>
            <w:tcW w:w="3936" w:type="dxa"/>
          </w:tcPr>
          <w:p w:rsidR="0083450B" w:rsidRPr="002A6D4B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  <w:gridSpan w:val="2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2730" w:type="dxa"/>
            <w:gridSpan w:val="3"/>
          </w:tcPr>
          <w:p w:rsidR="0083450B" w:rsidRPr="002A6D4B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59" w:type="dxa"/>
            <w:gridSpan w:val="3"/>
          </w:tcPr>
          <w:p w:rsidR="0083450B" w:rsidRPr="002A6D4B" w:rsidRDefault="0083450B" w:rsidP="00046EC2">
            <w:pPr>
              <w:pStyle w:val="a3"/>
              <w:ind w:left="25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3450B" w:rsidRPr="006A2E55" w:rsidTr="00046EC2">
        <w:trPr>
          <w:trHeight w:val="284"/>
        </w:trPr>
        <w:tc>
          <w:tcPr>
            <w:tcW w:w="3936" w:type="dxa"/>
            <w:vAlign w:val="center"/>
          </w:tcPr>
          <w:p w:rsidR="0083450B" w:rsidRPr="00590400" w:rsidRDefault="0083450B" w:rsidP="00046EC2">
            <w:pPr>
              <w:pStyle w:val="a3"/>
              <w:ind w:left="25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Ремонт и техническое обслуживание машинно-тракторного парка, всего</w:t>
            </w:r>
          </w:p>
        </w:tc>
        <w:tc>
          <w:tcPr>
            <w:tcW w:w="1134" w:type="dxa"/>
            <w:gridSpan w:val="2"/>
            <w:vAlign w:val="center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730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7" w:name="f5r70"/>
            <w:bookmarkEnd w:id="287"/>
            <w:r>
              <w:rPr>
                <w:rFonts w:ascii="Times New Roman" w:hAnsi="Times New Roman"/>
                <w:b/>
                <w:sz w:val="18"/>
                <w:szCs w:val="18"/>
              </w:rPr>
              <w:t>901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693</w:t>
            </w:r>
          </w:p>
        </w:tc>
      </w:tr>
      <w:tr w:rsidR="0083450B" w:rsidRPr="006A2E55" w:rsidTr="00046EC2">
        <w:trPr>
          <w:trHeight w:val="284"/>
        </w:trPr>
        <w:tc>
          <w:tcPr>
            <w:tcW w:w="3936" w:type="dxa"/>
            <w:vAlign w:val="center"/>
          </w:tcPr>
          <w:p w:rsidR="0083450B" w:rsidRPr="00590400" w:rsidRDefault="0083450B" w:rsidP="00046EC2">
            <w:pPr>
              <w:pStyle w:val="a3"/>
              <w:ind w:left="252" w:firstLine="174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в т.ч. тракторов</w:t>
            </w:r>
          </w:p>
        </w:tc>
        <w:tc>
          <w:tcPr>
            <w:tcW w:w="1134" w:type="dxa"/>
            <w:gridSpan w:val="2"/>
            <w:vAlign w:val="center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2730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8" w:name="f5r71"/>
            <w:bookmarkEnd w:id="288"/>
            <w:r>
              <w:rPr>
                <w:rFonts w:ascii="Times New Roman" w:hAnsi="Times New Roman"/>
                <w:b/>
                <w:sz w:val="18"/>
                <w:szCs w:val="18"/>
              </w:rPr>
              <w:t>189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177</w:t>
            </w:r>
          </w:p>
        </w:tc>
      </w:tr>
      <w:tr w:rsidR="0083450B" w:rsidRPr="006A2E55" w:rsidTr="00046EC2">
        <w:trPr>
          <w:trHeight w:val="284"/>
        </w:trPr>
        <w:tc>
          <w:tcPr>
            <w:tcW w:w="3936" w:type="dxa"/>
            <w:vAlign w:val="center"/>
          </w:tcPr>
          <w:p w:rsidR="0083450B" w:rsidRPr="00590400" w:rsidRDefault="0083450B" w:rsidP="00046EC2">
            <w:pPr>
              <w:pStyle w:val="a3"/>
              <w:ind w:left="252" w:firstLine="174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зерноуборочных комбайнов</w:t>
            </w:r>
          </w:p>
        </w:tc>
        <w:tc>
          <w:tcPr>
            <w:tcW w:w="1134" w:type="dxa"/>
            <w:gridSpan w:val="2"/>
            <w:vAlign w:val="center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2730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9" w:name="f5r72"/>
            <w:bookmarkEnd w:id="289"/>
            <w:r>
              <w:rPr>
                <w:rFonts w:ascii="Times New Roman" w:hAnsi="Times New Roman"/>
                <w:b/>
                <w:sz w:val="18"/>
                <w:szCs w:val="18"/>
              </w:rPr>
              <w:t>66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61</w:t>
            </w:r>
          </w:p>
        </w:tc>
      </w:tr>
      <w:tr w:rsidR="0083450B" w:rsidRPr="006A2E55" w:rsidTr="00046EC2">
        <w:trPr>
          <w:trHeight w:val="284"/>
        </w:trPr>
        <w:tc>
          <w:tcPr>
            <w:tcW w:w="3936" w:type="dxa"/>
            <w:vAlign w:val="center"/>
          </w:tcPr>
          <w:p w:rsidR="0083450B" w:rsidRPr="00590400" w:rsidRDefault="0083450B" w:rsidP="00046EC2">
            <w:pPr>
              <w:pStyle w:val="a3"/>
              <w:ind w:left="252" w:firstLine="174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кормоуборочных комбайнов</w:t>
            </w:r>
          </w:p>
        </w:tc>
        <w:tc>
          <w:tcPr>
            <w:tcW w:w="1134" w:type="dxa"/>
            <w:gridSpan w:val="2"/>
            <w:vAlign w:val="center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2730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0" w:name="f5r73"/>
            <w:bookmarkEnd w:id="290"/>
            <w:r>
              <w:rPr>
                <w:rFonts w:ascii="Times New Roman" w:hAnsi="Times New Roman"/>
                <w:b/>
                <w:sz w:val="18"/>
                <w:szCs w:val="18"/>
              </w:rPr>
              <w:t>152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127</w:t>
            </w:r>
          </w:p>
        </w:tc>
      </w:tr>
      <w:tr w:rsidR="0083450B" w:rsidRPr="006A2E55" w:rsidTr="00046EC2">
        <w:trPr>
          <w:trHeight w:val="284"/>
        </w:trPr>
        <w:tc>
          <w:tcPr>
            <w:tcW w:w="3936" w:type="dxa"/>
            <w:vAlign w:val="center"/>
          </w:tcPr>
          <w:p w:rsidR="0083450B" w:rsidRPr="00590400" w:rsidRDefault="0083450B" w:rsidP="00046EC2">
            <w:pPr>
              <w:pStyle w:val="a3"/>
              <w:ind w:left="252" w:firstLine="174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из стр. 70:</w:t>
            </w:r>
          </w:p>
          <w:p w:rsidR="0083450B" w:rsidRPr="00590400" w:rsidRDefault="0083450B" w:rsidP="00046EC2">
            <w:pPr>
              <w:pStyle w:val="a3"/>
              <w:ind w:left="252" w:firstLine="174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на оплату услуг сторонним организациям</w:t>
            </w:r>
          </w:p>
        </w:tc>
        <w:tc>
          <w:tcPr>
            <w:tcW w:w="1134" w:type="dxa"/>
            <w:gridSpan w:val="2"/>
            <w:vAlign w:val="center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2730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1" w:name="f5r74"/>
            <w:bookmarkEnd w:id="291"/>
            <w:r>
              <w:rPr>
                <w:rFonts w:ascii="Times New Roman" w:hAnsi="Times New Roman"/>
                <w:b/>
                <w:sz w:val="18"/>
                <w:szCs w:val="18"/>
              </w:rPr>
              <w:t>454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379</w:t>
            </w:r>
          </w:p>
        </w:tc>
      </w:tr>
      <w:tr w:rsidR="0083450B" w:rsidRPr="006A2E55" w:rsidTr="00046EC2">
        <w:trPr>
          <w:trHeight w:val="284"/>
        </w:trPr>
        <w:tc>
          <w:tcPr>
            <w:tcW w:w="3936" w:type="dxa"/>
            <w:vAlign w:val="center"/>
          </w:tcPr>
          <w:p w:rsidR="0083450B" w:rsidRPr="00590400" w:rsidRDefault="0083450B" w:rsidP="00046EC2">
            <w:pPr>
              <w:pStyle w:val="a3"/>
              <w:ind w:left="252" w:firstLine="174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на приобретение запасных частей</w:t>
            </w:r>
          </w:p>
        </w:tc>
        <w:tc>
          <w:tcPr>
            <w:tcW w:w="1134" w:type="dxa"/>
            <w:gridSpan w:val="2"/>
            <w:vAlign w:val="center"/>
          </w:tcPr>
          <w:p w:rsidR="0083450B" w:rsidRPr="002A6D4B" w:rsidRDefault="0083450B" w:rsidP="00046EC2">
            <w:pPr>
              <w:pStyle w:val="a3"/>
              <w:ind w:left="-7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2730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2" w:name="f5r75"/>
            <w:bookmarkEnd w:id="292"/>
            <w:r>
              <w:rPr>
                <w:rFonts w:ascii="Times New Roman" w:hAnsi="Times New Roman"/>
                <w:b/>
                <w:sz w:val="18"/>
                <w:szCs w:val="18"/>
              </w:rPr>
              <w:t>447</w:t>
            </w:r>
          </w:p>
        </w:tc>
        <w:tc>
          <w:tcPr>
            <w:tcW w:w="2659" w:type="dxa"/>
            <w:gridSpan w:val="3"/>
            <w:vAlign w:val="center"/>
          </w:tcPr>
          <w:p w:rsidR="0083450B" w:rsidRPr="005B0EA4" w:rsidRDefault="00790554" w:rsidP="00046EC2">
            <w:pPr>
              <w:pStyle w:val="a3"/>
              <w:ind w:left="25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314</w:t>
            </w:r>
          </w:p>
        </w:tc>
      </w:tr>
      <w:tr w:rsidR="0083450B" w:rsidRPr="00474E88" w:rsidTr="00046EC2">
        <w:trPr>
          <w:gridAfter w:val="1"/>
          <w:wAfter w:w="92" w:type="dxa"/>
          <w:trHeight w:val="162"/>
        </w:trPr>
        <w:tc>
          <w:tcPr>
            <w:tcW w:w="10367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 xml:space="preserve">Раздел </w:t>
            </w:r>
            <w:r>
              <w:rPr>
                <w:rFonts w:ascii="Times New Roman" w:hAnsi="Times New Roman"/>
                <w:b/>
                <w:caps/>
                <w:sz w:val="16"/>
                <w:szCs w:val="16"/>
                <w:lang w:val="en-US"/>
              </w:rPr>
              <w:t>ii</w:t>
            </w: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. Дебиторская задолженность</w:t>
            </w:r>
          </w:p>
        </w:tc>
      </w:tr>
      <w:tr w:rsidR="0083450B" w:rsidRPr="00474E88" w:rsidTr="00046EC2">
        <w:trPr>
          <w:gridAfter w:val="1"/>
          <w:wAfter w:w="92" w:type="dxa"/>
          <w:trHeight w:val="198"/>
        </w:trPr>
        <w:tc>
          <w:tcPr>
            <w:tcW w:w="45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D72F7D"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Код строки</w:t>
            </w:r>
          </w:p>
        </w:tc>
        <w:tc>
          <w:tcPr>
            <w:tcW w:w="26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Остаток на конец отчетного периода</w:t>
            </w:r>
          </w:p>
        </w:tc>
        <w:tc>
          <w:tcPr>
            <w:tcW w:w="25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Остаток на начало отчетного года</w:t>
            </w:r>
          </w:p>
        </w:tc>
      </w:tr>
      <w:tr w:rsidR="0083450B" w:rsidRPr="00474E88" w:rsidTr="00046EC2">
        <w:trPr>
          <w:gridAfter w:val="1"/>
          <w:wAfter w:w="92" w:type="dxa"/>
          <w:trHeight w:val="198"/>
        </w:trPr>
        <w:tc>
          <w:tcPr>
            <w:tcW w:w="45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rPr>
                <w:caps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rPr>
                <w:sz w:val="14"/>
                <w:szCs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 том числе просроченная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в том числе просроченная</w:t>
            </w:r>
          </w:p>
        </w:tc>
      </w:tr>
      <w:tr w:rsidR="0083450B" w:rsidRPr="00474E88" w:rsidTr="00046EC2">
        <w:trPr>
          <w:gridAfter w:val="1"/>
          <w:wAfter w:w="92" w:type="dxa"/>
          <w:trHeight w:val="49"/>
        </w:trPr>
        <w:tc>
          <w:tcPr>
            <w:tcW w:w="453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D72F7D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72F7D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rPr>
                <w:rFonts w:ascii="Times New Roman" w:hAnsi="Times New Roman"/>
                <w:caps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Задолженность  всего</w:t>
            </w:r>
          </w:p>
        </w:tc>
        <w:tc>
          <w:tcPr>
            <w:tcW w:w="6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3" w:name="f5r120"/>
            <w:bookmarkEnd w:id="293"/>
            <w:r>
              <w:rPr>
                <w:rFonts w:ascii="Times New Roman" w:hAnsi="Times New Roman"/>
                <w:b/>
                <w:sz w:val="18"/>
                <w:szCs w:val="18"/>
              </w:rPr>
              <w:t>1 113</w:t>
            </w:r>
          </w:p>
        </w:tc>
        <w:tc>
          <w:tcPr>
            <w:tcW w:w="13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487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1 493</w:t>
            </w:r>
          </w:p>
        </w:tc>
        <w:tc>
          <w:tcPr>
            <w:tcW w:w="12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711</w:t>
            </w: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ind w:left="13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в том числе:</w:t>
            </w:r>
          </w:p>
          <w:p w:rsidR="0083450B" w:rsidRPr="00590400" w:rsidRDefault="0083450B" w:rsidP="00046EC2">
            <w:pPr>
              <w:pStyle w:val="a3"/>
              <w:spacing w:line="276" w:lineRule="auto"/>
              <w:ind w:left="13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расчеты с покупателями и заказчиками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4" w:name="f5r121"/>
            <w:bookmarkEnd w:id="294"/>
            <w:r>
              <w:rPr>
                <w:rFonts w:ascii="Times New Roman" w:hAnsi="Times New Roman"/>
                <w:b/>
                <w:sz w:val="18"/>
                <w:szCs w:val="18"/>
              </w:rPr>
              <w:t>607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487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1 013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711</w:t>
            </w: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ind w:left="13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расчеты с поставщиками и подрядчиками (авансы выданные)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5" w:name="f5r122"/>
            <w:bookmarkEnd w:id="295"/>
            <w:r>
              <w:rPr>
                <w:rFonts w:ascii="Times New Roman" w:hAnsi="Times New Roman"/>
                <w:b/>
                <w:sz w:val="18"/>
                <w:szCs w:val="18"/>
              </w:rPr>
              <w:t>181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ind w:left="13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расчеты с бюджетом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6" w:name="f5r123"/>
            <w:bookmarkEnd w:id="296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ind w:left="13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расчеты по социальному страхованию и обеспечению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7" w:name="f5r124"/>
            <w:bookmarkEnd w:id="297"/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ind w:left="132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прочая дебиторская задолженность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8" w:name="f5r125"/>
            <w:bookmarkEnd w:id="298"/>
            <w:r>
              <w:rPr>
                <w:rFonts w:ascii="Times New Roman" w:hAnsi="Times New Roman"/>
                <w:b/>
                <w:sz w:val="18"/>
                <w:szCs w:val="18"/>
              </w:rPr>
              <w:t>320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9" w:name="f5r126"/>
            <w:bookmarkEnd w:id="299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90400" w:rsidRDefault="0083450B" w:rsidP="00046EC2">
            <w:pPr>
              <w:pStyle w:val="a3"/>
              <w:spacing w:line="276" w:lineRule="auto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b/>
                <w:sz w:val="15"/>
                <w:szCs w:val="15"/>
              </w:rPr>
              <w:t>СПРАВОЧНО</w:t>
            </w:r>
            <w:r w:rsidRPr="00590400">
              <w:rPr>
                <w:rFonts w:ascii="Times New Roman" w:hAnsi="Times New Roman"/>
                <w:sz w:val="15"/>
                <w:szCs w:val="15"/>
              </w:rPr>
              <w:t xml:space="preserve"> (из строки 120):</w:t>
            </w:r>
          </w:p>
          <w:p w:rsidR="0083450B" w:rsidRPr="00F0782C" w:rsidRDefault="0083450B" w:rsidP="00046EC2">
            <w:pPr>
              <w:pStyle w:val="a3"/>
              <w:spacing w:line="276" w:lineRule="auto"/>
              <w:rPr>
                <w:rFonts w:ascii="Times New Roman" w:hAnsi="Times New Roman"/>
                <w:sz w:val="15"/>
                <w:szCs w:val="15"/>
              </w:rPr>
            </w:pPr>
            <w:r w:rsidRPr="00590400">
              <w:rPr>
                <w:rFonts w:ascii="Times New Roman" w:hAnsi="Times New Roman"/>
                <w:sz w:val="15"/>
                <w:szCs w:val="15"/>
              </w:rPr>
              <w:t>Дебиторская задолженность по внешнеторговым договорам</w:t>
            </w:r>
            <w:r w:rsidRPr="00F0782C">
              <w:rPr>
                <w:rFonts w:ascii="Times New Roman" w:hAnsi="Times New Roman"/>
                <w:sz w:val="15"/>
                <w:szCs w:val="15"/>
              </w:rPr>
              <w:t>.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00" w:name="f5r138A"/>
            <w:bookmarkEnd w:id="300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50B" w:rsidRPr="00474E88" w:rsidTr="00046EC2">
        <w:trPr>
          <w:gridAfter w:val="1"/>
          <w:wAfter w:w="92" w:type="dxa"/>
          <w:trHeight w:val="2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0782C" w:rsidRDefault="0083450B" w:rsidP="00046EC2">
            <w:pPr>
              <w:pStyle w:val="a3"/>
              <w:spacing w:line="276" w:lineRule="auto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3958AE">
              <w:rPr>
                <w:rFonts w:ascii="Times New Roman" w:hAnsi="Times New Roman"/>
                <w:sz w:val="15"/>
                <w:szCs w:val="15"/>
              </w:rPr>
              <w:t>Расчеты с собственником имущества</w:t>
            </w:r>
            <w:r>
              <w:rPr>
                <w:rFonts w:ascii="Times New Roman" w:hAnsi="Times New Roman"/>
                <w:sz w:val="15"/>
                <w:szCs w:val="15"/>
                <w:lang w:val="en-US"/>
              </w:rPr>
              <w:t>.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ind w:hanging="84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01" w:name="f5r138B"/>
            <w:bookmarkEnd w:id="301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83450B" w:rsidRPr="00F91C17" w:rsidRDefault="0083450B" w:rsidP="0083450B">
      <w:pPr>
        <w:pStyle w:val="a3"/>
        <w:jc w:val="right"/>
        <w:rPr>
          <w:rFonts w:ascii="Times New Roman" w:hAnsi="Times New Roman"/>
          <w:b/>
          <w:caps/>
          <w:sz w:val="14"/>
          <w:szCs w:val="1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590400">
        <w:rPr>
          <w:rFonts w:ascii="Times New Roman" w:hAnsi="Times New Roman"/>
          <w:b/>
          <w:caps/>
          <w:sz w:val="14"/>
          <w:szCs w:val="14"/>
        </w:rPr>
        <w:t>ф</w:t>
      </w:r>
      <w:r w:rsidRPr="00590400">
        <w:rPr>
          <w:rFonts w:ascii="Times New Roman" w:hAnsi="Times New Roman"/>
          <w:b/>
          <w:sz w:val="14"/>
          <w:szCs w:val="14"/>
        </w:rPr>
        <w:t>орма  №5 лист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67"/>
        <w:gridCol w:w="1134"/>
        <w:gridCol w:w="992"/>
        <w:gridCol w:w="992"/>
        <w:gridCol w:w="994"/>
        <w:gridCol w:w="994"/>
      </w:tblGrid>
      <w:tr w:rsidR="0083450B" w:rsidRPr="001160E1" w:rsidTr="00046EC2">
        <w:trPr>
          <w:trHeight w:val="170"/>
        </w:trPr>
        <w:tc>
          <w:tcPr>
            <w:tcW w:w="10635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3450B" w:rsidRPr="001160E1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60E1">
              <w:rPr>
                <w:rFonts w:ascii="Times New Roman" w:hAnsi="Times New Roman"/>
                <w:b/>
                <w:caps/>
                <w:sz w:val="16"/>
                <w:szCs w:val="16"/>
              </w:rPr>
              <w:t xml:space="preserve">Раздел </w:t>
            </w:r>
            <w:r w:rsidRPr="001160E1">
              <w:rPr>
                <w:rFonts w:ascii="Times New Roman" w:hAnsi="Times New Roman"/>
                <w:b/>
                <w:caps/>
                <w:sz w:val="16"/>
                <w:szCs w:val="16"/>
                <w:lang w:val="en-US"/>
              </w:rPr>
              <w:t>i</w:t>
            </w:r>
            <w:r w:rsidRPr="001160E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</w:t>
            </w:r>
            <w:r w:rsidRPr="001160E1">
              <w:rPr>
                <w:rFonts w:ascii="Times New Roman" w:hAnsi="Times New Roman"/>
                <w:b/>
                <w:caps/>
                <w:sz w:val="16"/>
                <w:szCs w:val="16"/>
              </w:rPr>
              <w:t>. Полученные кредиты и займы</w:t>
            </w:r>
          </w:p>
        </w:tc>
      </w:tr>
      <w:tr w:rsidR="0083450B" w:rsidRPr="00D204B9" w:rsidTr="00046EC2">
        <w:trPr>
          <w:trHeight w:val="17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D204B9">
              <w:rPr>
                <w:rFonts w:ascii="Times New Roman" w:hAnsi="Times New Roman"/>
                <w:caps/>
                <w:sz w:val="12"/>
                <w:szCs w:val="12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204B9">
              <w:rPr>
                <w:rFonts w:ascii="Times New Roman" w:hAnsi="Times New Roman"/>
                <w:sz w:val="12"/>
                <w:szCs w:val="12"/>
              </w:rPr>
              <w:t>Код строки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ind w:left="-10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204B9">
              <w:rPr>
                <w:rFonts w:ascii="Times New Roman" w:hAnsi="Times New Roman"/>
                <w:sz w:val="12"/>
                <w:szCs w:val="12"/>
              </w:rPr>
              <w:t>На начало года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204B9">
              <w:rPr>
                <w:rFonts w:ascii="Times New Roman" w:hAnsi="Times New Roman"/>
                <w:sz w:val="12"/>
                <w:szCs w:val="12"/>
              </w:rPr>
              <w:t>Получено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204B9">
              <w:rPr>
                <w:rFonts w:ascii="Times New Roman" w:hAnsi="Times New Roman"/>
                <w:sz w:val="12"/>
                <w:szCs w:val="12"/>
              </w:rPr>
              <w:t>Погашено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204B9">
              <w:rPr>
                <w:rFonts w:ascii="Times New Roman" w:hAnsi="Times New Roman"/>
                <w:sz w:val="12"/>
                <w:szCs w:val="12"/>
              </w:rPr>
              <w:t>На конец года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D204B9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204B9">
              <w:rPr>
                <w:rFonts w:ascii="Times New Roman" w:hAnsi="Times New Roman"/>
                <w:sz w:val="12"/>
                <w:szCs w:val="12"/>
              </w:rPr>
              <w:t>в том числе просроченные</w:t>
            </w:r>
          </w:p>
        </w:tc>
      </w:tr>
      <w:tr w:rsidR="0083450B" w:rsidRPr="00A804DC" w:rsidTr="00046EC2">
        <w:trPr>
          <w:trHeight w:val="50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C0F7F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C0F7F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C0F7F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C0F7F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tabs>
                <w:tab w:val="left" w:pos="1973"/>
              </w:tabs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EC0F7F">
              <w:rPr>
                <w:rFonts w:ascii="Times New Roman" w:hAnsi="Times New Roman"/>
                <w:sz w:val="14"/>
                <w:szCs w:val="14"/>
                <w:lang w:val="en-US"/>
              </w:rPr>
              <w:t>7</w:t>
            </w:r>
          </w:p>
        </w:tc>
      </w:tr>
      <w:tr w:rsidR="0083450B" w:rsidRPr="001928A7" w:rsidTr="00046EC2">
        <w:trPr>
          <w:trHeight w:val="227"/>
        </w:trPr>
        <w:tc>
          <w:tcPr>
            <w:tcW w:w="49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rPr>
                <w:rFonts w:ascii="Times New Roman" w:hAnsi="Times New Roman"/>
                <w:b/>
                <w:sz w:val="15"/>
                <w:szCs w:val="15"/>
              </w:rPr>
            </w:pP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 xml:space="preserve">Долгосрочные кредиты  </w:t>
            </w:r>
            <w:r>
              <w:rPr>
                <w:rFonts w:ascii="Times New Roman" w:hAnsi="Times New Roman"/>
                <w:b/>
                <w:sz w:val="15"/>
                <w:szCs w:val="15"/>
                <w:lang w:val="en-US"/>
              </w:rPr>
              <w:t>—</w:t>
            </w: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 xml:space="preserve"> всего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2" w:name="f5r160"/>
            <w:bookmarkEnd w:id="302"/>
            <w:r>
              <w:rPr>
                <w:rFonts w:ascii="Times New Roman" w:hAnsi="Times New Roman"/>
                <w:b/>
                <w:sz w:val="16"/>
                <w:szCs w:val="16"/>
              </w:rPr>
              <w:t>676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615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16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в том числе: на 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3" w:name="f5r161"/>
            <w:bookmarkEnd w:id="30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34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из них:</w:t>
            </w:r>
            <w:r w:rsidRPr="00635CB3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Pr="00E00ABF">
              <w:rPr>
                <w:rFonts w:ascii="Times New Roman" w:hAnsi="Times New Roman"/>
                <w:sz w:val="15"/>
                <w:szCs w:val="15"/>
              </w:rPr>
              <w:t xml:space="preserve">на строительство производственных объектов по Указам, распоряжениям Президента РБ и постановлениям Совета Министров РБ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4" w:name="f5r161A"/>
            <w:bookmarkEnd w:id="30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1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157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на строительство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5" w:name="f5r162"/>
            <w:bookmarkEnd w:id="305"/>
            <w:r>
              <w:rPr>
                <w:rFonts w:ascii="Times New Roman" w:hAnsi="Times New Roman"/>
                <w:b/>
                <w:sz w:val="16"/>
                <w:szCs w:val="16"/>
              </w:rPr>
              <w:t>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157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на приобретение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6" w:name="f5r163"/>
            <w:bookmarkEnd w:id="30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157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на расчеты за сельхоз. сырье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7" w:name="f5r164"/>
            <w:bookmarkEnd w:id="30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299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из них: по Указам, распоряжениям Президента РБ и постановлениям Совета Министров 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8" w:name="f5r164A"/>
            <w:bookmarkEnd w:id="30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1928A7" w:rsidTr="00046EC2">
        <w:trPr>
          <w:trHeight w:val="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157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09" w:name="f5r165"/>
            <w:bookmarkEnd w:id="309"/>
            <w:r>
              <w:rPr>
                <w:rFonts w:ascii="Times New Roman" w:hAnsi="Times New Roman"/>
                <w:b/>
                <w:sz w:val="16"/>
                <w:szCs w:val="16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jc w:val="both"/>
              <w:rPr>
                <w:rFonts w:ascii="Times New Roman" w:hAnsi="Times New Roman"/>
                <w:i/>
                <w:sz w:val="15"/>
                <w:szCs w:val="15"/>
              </w:rPr>
            </w:pP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 xml:space="preserve">Отсрочена (рассрочена) сумма задолженности по кредитам в соответствии с Указом Президента РБ от 17.07.2014  г. № 348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  <w:lang w:val="en-US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0" w:name="f5r166"/>
            <w:bookmarkEnd w:id="310"/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97BF4" w:rsidRDefault="0083450B" w:rsidP="00046EC2">
            <w:pPr>
              <w:pStyle w:val="a3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097BF4">
              <w:rPr>
                <w:rFonts w:ascii="Times New Roman" w:hAnsi="Times New Roman"/>
                <w:sz w:val="15"/>
                <w:szCs w:val="15"/>
              </w:rPr>
              <w:t xml:space="preserve">Отсрочена (рассрочена) сумма задолженности по кредитам в соответствии с Указом Президента РБ от 25.02.2020  № 70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97BF4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097BF4">
              <w:rPr>
                <w:rFonts w:ascii="Times New Roman" w:hAnsi="Times New Roman"/>
                <w:sz w:val="15"/>
                <w:szCs w:val="15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1" w:name="f5r167"/>
            <w:bookmarkEnd w:id="311"/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8A7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rPr>
                <w:rFonts w:ascii="Times New Roman" w:hAnsi="Times New Roman"/>
                <w:b/>
                <w:sz w:val="15"/>
                <w:szCs w:val="15"/>
              </w:rPr>
            </w:pP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>Краткосрочные кредиты  –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2" w:name="f5r170"/>
            <w:bookmarkEnd w:id="312"/>
            <w:r>
              <w:rPr>
                <w:rFonts w:ascii="Times New Roman" w:hAnsi="Times New Roman"/>
                <w:b/>
                <w:sz w:val="16"/>
                <w:szCs w:val="16"/>
              </w:rPr>
              <w:t>862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176" w:hanging="160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в том числе: на приобретение товарно-материальных ценностей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3" w:name="f5r171"/>
            <w:bookmarkEnd w:id="313"/>
            <w:r>
              <w:rPr>
                <w:rFonts w:ascii="Times New Roman" w:hAnsi="Times New Roman"/>
                <w:b/>
                <w:sz w:val="16"/>
                <w:szCs w:val="16"/>
              </w:rPr>
              <w:t>862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11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176" w:hanging="19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на оплату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4" w:name="f5r172"/>
            <w:bookmarkEnd w:id="31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176" w:hanging="19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на расчеты за сельхоз. сырье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5" w:name="f5r173"/>
            <w:bookmarkEnd w:id="31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46ECA" w:rsidRDefault="0083450B" w:rsidP="00046EC2">
            <w:pPr>
              <w:pStyle w:val="a3"/>
              <w:ind w:left="299"/>
              <w:rPr>
                <w:rFonts w:ascii="Times New Roman" w:hAnsi="Times New Roman"/>
                <w:sz w:val="15"/>
                <w:szCs w:val="15"/>
              </w:rPr>
            </w:pPr>
            <w:r w:rsidRPr="00646ECA">
              <w:rPr>
                <w:rFonts w:ascii="Times New Roman" w:hAnsi="Times New Roman"/>
                <w:sz w:val="15"/>
                <w:szCs w:val="15"/>
              </w:rPr>
              <w:t>из них: по Указам, распоряжениям Президента РБ и постановлениям Совета Министров 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173A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6" w:name="f5r173A"/>
            <w:bookmarkEnd w:id="31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176" w:hanging="19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7" w:name="f5r174"/>
            <w:bookmarkEnd w:id="3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>Долгосрочные ссуды, займы</w:t>
            </w:r>
            <w:r>
              <w:rPr>
                <w:rFonts w:ascii="Times New Roman" w:hAnsi="Times New Roman"/>
                <w:b/>
                <w:sz w:val="15"/>
                <w:szCs w:val="15"/>
                <w:lang w:val="en-US"/>
              </w:rPr>
              <w:t xml:space="preserve"> — </w:t>
            </w: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8" w:name="f5r180"/>
            <w:bookmarkEnd w:id="318"/>
            <w:r>
              <w:rPr>
                <w:rFonts w:ascii="Times New Roman" w:hAnsi="Times New Roman"/>
                <w:b/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7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299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из них: задолженность перед республиканским бюджетом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19" w:name="f5r180A"/>
            <w:bookmarkEnd w:id="31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>Краткосрочные ссуды и займы</w:t>
            </w:r>
            <w:r w:rsidRPr="001160E1">
              <w:rPr>
                <w:rFonts w:ascii="Times New Roman" w:hAnsi="Times New Roman"/>
                <w:b/>
                <w:sz w:val="15"/>
                <w:szCs w:val="15"/>
              </w:rPr>
              <w:t xml:space="preserve"> — </w:t>
            </w:r>
            <w:r w:rsidRPr="00E00ABF">
              <w:rPr>
                <w:rFonts w:ascii="Times New Roman" w:hAnsi="Times New Roman"/>
                <w:b/>
                <w:sz w:val="15"/>
                <w:szCs w:val="15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0" w:name="f5r190"/>
            <w:bookmarkEnd w:id="320"/>
            <w:r>
              <w:rPr>
                <w:rFonts w:ascii="Times New Roman" w:hAnsi="Times New Roman"/>
                <w:b/>
                <w:sz w:val="16"/>
                <w:szCs w:val="16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firstLine="299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 w:rsidRPr="00E00ABF">
              <w:rPr>
                <w:rFonts w:ascii="Times New Roman" w:hAnsi="Times New Roman"/>
                <w:sz w:val="15"/>
                <w:szCs w:val="15"/>
              </w:rPr>
              <w:t>из них: задолженность перед республиканским бюджетом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1" w:name="f5r190A"/>
            <w:bookmarkEnd w:id="32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474E88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rPr>
                <w:rFonts w:ascii="Times New Roman" w:hAnsi="Times New Roman"/>
                <w:b/>
                <w:sz w:val="14"/>
                <w:szCs w:val="14"/>
              </w:rPr>
            </w:pPr>
            <w:r w:rsidRPr="00E00ABF">
              <w:rPr>
                <w:rFonts w:ascii="Times New Roman" w:hAnsi="Times New Roman"/>
                <w:b/>
                <w:sz w:val="14"/>
                <w:szCs w:val="14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00AB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176"/>
              <w:rPr>
                <w:rFonts w:ascii="Times New Roman" w:hAnsi="Times New Roman"/>
                <w:sz w:val="15"/>
                <w:szCs w:val="15"/>
              </w:rPr>
            </w:pPr>
            <w:r w:rsidRPr="00097BF4">
              <w:rPr>
                <w:rFonts w:ascii="Times New Roman" w:hAnsi="Times New Roman"/>
                <w:sz w:val="15"/>
                <w:szCs w:val="15"/>
              </w:rPr>
              <w:t>Сумма задолженности по бюджетным ссудам, рассроченная  в соответствии с Указом Президента РБ от 02.10.2018 г. № 399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2" w:name="f5r196"/>
            <w:bookmarkEnd w:id="322"/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97BF4" w:rsidRDefault="0083450B" w:rsidP="00046EC2">
            <w:pPr>
              <w:pStyle w:val="a3"/>
              <w:ind w:firstLine="176"/>
              <w:rPr>
                <w:rFonts w:ascii="Times New Roman" w:hAnsi="Times New Roman"/>
                <w:sz w:val="15"/>
                <w:szCs w:val="15"/>
              </w:rPr>
            </w:pPr>
            <w:r w:rsidRPr="00097BF4">
              <w:rPr>
                <w:rFonts w:ascii="Times New Roman" w:hAnsi="Times New Roman"/>
                <w:sz w:val="15"/>
                <w:szCs w:val="15"/>
              </w:rPr>
              <w:t xml:space="preserve">Сумма задолженности по бюджетным ссудам, 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отсроченная, </w:t>
            </w:r>
            <w:r w:rsidRPr="00097BF4">
              <w:rPr>
                <w:rFonts w:ascii="Times New Roman" w:hAnsi="Times New Roman"/>
                <w:sz w:val="15"/>
                <w:szCs w:val="15"/>
              </w:rPr>
              <w:t xml:space="preserve">рассроченная в соответствии с </w:t>
            </w:r>
            <w:r>
              <w:rPr>
                <w:rFonts w:ascii="Times New Roman" w:hAnsi="Times New Roman"/>
                <w:sz w:val="15"/>
                <w:szCs w:val="15"/>
              </w:rPr>
              <w:t>распоряжением</w:t>
            </w:r>
            <w:r w:rsidRPr="00097BF4">
              <w:rPr>
                <w:rFonts w:ascii="Times New Roman" w:hAnsi="Times New Roman"/>
                <w:sz w:val="15"/>
                <w:szCs w:val="15"/>
              </w:rPr>
              <w:t xml:space="preserve"> Президента РБ от </w:t>
            </w:r>
            <w:r>
              <w:rPr>
                <w:rFonts w:ascii="Times New Roman" w:hAnsi="Times New Roman"/>
                <w:sz w:val="15"/>
                <w:szCs w:val="15"/>
              </w:rPr>
              <w:t>24</w:t>
            </w:r>
            <w:r w:rsidRPr="00097BF4">
              <w:rPr>
                <w:rFonts w:ascii="Times New Roman" w:hAnsi="Times New Roman"/>
                <w:sz w:val="15"/>
                <w:szCs w:val="15"/>
              </w:rPr>
              <w:t>.</w:t>
            </w:r>
            <w:r>
              <w:rPr>
                <w:rFonts w:ascii="Times New Roman" w:hAnsi="Times New Roman"/>
                <w:sz w:val="15"/>
                <w:szCs w:val="15"/>
              </w:rPr>
              <w:t>08</w:t>
            </w:r>
            <w:r w:rsidRPr="00097BF4">
              <w:rPr>
                <w:rFonts w:ascii="Times New Roman" w:hAnsi="Times New Roman"/>
                <w:sz w:val="15"/>
                <w:szCs w:val="15"/>
              </w:rPr>
              <w:t>.20</w:t>
            </w:r>
            <w:r>
              <w:rPr>
                <w:rFonts w:ascii="Times New Roman" w:hAnsi="Times New Roman"/>
                <w:sz w:val="15"/>
                <w:szCs w:val="15"/>
              </w:rPr>
              <w:t>23</w:t>
            </w:r>
            <w:r w:rsidRPr="00097BF4">
              <w:rPr>
                <w:rFonts w:ascii="Times New Roman" w:hAnsi="Times New Roman"/>
                <w:sz w:val="15"/>
                <w:szCs w:val="15"/>
              </w:rPr>
              <w:t xml:space="preserve"> г. № </w:t>
            </w:r>
            <w:r>
              <w:rPr>
                <w:rFonts w:ascii="Times New Roman" w:hAnsi="Times New Roman"/>
                <w:sz w:val="15"/>
                <w:szCs w:val="15"/>
              </w:rPr>
              <w:t>138рп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196</w:t>
            </w:r>
            <w:r>
              <w:rPr>
                <w:rFonts w:ascii="Times New Roman" w:hAnsi="Times New Roman"/>
                <w:sz w:val="15"/>
                <w:szCs w:val="15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3" w:name="f5r196A"/>
            <w:bookmarkEnd w:id="32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b/>
                <w:sz w:val="15"/>
                <w:szCs w:val="15"/>
              </w:rPr>
              <w:t>Задолженность по заключенным банками и ОАО «Агентство по управлению активами» договорам уступки требования по кредитным договорам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4" w:name="f5r197"/>
            <w:bookmarkEnd w:id="32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left="176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 xml:space="preserve">в том числе: задолженность по кредитам в соотв. с Указом Президента РБ от 17.07.2016 г. № 268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5" w:name="f5r200"/>
            <w:bookmarkEnd w:id="32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firstLine="299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из нее: сумма задолженности по долгосрочным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bookmarkStart w:id="326" w:name="f5r201"/>
            <w:bookmarkEnd w:id="32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firstLine="1310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по краткосрочным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635CB3">
              <w:rPr>
                <w:sz w:val="15"/>
                <w:szCs w:val="15"/>
              </w:rP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7" w:name="f5r202"/>
            <w:bookmarkEnd w:id="32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left="176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 xml:space="preserve">задолженность по кредитам в соотв. с Указом Президента РБ от 20.07.2021 г. № 279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635CB3">
              <w:rPr>
                <w:sz w:val="15"/>
                <w:szCs w:val="15"/>
              </w:rP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8" w:name="f5r203"/>
            <w:bookmarkEnd w:id="32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firstLine="299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из нее: сумма задолженности по долгосрочным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635CB3">
              <w:rPr>
                <w:sz w:val="15"/>
                <w:szCs w:val="15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9" w:name="f5r204"/>
            <w:bookmarkEnd w:id="32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1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ind w:firstLine="1310"/>
              <w:rPr>
                <w:sz w:val="15"/>
                <w:szCs w:val="15"/>
              </w:rPr>
            </w:pPr>
            <w:r w:rsidRPr="00635CB3">
              <w:rPr>
                <w:sz w:val="15"/>
                <w:szCs w:val="15"/>
              </w:rPr>
              <w:t>по краткосрочным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635CB3">
              <w:rPr>
                <w:sz w:val="15"/>
                <w:szCs w:val="15"/>
              </w:rPr>
              <w:t>204А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0" w:name="f5r204A"/>
            <w:bookmarkEnd w:id="33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92F46" w:rsidRDefault="0083450B" w:rsidP="00046EC2">
            <w:pPr>
              <w:pStyle w:val="a3"/>
              <w:ind w:left="176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392F46">
              <w:rPr>
                <w:rFonts w:ascii="Times New Roman" w:hAnsi="Times New Roman"/>
                <w:sz w:val="15"/>
                <w:szCs w:val="15"/>
              </w:rPr>
              <w:t xml:space="preserve">задолженность по кредитам в соотв. с Указом Президента РБ от 15.10.2021 г. № 391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977216" w:rsidRDefault="0083450B" w:rsidP="00046EC2">
            <w:pPr>
              <w:ind w:left="-108" w:right="-108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204B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1" w:name="f5r204B"/>
            <w:bookmarkEnd w:id="33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92F46" w:rsidRDefault="0083450B" w:rsidP="00046EC2">
            <w:pPr>
              <w:pStyle w:val="a3"/>
              <w:ind w:firstLine="299"/>
              <w:rPr>
                <w:rFonts w:ascii="Times New Roman" w:hAnsi="Times New Roman"/>
                <w:sz w:val="15"/>
                <w:szCs w:val="15"/>
              </w:rPr>
            </w:pPr>
            <w:r w:rsidRPr="00392F46">
              <w:rPr>
                <w:rFonts w:ascii="Times New Roman" w:hAnsi="Times New Roman"/>
                <w:sz w:val="15"/>
                <w:szCs w:val="15"/>
              </w:rPr>
              <w:t>из нее: сумма задолженности по долгосрочным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977216" w:rsidRDefault="0083450B" w:rsidP="00046EC2">
            <w:pPr>
              <w:ind w:left="-108" w:right="-108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204C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2" w:name="f5r204C"/>
            <w:bookmarkEnd w:id="33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92F46" w:rsidRDefault="0083450B" w:rsidP="00046EC2">
            <w:pPr>
              <w:ind w:firstLine="1310"/>
              <w:rPr>
                <w:sz w:val="15"/>
                <w:szCs w:val="15"/>
              </w:rPr>
            </w:pPr>
            <w:r w:rsidRPr="00392F46">
              <w:rPr>
                <w:sz w:val="15"/>
                <w:szCs w:val="15"/>
              </w:rPr>
              <w:t>по краткосрочным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977216" w:rsidRDefault="0083450B" w:rsidP="00046EC2">
            <w:pPr>
              <w:ind w:left="-108" w:right="-108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204D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3" w:name="f5r204D"/>
            <w:bookmarkEnd w:id="33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 w:rsidRPr="00EC0F7F">
              <w:rPr>
                <w:rFonts w:ascii="Times New Roman" w:hAnsi="Times New Roman"/>
                <w:b/>
                <w:sz w:val="15"/>
                <w:szCs w:val="15"/>
              </w:rPr>
              <w:t>Задолженность по кредитам в соотв. с Указом Президента РБ от 02.10.2018 г. № 399 -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4" w:name="f5r205"/>
            <w:bookmarkEnd w:id="334"/>
            <w:r>
              <w:rPr>
                <w:rFonts w:ascii="Times New Roman" w:hAnsi="Times New Roman"/>
                <w:b/>
                <w:sz w:val="16"/>
                <w:szCs w:val="16"/>
              </w:rPr>
              <w:t>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299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из нее: сумма задолженности по долгосрочным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bookmarkStart w:id="335" w:name="f5r206"/>
            <w:bookmarkEnd w:id="335"/>
            <w:r>
              <w:rPr>
                <w:b/>
                <w:sz w:val="16"/>
                <w:szCs w:val="16"/>
              </w:rPr>
              <w:t>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</w:t>
            </w:r>
          </w:p>
        </w:tc>
      </w:tr>
      <w:tr w:rsidR="0083450B" w:rsidRPr="00EC0F7F" w:rsidTr="00046EC2">
        <w:trPr>
          <w:trHeight w:val="1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1310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по краткосрочным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6" w:name="f5r207"/>
            <w:bookmarkEnd w:id="33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 w:rsidRPr="00EC0F7F">
              <w:rPr>
                <w:rFonts w:ascii="Times New Roman" w:hAnsi="Times New Roman"/>
                <w:b/>
                <w:sz w:val="15"/>
                <w:szCs w:val="15"/>
              </w:rPr>
              <w:t>Задолженность по исполненным гарантиям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7" w:name="f5r210"/>
            <w:bookmarkEnd w:id="3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176" w:hanging="19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в том числе: по исполненным гарантиям Правительства 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210А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8" w:name="f5r210A"/>
            <w:bookmarkEnd w:id="33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176" w:hanging="1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>из нее реструктуризировано: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58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по Указу Президента РБ от 02.10.2018 г. № 399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39" w:name="f5r217"/>
            <w:bookmarkEnd w:id="33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1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583" w:hanging="265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       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 xml:space="preserve">по </w:t>
            </w:r>
            <w:r>
              <w:rPr>
                <w:rFonts w:ascii="Times New Roman" w:hAnsi="Times New Roman"/>
                <w:sz w:val="15"/>
                <w:szCs w:val="15"/>
              </w:rPr>
              <w:t>распоряжению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 xml:space="preserve"> Президента РБ от </w:t>
            </w:r>
            <w:r>
              <w:rPr>
                <w:rFonts w:ascii="Times New Roman" w:hAnsi="Times New Roman"/>
                <w:sz w:val="15"/>
                <w:szCs w:val="15"/>
              </w:rPr>
              <w:t>24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>.</w:t>
            </w:r>
            <w:r>
              <w:rPr>
                <w:rFonts w:ascii="Times New Roman" w:hAnsi="Times New Roman"/>
                <w:sz w:val="15"/>
                <w:szCs w:val="15"/>
              </w:rPr>
              <w:t>08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>.20</w:t>
            </w:r>
            <w:r>
              <w:rPr>
                <w:rFonts w:ascii="Times New Roman" w:hAnsi="Times New Roman"/>
                <w:sz w:val="15"/>
                <w:szCs w:val="15"/>
              </w:rPr>
              <w:t>23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 xml:space="preserve"> г. № </w:t>
            </w:r>
            <w:r>
              <w:rPr>
                <w:rFonts w:ascii="Times New Roman" w:hAnsi="Times New Roman"/>
                <w:sz w:val="15"/>
                <w:szCs w:val="15"/>
              </w:rPr>
              <w:t>138рп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/>
              </w:rPr>
              <w:t>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0" w:name="f5r218"/>
            <w:bookmarkEnd w:id="34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b/>
                <w:sz w:val="15"/>
                <w:szCs w:val="15"/>
              </w:rPr>
              <w:t>Задолженность по заключенным банками и облисполкомами договорам уступки требования по кредитным договорам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1" w:name="f5r220"/>
            <w:bookmarkEnd w:id="34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34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в том числе</w:t>
            </w:r>
            <w:r w:rsidRPr="00097BF4">
              <w:rPr>
                <w:rFonts w:ascii="Times New Roman" w:hAnsi="Times New Roman"/>
                <w:sz w:val="15"/>
                <w:szCs w:val="15"/>
              </w:rPr>
              <w:t>: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 xml:space="preserve"> по  Указу Президента РБ от 28.12.2016 г. № 496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2" w:name="f5r222"/>
            <w:bookmarkEnd w:id="34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19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58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по Указу Президента РБ от 27.04.2017 г. № 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3" w:name="f5r223"/>
            <w:bookmarkEnd w:id="34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1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58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по Указу Президента РБ от 27.04.2017 г. № 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4" w:name="f5r224"/>
            <w:bookmarkEnd w:id="34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58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по Указу Президента РБ от 05.05.2017 г. № 147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EC0F7F">
              <w:rPr>
                <w:sz w:val="15"/>
                <w:szCs w:val="15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5" w:name="f5r225"/>
            <w:bookmarkEnd w:id="34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rPr>
                <w:rFonts w:ascii="Times New Roman" w:hAnsi="Times New Roman"/>
                <w:b/>
                <w:color w:val="FF0000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b/>
                <w:sz w:val="15"/>
                <w:szCs w:val="15"/>
              </w:rPr>
              <w:t>Проценты по кредитам и займам  - 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6" w:name="f5r230"/>
            <w:bookmarkEnd w:id="346"/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157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 xml:space="preserve">в том числе: по долгосрочным кредитам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230А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7" w:name="f5r230A"/>
            <w:bookmarkEnd w:id="347"/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299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из них: отнесенные на увеличение стоимости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  <w:lang w:val="en-US"/>
              </w:rPr>
              <w:t>2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bookmarkStart w:id="348" w:name="f5r231"/>
            <w:bookmarkEnd w:id="34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firstLine="725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 xml:space="preserve">по краткосрочным кредитам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49" w:name="f5r232"/>
            <w:bookmarkEnd w:id="349"/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97BF4" w:rsidRDefault="0083450B" w:rsidP="00046EC2">
            <w:pPr>
              <w:pStyle w:val="a3"/>
              <w:ind w:left="743" w:hanging="18"/>
              <w:rPr>
                <w:rFonts w:ascii="Times New Roman" w:hAnsi="Times New Roman"/>
                <w:sz w:val="15"/>
                <w:szCs w:val="15"/>
              </w:rPr>
            </w:pPr>
            <w:r w:rsidRPr="00362C18">
              <w:rPr>
                <w:rFonts w:ascii="Times New Roman" w:hAnsi="Times New Roman"/>
                <w:sz w:val="15"/>
                <w:szCs w:val="15"/>
              </w:rPr>
              <w:t>по ссудам (займам), исполненным гарантиям, переданной задолженности по кредитным договорам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97BF4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097BF4">
              <w:rPr>
                <w:rFonts w:ascii="Times New Roman" w:hAnsi="Times New Roman"/>
                <w:sz w:val="15"/>
                <w:szCs w:val="15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0" w:name="f5r233"/>
            <w:bookmarkEnd w:id="35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b/>
                <w:sz w:val="14"/>
                <w:szCs w:val="14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Отсрочена (рассрочена) сумма процентов по кредитам в соответствии с Указом Президента РБ от 02.10.2018 № 399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1" w:name="f5r234"/>
            <w:bookmarkEnd w:id="351"/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0F7F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83450B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both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Сумма просроченной задолженности по кредитам и займам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22522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352" w:name="f5r235"/>
            <w:bookmarkEnd w:id="352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622522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2522">
              <w:rPr>
                <w:b/>
                <w:bCs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622522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2522">
              <w:rPr>
                <w:b/>
                <w:bCs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622522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2522">
              <w:rPr>
                <w:b/>
                <w:bCs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622522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2522">
              <w:rPr>
                <w:b/>
                <w:bCs/>
              </w:rPr>
              <w:t>Х</w:t>
            </w:r>
          </w:p>
        </w:tc>
      </w:tr>
      <w:tr w:rsidR="00790554" w:rsidRPr="00EC0F7F" w:rsidTr="00046EC2">
        <w:trPr>
          <w:trHeight w:val="2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622522" w:rsidRDefault="00790554" w:rsidP="00046EC2">
            <w:pPr>
              <w:pStyle w:val="a3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622522" w:rsidRDefault="00790554" w:rsidP="00046EC2">
            <w:pPr>
              <w:pStyle w:val="a3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622522" w:rsidRDefault="00790554" w:rsidP="00046EC2">
            <w:pPr>
              <w:pStyle w:val="a3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622522" w:rsidRDefault="00790554" w:rsidP="00046EC2">
            <w:pPr>
              <w:pStyle w:val="a3"/>
              <w:ind w:left="-108" w:right="-108"/>
              <w:jc w:val="center"/>
              <w:rPr>
                <w:b/>
                <w:bCs/>
              </w:rPr>
            </w:pPr>
          </w:p>
        </w:tc>
      </w:tr>
    </w:tbl>
    <w:p w:rsidR="0083450B" w:rsidRPr="00CE0A93" w:rsidRDefault="0083450B" w:rsidP="0083450B">
      <w:pPr>
        <w:rPr>
          <w:sz w:val="10"/>
          <w:szCs w:val="10"/>
        </w:rPr>
      </w:pPr>
      <w:r>
        <w:br w:type="page"/>
      </w:r>
    </w:p>
    <w:tbl>
      <w:tblPr>
        <w:tblW w:w="11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567"/>
        <w:gridCol w:w="1205"/>
        <w:gridCol w:w="1146"/>
        <w:gridCol w:w="1193"/>
        <w:gridCol w:w="1116"/>
        <w:gridCol w:w="123"/>
      </w:tblGrid>
      <w:tr w:rsidR="0083450B" w:rsidRPr="00EC0F7F" w:rsidTr="00046EC2">
        <w:trPr>
          <w:trHeight w:val="170"/>
        </w:trPr>
        <w:tc>
          <w:tcPr>
            <w:tcW w:w="11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450B" w:rsidRPr="00EC0F7F" w:rsidRDefault="0083450B" w:rsidP="00046EC2">
            <w:pPr>
              <w:pStyle w:val="a3"/>
              <w:jc w:val="right"/>
              <w:rPr>
                <w:rFonts w:ascii="Times New Roman" w:hAnsi="Times New Roman"/>
                <w:b/>
                <w:caps/>
                <w:sz w:val="14"/>
                <w:szCs w:val="14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Форма  №5 лист 3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120"/>
        </w:trPr>
        <w:tc>
          <w:tcPr>
            <w:tcW w:w="567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Наименование показателЕЙ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EC0F7F">
              <w:rPr>
                <w:rFonts w:ascii="Times New Roman" w:hAnsi="Times New Roman"/>
                <w:sz w:val="12"/>
                <w:szCs w:val="12"/>
              </w:rPr>
              <w:t>Код строки</w:t>
            </w:r>
          </w:p>
        </w:tc>
        <w:tc>
          <w:tcPr>
            <w:tcW w:w="466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EC0F7F">
              <w:rPr>
                <w:rFonts w:ascii="Times New Roman" w:hAnsi="Times New Roman"/>
                <w:sz w:val="12"/>
                <w:szCs w:val="12"/>
              </w:rPr>
              <w:t>Подлежит возврату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157"/>
        </w:trPr>
        <w:tc>
          <w:tcPr>
            <w:tcW w:w="567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rPr>
                <w:cap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rPr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83450B">
            <w:pPr>
              <w:jc w:val="center"/>
              <w:rPr>
                <w:sz w:val="14"/>
                <w:szCs w:val="14"/>
              </w:rPr>
            </w:pPr>
            <w:r w:rsidRPr="00EC0F7F">
              <w:rPr>
                <w:sz w:val="14"/>
                <w:szCs w:val="14"/>
              </w:rPr>
              <w:t>20</w:t>
            </w:r>
            <w:r>
              <w:rPr>
                <w:sz w:val="14"/>
                <w:szCs w:val="14"/>
              </w:rPr>
              <w:t>2</w:t>
            </w:r>
            <w:r w:rsidR="008C7B00">
              <w:rPr>
                <w:sz w:val="14"/>
                <w:szCs w:val="14"/>
              </w:rPr>
              <w:t>6</w:t>
            </w:r>
            <w:r>
              <w:rPr>
                <w:sz w:val="14"/>
                <w:szCs w:val="14"/>
              </w:rPr>
              <w:t xml:space="preserve"> </w:t>
            </w:r>
            <w:r w:rsidRPr="00EC0F7F">
              <w:rPr>
                <w:sz w:val="14"/>
                <w:szCs w:val="14"/>
              </w:rPr>
              <w:t>г.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83450B">
            <w:pPr>
              <w:jc w:val="center"/>
              <w:rPr>
                <w:sz w:val="14"/>
                <w:szCs w:val="14"/>
              </w:rPr>
            </w:pPr>
            <w:r w:rsidRPr="00EC0F7F">
              <w:rPr>
                <w:sz w:val="14"/>
                <w:szCs w:val="14"/>
              </w:rPr>
              <w:t>202</w:t>
            </w:r>
            <w:r w:rsidR="008C7B00">
              <w:rPr>
                <w:sz w:val="14"/>
                <w:szCs w:val="14"/>
              </w:rPr>
              <w:t>7</w:t>
            </w:r>
            <w:r>
              <w:rPr>
                <w:sz w:val="14"/>
                <w:szCs w:val="14"/>
              </w:rPr>
              <w:t xml:space="preserve"> </w:t>
            </w:r>
            <w:r w:rsidRPr="00EC0F7F">
              <w:rPr>
                <w:sz w:val="14"/>
                <w:szCs w:val="14"/>
              </w:rPr>
              <w:t>г.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83450B">
            <w:pPr>
              <w:jc w:val="center"/>
              <w:rPr>
                <w:sz w:val="14"/>
                <w:szCs w:val="14"/>
              </w:rPr>
            </w:pPr>
            <w:r w:rsidRPr="00EC0F7F">
              <w:rPr>
                <w:sz w:val="14"/>
                <w:szCs w:val="14"/>
              </w:rPr>
              <w:t>202</w:t>
            </w:r>
            <w:r w:rsidR="008C7B00">
              <w:rPr>
                <w:sz w:val="14"/>
                <w:szCs w:val="14"/>
              </w:rPr>
              <w:t>8</w:t>
            </w:r>
            <w:r>
              <w:rPr>
                <w:sz w:val="14"/>
                <w:szCs w:val="14"/>
              </w:rPr>
              <w:t xml:space="preserve"> </w:t>
            </w:r>
            <w:r w:rsidRPr="00EC0F7F">
              <w:rPr>
                <w:sz w:val="14"/>
                <w:szCs w:val="14"/>
              </w:rPr>
              <w:t>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EC0F7F" w:rsidRDefault="0083450B" w:rsidP="00046EC2">
            <w:pPr>
              <w:jc w:val="center"/>
              <w:rPr>
                <w:sz w:val="14"/>
                <w:szCs w:val="14"/>
              </w:rPr>
            </w:pPr>
            <w:r w:rsidRPr="00EC0F7F">
              <w:rPr>
                <w:sz w:val="12"/>
                <w:szCs w:val="12"/>
              </w:rPr>
              <w:t>последующие годы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58"/>
        </w:trPr>
        <w:tc>
          <w:tcPr>
            <w:tcW w:w="56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  <w:r w:rsidRPr="00EC0F7F">
              <w:rPr>
                <w:rFonts w:ascii="Times New Roman" w:hAnsi="Times New Roman"/>
                <w:caps/>
                <w:sz w:val="12"/>
                <w:szCs w:val="12"/>
              </w:rPr>
              <w:t>6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58"/>
        </w:trPr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50B" w:rsidRPr="00CE0A93" w:rsidRDefault="0083450B" w:rsidP="00046EC2">
            <w:pPr>
              <w:pStyle w:val="a3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b/>
                <w:caps/>
                <w:sz w:val="14"/>
                <w:szCs w:val="14"/>
              </w:rPr>
              <w:t>Справочно: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2"/>
                <w:szCs w:val="12"/>
              </w:rPr>
            </w:pP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Задолженность на конец года: по долгосрочным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</w:t>
            </w:r>
            <w:r w:rsidRPr="00EC0F7F">
              <w:rPr>
                <w:rFonts w:ascii="Times New Roman" w:hAnsi="Times New Roman"/>
                <w:sz w:val="15"/>
                <w:szCs w:val="15"/>
                <w:lang w:val="en-US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3" w:name="f5r240"/>
            <w:bookmarkEnd w:id="353"/>
            <w:r>
              <w:rPr>
                <w:rFonts w:ascii="Times New Roman" w:hAnsi="Times New Roman"/>
                <w:b/>
                <w:sz w:val="16"/>
                <w:szCs w:val="16"/>
              </w:rPr>
              <w:t>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459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в том числе: на строительство производственных объектов по Указам, распоряжениям Президента РБ и постановлениям Совета Министров 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240</w:t>
            </w:r>
            <w:r w:rsidRPr="00EC0F7F">
              <w:rPr>
                <w:rFonts w:ascii="Times New Roman" w:hAnsi="Times New Roman"/>
                <w:sz w:val="15"/>
                <w:szCs w:val="15"/>
                <w:lang w:val="en-US"/>
              </w:rPr>
              <w:t>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4" w:name="f5r240A"/>
            <w:bookmarkEnd w:id="354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на строительство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240B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5" w:name="f5r240B"/>
            <w:bookmarkEnd w:id="355"/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433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по краткосрочным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EC0F7F">
              <w:rPr>
                <w:rFonts w:ascii="Times New Roman" w:hAnsi="Times New Roman"/>
                <w:sz w:val="15"/>
                <w:szCs w:val="15"/>
                <w:lang w:val="en-US"/>
              </w:rPr>
              <w:t>2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>41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6" w:name="f5r241"/>
            <w:bookmarkEnd w:id="356"/>
            <w:r>
              <w:rPr>
                <w:rFonts w:ascii="Times New Roman" w:hAnsi="Times New Roman"/>
                <w:b/>
                <w:sz w:val="16"/>
                <w:szCs w:val="16"/>
              </w:rPr>
              <w:t>862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 xml:space="preserve">по  ссудам и займам, всего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  <w:lang w:val="en-US"/>
              </w:rPr>
              <w:t>2</w:t>
            </w:r>
            <w:r w:rsidRPr="00EC0F7F">
              <w:rPr>
                <w:rFonts w:ascii="Times New Roman" w:hAnsi="Times New Roman"/>
                <w:sz w:val="15"/>
                <w:szCs w:val="15"/>
              </w:rPr>
              <w:t>42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7" w:name="f5r242"/>
            <w:bookmarkEnd w:id="357"/>
            <w:r>
              <w:rPr>
                <w:rFonts w:ascii="Times New Roman" w:hAnsi="Times New Roman"/>
                <w:b/>
                <w:sz w:val="16"/>
                <w:szCs w:val="16"/>
              </w:rPr>
              <w:t>352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91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126</w:t>
            </w: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в том числе по бюджетным ссудам и займам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242A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8" w:name="f5r242A"/>
            <w:bookmarkEnd w:id="358"/>
            <w:r>
              <w:rPr>
                <w:rFonts w:ascii="Times New Roman" w:hAnsi="Times New Roman"/>
                <w:b/>
                <w:sz w:val="16"/>
                <w:szCs w:val="16"/>
              </w:rPr>
              <w:t>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по исполненным гарантиям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59" w:name="f5r243"/>
            <w:bookmarkEnd w:id="359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в том числе: по исполненным гарантиям Правительства 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243A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0" w:name="f5r243A"/>
            <w:bookmarkEnd w:id="360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C0F7F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Задолженность на конец года по кредитам в соотв. с Указом Президента РБ от 17.07.2016 г. № 268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1" w:name="f5r245"/>
            <w:bookmarkEnd w:id="361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474E88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>Задолженность на конец года по кредитам в соотв. с Указом Президента РБ от 02.10.2018 г. № 399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0F7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C0F7F">
              <w:rPr>
                <w:rFonts w:ascii="Times New Roman" w:hAnsi="Times New Roman"/>
                <w:sz w:val="15"/>
                <w:szCs w:val="15"/>
              </w:rPr>
              <w:t>246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2" w:name="f5r246"/>
            <w:bookmarkEnd w:id="362"/>
            <w:r>
              <w:rPr>
                <w:rFonts w:ascii="Times New Roman" w:hAnsi="Times New Roman"/>
                <w:b/>
                <w:sz w:val="16"/>
                <w:szCs w:val="16"/>
              </w:rPr>
              <w:t>287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928A7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474E88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635CB3">
              <w:rPr>
                <w:rFonts w:ascii="Times New Roman" w:hAnsi="Times New Roman"/>
                <w:sz w:val="16"/>
                <w:szCs w:val="16"/>
              </w:rPr>
              <w:t>Задолженность на конец года по кредитам в соотв. с Указом Президента РБ от 20.07.2021 г. № 279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35CB3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635CB3">
              <w:rPr>
                <w:rFonts w:ascii="Times New Roman" w:hAnsi="Times New Roman"/>
                <w:sz w:val="15"/>
                <w:szCs w:val="15"/>
              </w:rPr>
              <w:t>246А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3" w:name="f5r246A"/>
            <w:bookmarkEnd w:id="363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474E88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92F46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92F46">
              <w:rPr>
                <w:rFonts w:ascii="Times New Roman" w:hAnsi="Times New Roman"/>
                <w:sz w:val="16"/>
                <w:szCs w:val="16"/>
              </w:rPr>
              <w:t>Задолженность на конец года по кредитам в соотв. с Указом Президента РБ от 15.10.2021 г. № 391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92F46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92F46">
              <w:rPr>
                <w:rFonts w:ascii="Times New Roman" w:hAnsi="Times New Roman"/>
                <w:sz w:val="15"/>
                <w:szCs w:val="15"/>
              </w:rPr>
              <w:t>246В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4" w:name="f5r246B"/>
            <w:bookmarkEnd w:id="364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474E88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7E57C0">
              <w:rPr>
                <w:rFonts w:ascii="Times New Roman" w:hAnsi="Times New Roman"/>
                <w:sz w:val="16"/>
                <w:szCs w:val="16"/>
              </w:rPr>
              <w:t xml:space="preserve">Кредиторская задолженность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97BF4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097BF4">
              <w:rPr>
                <w:rFonts w:ascii="Times New Roman" w:hAnsi="Times New Roman"/>
                <w:sz w:val="15"/>
                <w:szCs w:val="15"/>
              </w:rPr>
              <w:t>247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5" w:name="f5r247"/>
            <w:bookmarkEnd w:id="365"/>
            <w:r>
              <w:rPr>
                <w:rFonts w:ascii="Times New Roman" w:hAnsi="Times New Roman"/>
                <w:b/>
                <w:sz w:val="16"/>
                <w:szCs w:val="16"/>
              </w:rPr>
              <w:t>15 704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1 879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879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640</w:t>
            </w:r>
          </w:p>
        </w:tc>
      </w:tr>
      <w:tr w:rsidR="0083450B" w:rsidRPr="00474E88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7E57C0" w:rsidRDefault="0083450B" w:rsidP="00046EC2">
            <w:pPr>
              <w:pStyle w:val="a3"/>
              <w:ind w:firstLine="17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т.ч.:  в</w:t>
            </w:r>
            <w:r w:rsidRPr="007E57C0">
              <w:rPr>
                <w:rFonts w:ascii="Times New Roman" w:hAnsi="Times New Roman"/>
                <w:sz w:val="16"/>
                <w:szCs w:val="16"/>
              </w:rPr>
              <w:t>озврат лизинговых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16115F" w:rsidRDefault="0083450B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Times New Roman" w:hAnsi="Times New Roman"/>
                <w:sz w:val="15"/>
                <w:szCs w:val="15"/>
                <w:lang w:val="en-US"/>
              </w:rPr>
              <w:t>248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6" w:name="f5r248"/>
            <w:bookmarkEnd w:id="366"/>
            <w:r>
              <w:rPr>
                <w:rFonts w:ascii="Times New Roman" w:hAnsi="Times New Roman"/>
                <w:b/>
                <w:sz w:val="16"/>
                <w:szCs w:val="16"/>
              </w:rPr>
              <w:t>1 538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879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850F28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640</w:t>
            </w:r>
          </w:p>
        </w:tc>
      </w:tr>
      <w:tr w:rsidR="00790554" w:rsidRPr="00474E88" w:rsidTr="00046EC2">
        <w:tblPrEx>
          <w:tblLook w:val="01E0" w:firstRow="1" w:lastRow="1" w:firstColumn="1" w:lastColumn="1" w:noHBand="0" w:noVBand="0"/>
        </w:tblPrEx>
        <w:trPr>
          <w:gridAfter w:val="1"/>
          <w:wAfter w:w="123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ind w:firstLine="17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ind w:left="-108"/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</w:tbl>
    <w:p w:rsidR="0083450B" w:rsidRPr="00635CB3" w:rsidRDefault="0083450B" w:rsidP="0083450B">
      <w:pPr>
        <w:pStyle w:val="a3"/>
        <w:jc w:val="right"/>
        <w:rPr>
          <w:rFonts w:ascii="Times New Roman" w:hAnsi="Times New Roman"/>
          <w:b/>
          <w:caps/>
          <w:sz w:val="4"/>
          <w:szCs w:val="4"/>
        </w:rPr>
      </w:pPr>
      <w:r w:rsidRPr="00635CB3">
        <w:rPr>
          <w:rFonts w:ascii="Times New Roman" w:hAnsi="Times New Roman"/>
          <w:b/>
          <w:sz w:val="4"/>
          <w:szCs w:val="4"/>
          <w:u w:val="single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0"/>
        <w:gridCol w:w="580"/>
        <w:gridCol w:w="1160"/>
        <w:gridCol w:w="1160"/>
        <w:gridCol w:w="1161"/>
        <w:gridCol w:w="1164"/>
      </w:tblGrid>
      <w:tr w:rsidR="0083450B" w:rsidRPr="00474E88" w:rsidTr="00046EC2">
        <w:tc>
          <w:tcPr>
            <w:tcW w:w="10915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3450B" w:rsidRPr="00B018E7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8E7">
              <w:rPr>
                <w:rFonts w:ascii="Times New Roman" w:hAnsi="Times New Roman"/>
                <w:b/>
                <w:caps/>
                <w:sz w:val="16"/>
                <w:szCs w:val="16"/>
              </w:rPr>
              <w:t>Справка-расшифровка кредиторской задолженности</w:t>
            </w:r>
          </w:p>
        </w:tc>
      </w:tr>
      <w:tr w:rsidR="0083450B" w:rsidRPr="00474E88" w:rsidTr="00046EC2">
        <w:trPr>
          <w:trHeight w:val="65"/>
        </w:trPr>
        <w:tc>
          <w:tcPr>
            <w:tcW w:w="56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58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Код строки</w:t>
            </w:r>
          </w:p>
        </w:tc>
        <w:tc>
          <w:tcPr>
            <w:tcW w:w="23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 конец отчетного периода</w:t>
            </w:r>
          </w:p>
        </w:tc>
        <w:tc>
          <w:tcPr>
            <w:tcW w:w="232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 начало</w:t>
            </w:r>
            <w:r>
              <w:rPr>
                <w:rFonts w:ascii="Times New Roman" w:hAnsi="Times New Roma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отчетного</w:t>
            </w:r>
            <w:r>
              <w:rPr>
                <w:rFonts w:ascii="Times New Roman" w:hAnsi="Times New Roma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83450B" w:rsidRPr="00474E88" w:rsidTr="00046EC2">
        <w:trPr>
          <w:trHeight w:val="103"/>
        </w:trPr>
        <w:tc>
          <w:tcPr>
            <w:tcW w:w="56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474E88" w:rsidRDefault="0083450B" w:rsidP="00046EC2">
            <w:pPr>
              <w:rPr>
                <w:caps/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474E88" w:rsidRDefault="0083450B" w:rsidP="00046EC2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 т.ч. просроченная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 т.ч. просроченная</w:t>
            </w:r>
          </w:p>
        </w:tc>
      </w:tr>
      <w:tr w:rsidR="0083450B" w:rsidRPr="00474E88" w:rsidTr="00046EC2">
        <w:trPr>
          <w:trHeight w:val="58"/>
        </w:trPr>
        <w:tc>
          <w:tcPr>
            <w:tcW w:w="56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6</w:t>
            </w:r>
          </w:p>
        </w:tc>
      </w:tr>
      <w:tr w:rsidR="0083450B" w:rsidRPr="00474E88" w:rsidTr="00046EC2">
        <w:trPr>
          <w:trHeight w:val="396"/>
        </w:trPr>
        <w:tc>
          <w:tcPr>
            <w:tcW w:w="56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Кредиторская задолженность – всего</w:t>
            </w:r>
          </w:p>
        </w:tc>
        <w:tc>
          <w:tcPr>
            <w:tcW w:w="5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</w:rPr>
              <w:t>250</w:t>
            </w:r>
          </w:p>
        </w:tc>
        <w:tc>
          <w:tcPr>
            <w:tcW w:w="1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67" w:name="f5r250"/>
            <w:bookmarkEnd w:id="367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19 102</w:t>
            </w:r>
          </w:p>
        </w:tc>
        <w:tc>
          <w:tcPr>
            <w:tcW w:w="1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4 112</w:t>
            </w:r>
          </w:p>
        </w:tc>
        <w:tc>
          <w:tcPr>
            <w:tcW w:w="11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18 138</w:t>
            </w:r>
          </w:p>
        </w:tc>
        <w:tc>
          <w:tcPr>
            <w:tcW w:w="11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3 433</w:t>
            </w:r>
          </w:p>
        </w:tc>
      </w:tr>
      <w:tr w:rsidR="0083450B" w:rsidRPr="00474E88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в т.ч.: подрядным строительным организациям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</w:rPr>
              <w:t>251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68" w:name="f5r251"/>
            <w:bookmarkEnd w:id="368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50</w:t>
            </w:r>
          </w:p>
        </w:tc>
      </w:tr>
      <w:tr w:rsidR="0083450B" w:rsidRPr="00474E88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организациям агросервиса за ремонт и техническое обслуживание машинно-тракторного парка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</w:rPr>
              <w:t>252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69" w:name="f5r252"/>
            <w:bookmarkEnd w:id="369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электроэнергию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0" w:name="f5r253"/>
            <w:bookmarkEnd w:id="370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1 161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1 215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587</w:t>
            </w: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газ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1" w:name="f5r254"/>
            <w:bookmarkEnd w:id="371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тепловую энергию</w:t>
            </w:r>
            <w:r w:rsidRPr="00EA13AA">
              <w:rPr>
                <w:rFonts w:ascii="Times New Roman" w:hAnsi="Times New Roman"/>
                <w:vanish/>
                <w:sz w:val="16"/>
                <w:szCs w:val="16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2" w:name="f5r255"/>
            <w:bookmarkEnd w:id="372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минеральные удобрения и средства защиты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3" w:name="f5r256"/>
            <w:bookmarkEnd w:id="373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2 655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1 070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2 802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487</w:t>
            </w: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нефтепродукты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4" w:name="f5r257"/>
            <w:bookmarkEnd w:id="374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ветпрепараты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5" w:name="f5r258"/>
            <w:bookmarkEnd w:id="375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семена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259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6" w:name="f5r259"/>
            <w:bookmarkEnd w:id="376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за комбикорм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7" w:name="f5r260"/>
            <w:bookmarkEnd w:id="377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2 175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1 133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182</w:t>
            </w: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по лизингу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261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8" w:name="f5r261"/>
            <w:bookmarkEnd w:id="378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3 942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986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3 972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1 150</w:t>
            </w: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бюджетам всех уровней - всего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270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79" w:name="f5r270"/>
            <w:bookmarkEnd w:id="379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71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335</w:t>
            </w: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 w:firstLine="252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из неё пени и штрафы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80" w:name="f5r271"/>
            <w:bookmarkEnd w:id="380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фонду социальной защиты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81" w:name="f5r280"/>
            <w:bookmarkEnd w:id="381"/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ind w:left="240" w:firstLine="252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>из неё пени и штрафы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281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82" w:name="f5r281"/>
            <w:bookmarkEnd w:id="382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  <w:tr w:rsidR="0083450B" w:rsidRPr="00EA13AA" w:rsidTr="00046EC2">
        <w:trPr>
          <w:trHeight w:val="39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13AA">
              <w:rPr>
                <w:rFonts w:ascii="Times New Roman" w:hAnsi="Times New Roman"/>
                <w:sz w:val="16"/>
                <w:szCs w:val="16"/>
              </w:rPr>
              <w:t xml:space="preserve">      за коммунальные услуги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EA13AA">
              <w:rPr>
                <w:rFonts w:ascii="Times New Roman" w:hAnsi="Times New Roman"/>
                <w:caps/>
                <w:sz w:val="16"/>
                <w:szCs w:val="16"/>
              </w:rPr>
              <w:t>290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bookmarkStart w:id="383" w:name="f5r290"/>
            <w:bookmarkEnd w:id="383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A13AA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</w:tr>
    </w:tbl>
    <w:p w:rsidR="0083450B" w:rsidRDefault="0083450B" w:rsidP="0083450B">
      <w:pPr>
        <w:pStyle w:val="a3"/>
        <w:rPr>
          <w:rFonts w:ascii="Times New Roman" w:hAnsi="Times New Roman"/>
          <w:b/>
          <w:caps/>
          <w:sz w:val="14"/>
          <w:szCs w:val="14"/>
        </w:rPr>
      </w:pPr>
    </w:p>
    <w:p w:rsidR="0083450B" w:rsidRDefault="0083450B" w:rsidP="0083450B">
      <w:pPr>
        <w:pStyle w:val="a3"/>
        <w:jc w:val="right"/>
        <w:rPr>
          <w:rFonts w:ascii="Times New Roman" w:hAnsi="Times New Roman"/>
          <w:b/>
          <w:caps/>
          <w:sz w:val="14"/>
          <w:szCs w:val="14"/>
        </w:rPr>
        <w:sectPr w:rsidR="0083450B" w:rsidSect="00046EC2">
          <w:headerReference w:type="default" r:id="rId8"/>
          <w:pgSz w:w="11905" w:h="16837" w:code="9"/>
          <w:pgMar w:top="284" w:right="567" w:bottom="397" w:left="567" w:header="284" w:footer="170" w:gutter="0"/>
          <w:cols w:space="708"/>
          <w:docGrid w:linePitch="360"/>
        </w:sectPr>
      </w:pPr>
    </w:p>
    <w:p w:rsidR="0083450B" w:rsidRDefault="0083450B" w:rsidP="0083450B">
      <w:pPr>
        <w:pStyle w:val="a3"/>
        <w:jc w:val="right"/>
        <w:rPr>
          <w:rFonts w:ascii="Times New Roman" w:hAnsi="Times New Roman"/>
          <w:b/>
          <w:caps/>
          <w:sz w:val="18"/>
          <w:szCs w:val="18"/>
        </w:rPr>
      </w:pPr>
      <w:r>
        <w:rPr>
          <w:rFonts w:ascii="Times New Roman" w:hAnsi="Times New Roman"/>
          <w:b/>
          <w:sz w:val="17"/>
          <w:szCs w:val="17"/>
          <w:u w:val="single"/>
        </w:rPr>
        <w:t>Форма  №5 лист 4</w:t>
      </w:r>
    </w:p>
    <w:p w:rsidR="0083450B" w:rsidRDefault="0083450B" w:rsidP="0083450B">
      <w:pPr>
        <w:pStyle w:val="a3"/>
        <w:ind w:firstLine="567"/>
        <w:rPr>
          <w:rFonts w:ascii="Times New Roman" w:hAnsi="Times New Roman"/>
          <w:b/>
          <w:caps/>
          <w:sz w:val="14"/>
          <w:szCs w:val="14"/>
        </w:rPr>
      </w:pPr>
      <w:r w:rsidRPr="00EA13AA">
        <w:rPr>
          <w:rFonts w:ascii="Times New Roman" w:hAnsi="Times New Roman"/>
          <w:b/>
          <w:caps/>
          <w:sz w:val="14"/>
          <w:szCs w:val="14"/>
        </w:rPr>
        <w:t>СПРАВОЧНО:</w:t>
      </w:r>
    </w:p>
    <w:tbl>
      <w:tblPr>
        <w:tblpPr w:leftFromText="180" w:rightFromText="180" w:vertAnchor="text" w:horzAnchor="margin" w:tblpXSpec="center" w:tblpY="94"/>
        <w:tblW w:w="15270" w:type="dxa"/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1087"/>
        <w:gridCol w:w="1119"/>
        <w:gridCol w:w="1119"/>
        <w:gridCol w:w="1119"/>
        <w:gridCol w:w="1119"/>
        <w:gridCol w:w="1119"/>
        <w:gridCol w:w="1119"/>
        <w:gridCol w:w="1119"/>
        <w:gridCol w:w="1119"/>
        <w:gridCol w:w="1119"/>
      </w:tblGrid>
      <w:tr w:rsidR="0083450B" w:rsidTr="00046EC2">
        <w:trPr>
          <w:trHeight w:val="417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Структуризировано задолженности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код стр.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22522" w:rsidRDefault="0083450B" w:rsidP="00046EC2">
            <w:pPr>
              <w:jc w:val="center"/>
              <w:rPr>
                <w:sz w:val="16"/>
                <w:szCs w:val="16"/>
              </w:rPr>
            </w:pPr>
            <w:r w:rsidRPr="00622522">
              <w:rPr>
                <w:sz w:val="16"/>
                <w:szCs w:val="16"/>
              </w:rPr>
              <w:t>Распоряжение от 24.08.2023</w:t>
            </w:r>
          </w:p>
          <w:p w:rsidR="0083450B" w:rsidRPr="00622522" w:rsidRDefault="0083450B" w:rsidP="00046EC2">
            <w:pPr>
              <w:jc w:val="center"/>
              <w:rPr>
                <w:b/>
                <w:bCs/>
                <w:sz w:val="16"/>
                <w:szCs w:val="16"/>
              </w:rPr>
            </w:pPr>
            <w:r w:rsidRPr="00622522">
              <w:rPr>
                <w:b/>
                <w:bCs/>
                <w:sz w:val="16"/>
                <w:szCs w:val="16"/>
              </w:rPr>
              <w:t>№ 138рп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Указ от 04.07.2016</w:t>
            </w:r>
          </w:p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  <w:r w:rsidRPr="00FC450C">
              <w:rPr>
                <w:b/>
                <w:sz w:val="16"/>
                <w:szCs w:val="16"/>
              </w:rPr>
              <w:t>№ 253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 xml:space="preserve">Указ от 02.10.2018 </w:t>
            </w:r>
            <w:r w:rsidRPr="00FC450C">
              <w:rPr>
                <w:b/>
                <w:sz w:val="16"/>
                <w:szCs w:val="16"/>
              </w:rPr>
              <w:t>№ 399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b/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Указ от 25.02.2020</w:t>
            </w:r>
            <w:r w:rsidRPr="00FC450C">
              <w:rPr>
                <w:b/>
                <w:sz w:val="16"/>
                <w:szCs w:val="16"/>
              </w:rPr>
              <w:t xml:space="preserve"> №</w:t>
            </w:r>
            <w:r w:rsidRPr="00FC450C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FC450C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b/>
                <w:sz w:val="16"/>
                <w:szCs w:val="16"/>
              </w:rPr>
            </w:pPr>
            <w:r w:rsidRPr="00FC450C">
              <w:rPr>
                <w:b/>
                <w:sz w:val="16"/>
                <w:szCs w:val="16"/>
              </w:rPr>
              <w:t>Всего</w:t>
            </w:r>
          </w:p>
        </w:tc>
      </w:tr>
      <w:tr w:rsidR="0083450B" w:rsidTr="00046EC2">
        <w:trPr>
          <w:trHeight w:val="564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начало отчетного периода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начало отчетного периода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начало отчетного периода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начало отчетного периода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ind w:left="-86" w:right="-95"/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на начало отчетного периода</w:t>
            </w:r>
          </w:p>
        </w:tc>
      </w:tr>
      <w:tr w:rsidR="0083450B" w:rsidTr="00046EC2">
        <w:trPr>
          <w:trHeight w:val="2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FC450C" w:rsidRDefault="0083450B" w:rsidP="00046EC2">
            <w:pPr>
              <w:jc w:val="center"/>
              <w:rPr>
                <w:sz w:val="16"/>
                <w:szCs w:val="16"/>
              </w:rPr>
            </w:pPr>
            <w:r w:rsidRPr="00FC450C">
              <w:rPr>
                <w:sz w:val="16"/>
                <w:szCs w:val="16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</w:rPr>
            </w:pPr>
            <w:r w:rsidRPr="00FC450C">
              <w:rPr>
                <w:sz w:val="14"/>
                <w:szCs w:val="14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  <w:lang w:val="en-US"/>
              </w:rPr>
            </w:pPr>
            <w:r w:rsidRPr="00FC450C">
              <w:rPr>
                <w:sz w:val="14"/>
                <w:szCs w:val="14"/>
                <w:lang w:val="en-US"/>
              </w:rPr>
              <w:t>11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FC450C" w:rsidRDefault="0083450B" w:rsidP="00046EC2">
            <w:pPr>
              <w:jc w:val="center"/>
              <w:rPr>
                <w:sz w:val="14"/>
                <w:szCs w:val="14"/>
                <w:lang w:val="en-US"/>
              </w:rPr>
            </w:pPr>
            <w:r w:rsidRPr="00FC450C">
              <w:rPr>
                <w:sz w:val="14"/>
                <w:szCs w:val="14"/>
                <w:lang w:val="en-US"/>
              </w:rPr>
              <w:t>12</w:t>
            </w: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right="-108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Рестр</w:t>
            </w:r>
            <w:r>
              <w:rPr>
                <w:sz w:val="16"/>
                <w:szCs w:val="16"/>
              </w:rPr>
              <w:t>у</w:t>
            </w:r>
            <w:r w:rsidRPr="00BA44B6">
              <w:rPr>
                <w:sz w:val="16"/>
                <w:szCs w:val="16"/>
              </w:rPr>
              <w:t>ктуризировано - 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86" w:name="f5r320"/>
            <w:bookmarkEnd w:id="386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1 044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1 356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1 044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1 356</w:t>
            </w: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за электроэнергию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87" w:name="f5r321"/>
            <w:bookmarkEnd w:id="387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734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805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734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805</w:t>
            </w: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за газ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88" w:name="f5r322"/>
            <w:bookmarkEnd w:id="388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за тепловую энергию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89" w:name="f5r323"/>
            <w:bookmarkEnd w:id="389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6D376E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бюджетам всех уровней</w:t>
            </w:r>
            <w:r w:rsidRPr="006D376E">
              <w:rPr>
                <w:sz w:val="16"/>
                <w:szCs w:val="16"/>
              </w:rPr>
              <w:t xml:space="preserve"> </w:t>
            </w:r>
            <w:r w:rsidRPr="00EA13AA">
              <w:rPr>
                <w:sz w:val="16"/>
                <w:szCs w:val="16"/>
              </w:rPr>
              <w:t xml:space="preserve"> по уплате налогов и иных обязательных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0" w:name="f5r324"/>
            <w:bookmarkEnd w:id="390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из нее: пени и штрафы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1" w:name="f5r325"/>
            <w:bookmarkEnd w:id="391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фонду социальной защиты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2" w:name="f5r326"/>
            <w:bookmarkEnd w:id="392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426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из нее: санкции,</w:t>
            </w:r>
            <w:r>
              <w:rPr>
                <w:sz w:val="16"/>
                <w:szCs w:val="16"/>
              </w:rPr>
              <w:t xml:space="preserve"> </w:t>
            </w:r>
            <w:r w:rsidRPr="00BA44B6">
              <w:rPr>
                <w:sz w:val="16"/>
                <w:szCs w:val="16"/>
              </w:rPr>
              <w:t>пени и штрафы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3" w:name="f5r327"/>
            <w:bookmarkEnd w:id="393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отсроченная и рассроченная кредиторская задолженность контрагентов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4" w:name="f5r328"/>
            <w:bookmarkEnd w:id="394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310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551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310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551</w:t>
            </w: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ind w:left="142" w:firstLine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  <w:p w:rsidR="0083450B" w:rsidRPr="00BA44B6" w:rsidRDefault="0083450B" w:rsidP="00046EC2">
            <w:pPr>
              <w:ind w:left="142" w:firstLine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лизингу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5" w:name="f5r328A"/>
            <w:bookmarkEnd w:id="395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A44B6" w:rsidRDefault="0083450B" w:rsidP="00046EC2">
            <w:pPr>
              <w:ind w:left="142"/>
              <w:rPr>
                <w:sz w:val="16"/>
                <w:szCs w:val="16"/>
              </w:rPr>
            </w:pPr>
            <w:r w:rsidRPr="00BA44B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573EB7" w:rsidRDefault="0083450B" w:rsidP="00046EC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73EB7">
              <w:rPr>
                <w:sz w:val="16"/>
                <w:szCs w:val="16"/>
              </w:rPr>
              <w:t>329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6" w:name="f5r329"/>
            <w:bookmarkEnd w:id="396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D45B3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</w:tbl>
    <w:p w:rsidR="0083450B" w:rsidRPr="005921CD" w:rsidRDefault="0083450B" w:rsidP="0083450B">
      <w:pPr>
        <w:rPr>
          <w:vanish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709"/>
        <w:gridCol w:w="1701"/>
        <w:gridCol w:w="2127"/>
      </w:tblGrid>
      <w:tr w:rsidR="0083450B" w:rsidRPr="002A6D4B" w:rsidTr="00046EC2">
        <w:trPr>
          <w:trHeight w:val="131"/>
        </w:trPr>
        <w:tc>
          <w:tcPr>
            <w:tcW w:w="9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450B" w:rsidRPr="002A6D4B" w:rsidRDefault="0083450B" w:rsidP="00046EC2">
            <w:pPr>
              <w:rPr>
                <w:b/>
                <w:sz w:val="18"/>
                <w:szCs w:val="18"/>
              </w:rPr>
            </w:pPr>
            <w:r w:rsidRPr="005C4E72">
              <w:rPr>
                <w:b/>
                <w:caps/>
                <w:sz w:val="16"/>
                <w:szCs w:val="16"/>
              </w:rPr>
              <w:t>Справочно:</w:t>
            </w:r>
          </w:p>
        </w:tc>
      </w:tr>
      <w:tr w:rsidR="0083450B" w:rsidRPr="00E40B03" w:rsidTr="00046EC2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E40B03"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40B03">
              <w:rPr>
                <w:rFonts w:ascii="Times New Roman" w:hAnsi="Times New Roman"/>
                <w:sz w:val="14"/>
                <w:szCs w:val="14"/>
              </w:rPr>
              <w:t>Код 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40B03">
              <w:rPr>
                <w:rFonts w:ascii="Times New Roman" w:hAnsi="Times New Roman"/>
                <w:sz w:val="14"/>
                <w:szCs w:val="14"/>
              </w:rPr>
              <w:t>За отчетный</w:t>
            </w:r>
          </w:p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40B03">
              <w:rPr>
                <w:rFonts w:ascii="Times New Roman" w:hAnsi="Times New Roman"/>
                <w:sz w:val="14"/>
                <w:szCs w:val="14"/>
              </w:rPr>
              <w:t>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40B03">
              <w:rPr>
                <w:rFonts w:ascii="Times New Roman" w:hAnsi="Times New Roman"/>
                <w:sz w:val="14"/>
                <w:szCs w:val="14"/>
              </w:rPr>
              <w:t>За аналогичный период</w:t>
            </w:r>
          </w:p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40B03">
              <w:rPr>
                <w:rFonts w:ascii="Times New Roman" w:hAnsi="Times New Roman"/>
                <w:sz w:val="14"/>
                <w:szCs w:val="14"/>
              </w:rPr>
              <w:t>прошлого года</w:t>
            </w:r>
          </w:p>
        </w:tc>
      </w:tr>
      <w:tr w:rsidR="0083450B" w:rsidRPr="00E40B03" w:rsidTr="00046EC2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E40B03">
              <w:rPr>
                <w:rFonts w:ascii="Times New Roman" w:hAnsi="Times New Roman"/>
                <w:caps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E40B03">
              <w:rPr>
                <w:rFonts w:ascii="Times New Roman" w:hAnsi="Times New Roman"/>
                <w:caps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E40B03">
              <w:rPr>
                <w:rFonts w:ascii="Times New Roman" w:hAnsi="Times New Roman"/>
                <w:caps/>
                <w:sz w:val="14"/>
                <w:szCs w:val="1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E40B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E40B03">
              <w:rPr>
                <w:rFonts w:ascii="Times New Roman" w:hAnsi="Times New Roman"/>
                <w:caps/>
                <w:sz w:val="14"/>
                <w:szCs w:val="14"/>
              </w:rPr>
              <w:t>4</w:t>
            </w: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 энергетических ресурсов на производственные цели:</w:t>
            </w:r>
          </w:p>
          <w:p w:rsidR="0083450B" w:rsidRDefault="0083450B" w:rsidP="00046EC2">
            <w:pPr>
              <w:pStyle w:val="a3"/>
              <w:ind w:firstLine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дизельного топлива, тонн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7" w:name="f5r771"/>
            <w:bookmarkEnd w:id="397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537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586</w:t>
            </w: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firstLine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бензина, тонн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8" w:name="f5r772"/>
            <w:bookmarkEnd w:id="398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57</w:t>
            </w: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firstLine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электроэнергии, тыс.кВт-ч.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399" w:name="f5r773"/>
            <w:bookmarkEnd w:id="399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938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903</w:t>
            </w: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firstLine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теплоэнергии, 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0" w:name="f5r774"/>
            <w:bookmarkEnd w:id="40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ind w:firstLine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газа, тыс. куб.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1" w:name="f5r775"/>
            <w:bookmarkEnd w:id="401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B018E7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rPr>
                <w:rFonts w:ascii="Times New Roman" w:hAnsi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</w:rPr>
              <w:t>справочно</w:t>
            </w:r>
            <w:r>
              <w:rPr>
                <w:rFonts w:ascii="Times New Roman" w:hAnsi="Times New Roman"/>
                <w:caps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018E7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018E7">
              <w:rPr>
                <w:rFonts w:ascii="Times New Roman" w:hAnsi="Times New Roman"/>
                <w:sz w:val="14"/>
                <w:szCs w:val="14"/>
              </w:rPr>
              <w:t>Графа 3</w:t>
            </w: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с/х организаций, которые уплачивают в бюджет единый 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2" w:name="f5r777"/>
            <w:bookmarkEnd w:id="402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</w:t>
            </w:r>
          </w:p>
        </w:tc>
      </w:tr>
      <w:tr w:rsidR="0083450B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pStyle w:val="a3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Валовая выручка для исчисления единого налога для производителей сельскохозяйственной продукции, 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B103EF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B103EF">
              <w:rPr>
                <w:rFonts w:ascii="Times New Roman" w:hAnsi="Times New Roman"/>
                <w:caps/>
                <w:sz w:val="16"/>
                <w:szCs w:val="16"/>
              </w:rPr>
              <w:t>778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3" w:name="f5r778"/>
            <w:bookmarkEnd w:id="403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9 705</w:t>
            </w:r>
          </w:p>
        </w:tc>
      </w:tr>
      <w:tr w:rsidR="00790554" w:rsidTr="00046EC2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B103EF" w:rsidRDefault="00790554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</w:tbl>
    <w:p w:rsidR="0083450B" w:rsidRDefault="0083450B" w:rsidP="0083450B">
      <w:pPr>
        <w:pStyle w:val="a3"/>
        <w:ind w:firstLine="567"/>
        <w:rPr>
          <w:rFonts w:ascii="Times New Roman" w:hAnsi="Times New Roman"/>
          <w:b/>
          <w:caps/>
          <w:sz w:val="14"/>
          <w:szCs w:val="14"/>
        </w:rPr>
      </w:pPr>
    </w:p>
    <w:p w:rsidR="0083450B" w:rsidRDefault="0083450B" w:rsidP="0083450B">
      <w:pPr>
        <w:pStyle w:val="a3"/>
        <w:jc w:val="right"/>
        <w:rPr>
          <w:rFonts w:ascii="Times New Roman" w:hAnsi="Times New Roman"/>
          <w:b/>
          <w:sz w:val="17"/>
          <w:szCs w:val="17"/>
          <w:u w:val="single"/>
        </w:rPr>
        <w:sectPr w:rsidR="0083450B" w:rsidSect="00046EC2">
          <w:pgSz w:w="16837" w:h="11905" w:orient="landscape" w:code="9"/>
          <w:pgMar w:top="426" w:right="677" w:bottom="426" w:left="851" w:header="142" w:footer="170" w:gutter="0"/>
          <w:cols w:space="708"/>
          <w:docGrid w:linePitch="360"/>
        </w:sectPr>
      </w:pPr>
    </w:p>
    <w:p w:rsidR="0083450B" w:rsidRDefault="0083450B" w:rsidP="0083450B">
      <w:pPr>
        <w:pStyle w:val="a3"/>
        <w:jc w:val="right"/>
        <w:rPr>
          <w:rFonts w:ascii="Times New Roman" w:hAnsi="Times New Roman"/>
          <w:b/>
          <w:sz w:val="17"/>
          <w:szCs w:val="17"/>
          <w:u w:val="single"/>
        </w:rPr>
      </w:pPr>
      <w:r>
        <w:rPr>
          <w:rFonts w:ascii="Times New Roman" w:hAnsi="Times New Roman"/>
          <w:b/>
          <w:sz w:val="17"/>
          <w:szCs w:val="17"/>
          <w:u w:val="single"/>
        </w:rPr>
        <w:t>Форма  №5 лист 5</w:t>
      </w:r>
    </w:p>
    <w:p w:rsidR="0083450B" w:rsidRDefault="0083450B" w:rsidP="0083450B">
      <w:pPr>
        <w:pStyle w:val="a3"/>
        <w:jc w:val="right"/>
        <w:rPr>
          <w:rFonts w:ascii="Times New Roman" w:hAnsi="Times New Roman"/>
          <w:b/>
          <w:caps/>
          <w:sz w:val="18"/>
          <w:szCs w:val="1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623"/>
        <w:gridCol w:w="227"/>
        <w:gridCol w:w="709"/>
        <w:gridCol w:w="133"/>
        <w:gridCol w:w="1001"/>
        <w:gridCol w:w="1058"/>
        <w:gridCol w:w="502"/>
        <w:gridCol w:w="504"/>
        <w:gridCol w:w="163"/>
        <w:gridCol w:w="485"/>
        <w:gridCol w:w="549"/>
      </w:tblGrid>
      <w:tr w:rsidR="0083450B" w:rsidRPr="00474E88" w:rsidTr="00EF7224">
        <w:trPr>
          <w:gridAfter w:val="1"/>
          <w:wAfter w:w="549" w:type="dxa"/>
          <w:trHeight w:val="128"/>
        </w:trPr>
        <w:tc>
          <w:tcPr>
            <w:tcW w:w="1019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3450B" w:rsidRDefault="0083450B" w:rsidP="00046EC2">
            <w:pPr>
              <w:pStyle w:val="a3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caps/>
                <w:sz w:val="17"/>
                <w:szCs w:val="17"/>
              </w:rPr>
              <w:t>Справка о платежах в бюджет</w:t>
            </w:r>
          </w:p>
        </w:tc>
      </w:tr>
      <w:tr w:rsidR="0083450B" w:rsidRPr="00474E88" w:rsidTr="00EF7224">
        <w:trPr>
          <w:trHeight w:val="227"/>
        </w:trPr>
        <w:tc>
          <w:tcPr>
            <w:tcW w:w="563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 xml:space="preserve">Код </w:t>
            </w:r>
          </w:p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строки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Причитается по расчету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Зачтено</w:t>
            </w:r>
          </w:p>
        </w:tc>
        <w:tc>
          <w:tcPr>
            <w:tcW w:w="100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Возмещено из бюджета</w:t>
            </w:r>
          </w:p>
        </w:tc>
        <w:tc>
          <w:tcPr>
            <w:tcW w:w="119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Перечислено в бюджет и фонды</w:t>
            </w:r>
          </w:p>
        </w:tc>
      </w:tr>
      <w:tr w:rsidR="0083450B" w:rsidRPr="00474E88" w:rsidTr="00EF7224">
        <w:trPr>
          <w:trHeight w:val="227"/>
        </w:trPr>
        <w:tc>
          <w:tcPr>
            <w:tcW w:w="563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5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6</w:t>
            </w: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 xml:space="preserve">Налог на прибыль 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</w:rPr>
              <w:t>1010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4" w:name="f5r1010"/>
            <w:bookmarkEnd w:id="404"/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Прочие налоги и сборы, исчисляемые из прибыли (дохода)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1020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5" w:name="f5r1020"/>
            <w:bookmarkEnd w:id="405"/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Прочие платежи, исчисляемые из прибыли (дохода)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1030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6" w:name="f5r1030"/>
            <w:bookmarkEnd w:id="406"/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 xml:space="preserve">Налог на доходы - всего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7" w:name="f5r1040"/>
            <w:bookmarkEnd w:id="407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83450B" w:rsidRPr="002A6D4B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налог на доход в виде дивидендов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8" w:name="f5r1041"/>
            <w:bookmarkEnd w:id="408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ind w:left="240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 xml:space="preserve">налог на доходы от операций с ценными бумагами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09" w:name="f5r1042"/>
            <w:bookmarkEnd w:id="409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Налог на добавленную стоимость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0" w:name="f5r1050"/>
            <w:bookmarkEnd w:id="410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995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1 148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273</w:t>
            </w: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Акцизы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1" w:name="f5r1060"/>
            <w:bookmarkEnd w:id="411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Единый налог для производителей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2" w:name="f5r1070"/>
            <w:bookmarkEnd w:id="412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97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96</w:t>
            </w: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Единый налог при упрощенной системе налогообложения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3" w:name="f5r1080"/>
            <w:bookmarkEnd w:id="413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Налог на недвижимость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1090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4" w:name="f5r1090"/>
            <w:bookmarkEnd w:id="414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5" w:name="f5r1100"/>
            <w:bookmarkEnd w:id="415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Налог за пользование природными ресурсами (экологический налог)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6" w:name="f5r1110"/>
            <w:bookmarkEnd w:id="416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Транспортный 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540971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</w:rPr>
              <w:t>1111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7" w:name="f5r1111"/>
            <w:bookmarkEnd w:id="417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17</w:t>
            </w: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Местные налоги и сборы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8" w:name="f5r1120"/>
            <w:bookmarkEnd w:id="418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62C18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62C18">
              <w:rPr>
                <w:rFonts w:ascii="Times New Roman" w:hAnsi="Times New Roman"/>
                <w:sz w:val="16"/>
                <w:szCs w:val="16"/>
              </w:rPr>
              <w:t>Прочие налоги и сборы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362C18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362C18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112</w:t>
            </w:r>
            <w:r w:rsidRPr="00362C18">
              <w:rPr>
                <w:rFonts w:ascii="Times New Roman" w:hAnsi="Times New Roman"/>
                <w:cap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19" w:name="f5r1121"/>
            <w:bookmarkEnd w:id="419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Подоходный налог с физических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0" w:name="f5r1130"/>
            <w:bookmarkEnd w:id="420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472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317</w:t>
            </w: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Экономические санкции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1" w:name="f5r1140"/>
            <w:bookmarkEnd w:id="421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68695C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EC1E03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>Государственная пошлина, связанная с рассмотрением дел в судах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2" w:name="f5r1141"/>
            <w:bookmarkEnd w:id="422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68695C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68695C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2A6D4B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  <w:lang w:val="en-US"/>
              </w:rPr>
            </w:pPr>
            <w:r w:rsidRPr="002A6D4B">
              <w:rPr>
                <w:rFonts w:ascii="Times New Roman" w:hAnsi="Times New Roman"/>
                <w:b/>
                <w:caps/>
                <w:sz w:val="16"/>
                <w:szCs w:val="16"/>
                <w:lang w:val="en-US"/>
              </w:rPr>
              <w:t>1150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3" w:name="f5r1150"/>
            <w:bookmarkEnd w:id="423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1 576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1 148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703</w:t>
            </w: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>Направление части прибыли на выплату дивидендов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4" w:name="f5r1180"/>
            <w:bookmarkEnd w:id="424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jc w:val="center"/>
            </w:pPr>
            <w:r w:rsidRPr="00EF6BF9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 xml:space="preserve">в том числе: </w:t>
            </w:r>
          </w:p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 xml:space="preserve">отчисление части прибыли в соответствии с Указом Президента от 28.12.2005 № 637, подлежащее уплате в республиканский и (или) местный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5" w:name="f5r1181"/>
            <w:bookmarkEnd w:id="425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jc w:val="center"/>
            </w:pPr>
            <w:r w:rsidRPr="00EF6BF9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>отчисление части прибыли, подлежащее уплате прочим акционерам-юридическим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6" w:name="f5r1182"/>
            <w:bookmarkEnd w:id="426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jc w:val="center"/>
            </w:pPr>
            <w:r w:rsidRPr="00EF6BF9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>отчисление части прибыли, подлежащее уплате прочим акционерам-физическим 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7" w:name="f5r1183"/>
            <w:bookmarkEnd w:id="427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jc w:val="center"/>
            </w:pPr>
            <w:r w:rsidRPr="00EF6BF9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3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C1E03">
              <w:rPr>
                <w:rFonts w:ascii="Times New Roman" w:hAnsi="Times New Roman"/>
                <w:sz w:val="16"/>
                <w:szCs w:val="16"/>
              </w:rPr>
              <w:t>Отчисления в Фонд национального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EC1E03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aps/>
                <w:sz w:val="16"/>
                <w:szCs w:val="16"/>
                <w:lang w:val="en-US"/>
              </w:rPr>
              <w:t>1190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8" w:name="f5r1190"/>
            <w:bookmarkEnd w:id="428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Default="0083450B" w:rsidP="00046EC2">
            <w:pPr>
              <w:jc w:val="center"/>
            </w:pPr>
            <w:r w:rsidRPr="00EF6BF9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gridAfter w:val="1"/>
          <w:wAfter w:w="549" w:type="dxa"/>
          <w:trHeight w:val="284"/>
        </w:trPr>
        <w:tc>
          <w:tcPr>
            <w:tcW w:w="101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450B" w:rsidRPr="0024063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0"/>
                <w:szCs w:val="10"/>
              </w:rPr>
            </w:pPr>
          </w:p>
          <w:p w:rsidR="0083450B" w:rsidRPr="00B018E7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B018E7">
              <w:rPr>
                <w:rFonts w:ascii="Times New Roman" w:hAnsi="Times New Roman"/>
                <w:b/>
                <w:caps/>
                <w:sz w:val="16"/>
                <w:szCs w:val="16"/>
              </w:rPr>
              <w:t>Справка о платежах в фонд социальной защиты</w:t>
            </w:r>
          </w:p>
        </w:tc>
      </w:tr>
      <w:tr w:rsidR="0083450B" w:rsidRPr="00474E88" w:rsidTr="00EF7224">
        <w:trPr>
          <w:trHeight w:val="17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 xml:space="preserve">Код </w:t>
            </w:r>
          </w:p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строки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Причитается по расчету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Израсходовано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Возмещено из бюджета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ind w:left="-85" w:right="-8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Перечислено в бюджет и фонды</w:t>
            </w:r>
          </w:p>
        </w:tc>
      </w:tr>
      <w:tr w:rsidR="0083450B" w:rsidRPr="00474E88" w:rsidTr="00EF7224">
        <w:trPr>
          <w:trHeight w:val="17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002BDA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002BDA">
              <w:rPr>
                <w:rFonts w:ascii="Times New Roman" w:hAnsi="Times New Roman"/>
                <w:caps/>
                <w:sz w:val="14"/>
                <w:szCs w:val="14"/>
              </w:rPr>
              <w:t>5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6</w:t>
            </w:r>
          </w:p>
        </w:tc>
      </w:tr>
      <w:tr w:rsidR="0083450B" w:rsidRPr="00474E88" w:rsidTr="00EF7224">
        <w:trPr>
          <w:trHeight w:val="31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A804DC">
              <w:rPr>
                <w:rFonts w:ascii="Times New Roman" w:hAnsi="Times New Roman"/>
                <w:sz w:val="16"/>
                <w:szCs w:val="16"/>
              </w:rPr>
              <w:t>Отчисления на социальные нужды:</w:t>
            </w:r>
            <w:r w:rsidRPr="00B018E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804DC">
              <w:rPr>
                <w:rFonts w:ascii="Times New Roman" w:hAnsi="Times New Roman"/>
                <w:sz w:val="16"/>
                <w:szCs w:val="16"/>
              </w:rPr>
              <w:t>в фонд социальной защиты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2A6D4B">
              <w:rPr>
                <w:rFonts w:ascii="Times New Roman" w:hAnsi="Times New Roman"/>
                <w:caps/>
                <w:sz w:val="16"/>
                <w:szCs w:val="16"/>
              </w:rPr>
              <w:t>1196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429" w:name="f5r1196"/>
            <w:bookmarkEnd w:id="429"/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1 208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212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A6D4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1 023</w:t>
            </w:r>
          </w:p>
        </w:tc>
      </w:tr>
      <w:tr w:rsidR="0083450B" w:rsidRPr="00474E88" w:rsidTr="00EF7224">
        <w:trPr>
          <w:trHeight w:val="141"/>
        </w:trPr>
        <w:tc>
          <w:tcPr>
            <w:tcW w:w="107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612644">
              <w:rPr>
                <w:rFonts w:ascii="Times New Roman" w:hAnsi="Times New Roman"/>
                <w:b/>
                <w:caps/>
                <w:sz w:val="16"/>
                <w:szCs w:val="16"/>
              </w:rPr>
              <w:t>Справочно:</w:t>
            </w:r>
          </w:p>
        </w:tc>
      </w:tr>
      <w:tr w:rsidR="0083450B" w:rsidRPr="00474E88" w:rsidTr="00EF7224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Код строки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На конец отчетного периода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04DC">
              <w:rPr>
                <w:rFonts w:ascii="Times New Roman" w:hAnsi="Times New Roman"/>
                <w:sz w:val="14"/>
                <w:szCs w:val="14"/>
              </w:rPr>
              <w:t>На начало отчетного года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jc w:val="center"/>
              <w:rPr>
                <w:sz w:val="14"/>
                <w:szCs w:val="14"/>
              </w:rPr>
            </w:pPr>
            <w:r w:rsidRPr="00A804DC">
              <w:rPr>
                <w:sz w:val="14"/>
                <w:szCs w:val="14"/>
              </w:rPr>
              <w:t>Показатели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jc w:val="center"/>
              <w:rPr>
                <w:sz w:val="14"/>
                <w:szCs w:val="14"/>
              </w:rPr>
            </w:pPr>
            <w:r w:rsidRPr="00A804DC">
              <w:rPr>
                <w:sz w:val="14"/>
                <w:szCs w:val="14"/>
              </w:rPr>
              <w:t>Код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A804DC">
              <w:rPr>
                <w:sz w:val="14"/>
                <w:szCs w:val="14"/>
              </w:rPr>
              <w:t>строки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jc w:val="center"/>
              <w:rPr>
                <w:sz w:val="14"/>
                <w:szCs w:val="14"/>
              </w:rPr>
            </w:pPr>
            <w:r w:rsidRPr="00A804DC">
              <w:rPr>
                <w:sz w:val="14"/>
                <w:szCs w:val="14"/>
              </w:rPr>
              <w:t>За отчётный период</w:t>
            </w:r>
          </w:p>
        </w:tc>
      </w:tr>
      <w:tr w:rsidR="0083450B" w:rsidRPr="00474E88" w:rsidTr="00EF7224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2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3450B" w:rsidRPr="00A804DC" w:rsidRDefault="0083450B" w:rsidP="00046EC2">
            <w:pPr>
              <w:pStyle w:val="a3"/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 w:rsidRPr="00A804DC">
              <w:rPr>
                <w:rFonts w:ascii="Times New Roman" w:hAnsi="Times New Roman"/>
                <w:caps/>
                <w:sz w:val="14"/>
                <w:szCs w:val="1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jc w:val="center"/>
              <w:rPr>
                <w:sz w:val="14"/>
                <w:szCs w:val="14"/>
              </w:rPr>
            </w:pPr>
            <w:r w:rsidRPr="00A804DC">
              <w:rPr>
                <w:sz w:val="14"/>
                <w:szCs w:val="14"/>
              </w:rPr>
              <w:t>А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jc w:val="center"/>
              <w:rPr>
                <w:sz w:val="14"/>
                <w:szCs w:val="14"/>
              </w:rPr>
            </w:pPr>
            <w:r w:rsidRPr="00A804DC">
              <w:rPr>
                <w:sz w:val="14"/>
                <w:szCs w:val="14"/>
              </w:rPr>
              <w:t>Б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450B" w:rsidRPr="00A804DC" w:rsidRDefault="0083450B" w:rsidP="00046EC2">
            <w:pPr>
              <w:jc w:val="center"/>
              <w:rPr>
                <w:sz w:val="14"/>
                <w:szCs w:val="14"/>
              </w:rPr>
            </w:pPr>
            <w:r w:rsidRPr="00A804DC">
              <w:rPr>
                <w:sz w:val="14"/>
                <w:szCs w:val="14"/>
              </w:rPr>
              <w:t>1</w:t>
            </w:r>
          </w:p>
        </w:tc>
      </w:tr>
      <w:tr w:rsidR="0083450B" w:rsidRPr="00474E88" w:rsidTr="00EF7224">
        <w:trPr>
          <w:trHeight w:val="284"/>
        </w:trPr>
        <w:tc>
          <w:tcPr>
            <w:tcW w:w="4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77B53">
              <w:rPr>
                <w:rFonts w:ascii="Times New Roman" w:hAnsi="Times New Roman"/>
                <w:sz w:val="16"/>
                <w:szCs w:val="16"/>
              </w:rPr>
              <w:t>Коэффициент обеспеченности обязательств имуществом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6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430" w:name="f5r1230"/>
            <w:bookmarkEnd w:id="430"/>
            <w:r>
              <w:rPr>
                <w:rFonts w:ascii="Times New Roman" w:hAnsi="Times New Roman"/>
                <w:b/>
                <w:sz w:val="18"/>
                <w:szCs w:val="18"/>
              </w:rPr>
              <w:t>0,72</w:t>
            </w:r>
          </w:p>
        </w:tc>
        <w:tc>
          <w:tcPr>
            <w:tcW w:w="1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0,75</w:t>
            </w:r>
          </w:p>
        </w:tc>
        <w:tc>
          <w:tcPr>
            <w:tcW w:w="156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rPr>
                <w:sz w:val="16"/>
              </w:rPr>
            </w:pPr>
            <w:r w:rsidRPr="002A6D4B">
              <w:rPr>
                <w:sz w:val="16"/>
              </w:rPr>
              <w:t xml:space="preserve">Сумма средств, полученная из </w:t>
            </w:r>
            <w:r>
              <w:rPr>
                <w:sz w:val="16"/>
              </w:rPr>
              <w:t>р</w:t>
            </w:r>
            <w:r w:rsidRPr="002A6D4B">
              <w:rPr>
                <w:sz w:val="16"/>
              </w:rPr>
              <w:t>еспубликанского и местных бюджетов</w:t>
            </w:r>
          </w:p>
        </w:tc>
        <w:tc>
          <w:tcPr>
            <w:tcW w:w="6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jc w:val="center"/>
              <w:rPr>
                <w:sz w:val="16"/>
              </w:rPr>
            </w:pPr>
            <w:r w:rsidRPr="002A6D4B">
              <w:rPr>
                <w:sz w:val="16"/>
              </w:rPr>
              <w:t>1300</w:t>
            </w:r>
          </w:p>
        </w:tc>
        <w:tc>
          <w:tcPr>
            <w:tcW w:w="10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jc w:val="center"/>
              <w:rPr>
                <w:b/>
                <w:sz w:val="18"/>
                <w:szCs w:val="18"/>
              </w:rPr>
            </w:pPr>
            <w:bookmarkStart w:id="431" w:name="f5r1300"/>
            <w:bookmarkEnd w:id="431"/>
            <w:r>
              <w:rPr>
                <w:b/>
                <w:sz w:val="18"/>
                <w:szCs w:val="18"/>
              </w:rPr>
              <w:t>3 407</w:t>
            </w:r>
          </w:p>
        </w:tc>
      </w:tr>
      <w:tr w:rsidR="0083450B" w:rsidRPr="00474E88" w:rsidTr="00EF7224">
        <w:trPr>
          <w:trHeight w:val="28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77B53">
              <w:rPr>
                <w:rFonts w:ascii="Times New Roman" w:hAnsi="Times New Roman"/>
                <w:sz w:val="16"/>
                <w:szCs w:val="16"/>
              </w:rPr>
              <w:t>Коэффициент просроченных обязательств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1231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432" w:name="f5r1231"/>
            <w:bookmarkEnd w:id="432"/>
            <w:r>
              <w:rPr>
                <w:rFonts w:ascii="Times New Roman" w:hAnsi="Times New Roman"/>
                <w:b/>
                <w:sz w:val="18"/>
                <w:szCs w:val="18"/>
              </w:rPr>
              <w:t>0,19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0,17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  <w:tr w:rsidR="0083450B" w:rsidRPr="00474E88" w:rsidTr="00EF7224">
        <w:trPr>
          <w:trHeight w:val="28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2A6D4B">
              <w:rPr>
                <w:rFonts w:ascii="Times New Roman" w:hAnsi="Times New Roman"/>
                <w:sz w:val="16"/>
                <w:szCs w:val="16"/>
              </w:rPr>
              <w:t>Чистые активы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1250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433" w:name="f5r1250"/>
            <w:bookmarkEnd w:id="433"/>
            <w:r>
              <w:rPr>
                <w:rFonts w:ascii="Times New Roman" w:hAnsi="Times New Roman"/>
                <w:b/>
                <w:sz w:val="18"/>
                <w:szCs w:val="18"/>
              </w:rPr>
              <w:t>9 253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0B" w:rsidRPr="002A6D4B" w:rsidRDefault="00790554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7 645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0B" w:rsidRPr="002A6D4B" w:rsidRDefault="0083450B" w:rsidP="00046EC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bookmarkEnd w:id="270"/>
    </w:tbl>
    <w:p w:rsidR="0083450B" w:rsidRPr="00672F69" w:rsidRDefault="0083450B" w:rsidP="0083450B">
      <w:pPr>
        <w:pStyle w:val="a3"/>
        <w:widowControl w:val="0"/>
        <w:spacing w:before="240"/>
        <w:ind w:firstLine="567"/>
        <w:rPr>
          <w:rFonts w:ascii="Times New Roman" w:hAnsi="Times New Roman"/>
          <w:sz w:val="18"/>
          <w:szCs w:val="18"/>
          <w:lang w:val="en-US"/>
        </w:rPr>
      </w:pPr>
    </w:p>
    <w:p w:rsidR="00444517" w:rsidRPr="00672F69" w:rsidRDefault="0083450B" w:rsidP="0083450B">
      <w:pPr>
        <w:pStyle w:val="a3"/>
        <w:widowControl w:val="0"/>
        <w:spacing w:before="240"/>
        <w:ind w:firstLine="567"/>
        <w:rPr>
          <w:rFonts w:ascii="Times New Roman" w:hAnsi="Times New Roman"/>
          <w:sz w:val="18"/>
          <w:szCs w:val="18"/>
          <w:lang w:val="en-US"/>
        </w:rPr>
      </w:pPr>
      <w:r>
        <w:rPr>
          <w:sz w:val="18"/>
          <w:szCs w:val="18"/>
          <w:lang w:val="en-US"/>
        </w:rPr>
        <w:br w:type="page"/>
      </w:r>
    </w:p>
    <w:p w:rsidR="00FC64FC" w:rsidRPr="000F4486" w:rsidRDefault="00FC64FC" w:rsidP="004773BF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10500" w:type="dxa"/>
        <w:tblInd w:w="108" w:type="dxa"/>
        <w:tblLook w:val="0000" w:firstRow="0" w:lastRow="0" w:firstColumn="0" w:lastColumn="0" w:noHBand="0" w:noVBand="0"/>
      </w:tblPr>
      <w:tblGrid>
        <w:gridCol w:w="1716"/>
        <w:gridCol w:w="896"/>
        <w:gridCol w:w="1385"/>
        <w:gridCol w:w="523"/>
        <w:gridCol w:w="782"/>
        <w:gridCol w:w="652"/>
        <w:gridCol w:w="1995"/>
        <w:gridCol w:w="2551"/>
      </w:tblGrid>
      <w:tr w:rsidR="00FC64FC" w:rsidTr="004F1876">
        <w:trPr>
          <w:trHeight w:val="22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bookmarkStart w:id="434" w:name="f5C" w:colFirst="0" w:colLast="5"/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5</w:t>
            </w:r>
          </w:p>
        </w:tc>
      </w:tr>
      <w:tr w:rsidR="00FC64FC" w:rsidTr="004F1876">
        <w:trPr>
          <w:trHeight w:val="10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FC64FC" w:rsidTr="004F1876">
        <w:trPr>
          <w:trHeight w:val="22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12.12.2016 № 104</w:t>
            </w:r>
          </w:p>
        </w:tc>
      </w:tr>
      <w:tr w:rsidR="00FC64FC" w:rsidTr="004F1876">
        <w:trPr>
          <w:trHeight w:val="6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255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FC64FC" w:rsidTr="004F1876">
        <w:trPr>
          <w:trHeight w:val="255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целевом использовании полученных средств</w:t>
            </w:r>
          </w:p>
        </w:tc>
      </w:tr>
      <w:tr w:rsidR="00FC64FC" w:rsidTr="004F1876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B65A42" w:rsidRDefault="00FC64FC" w:rsidP="004F1876">
            <w:pPr>
              <w:ind w:firstLineChars="300" w:firstLine="602"/>
              <w:rPr>
                <w:b/>
                <w:sz w:val="20"/>
                <w:szCs w:val="20"/>
              </w:rPr>
            </w:pPr>
            <w:r w:rsidRPr="00B65A42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1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4F13CF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r w:rsidRPr="00B65A42">
              <w:rPr>
                <w:b/>
                <w:sz w:val="20"/>
                <w:szCs w:val="20"/>
              </w:rPr>
              <w:t xml:space="preserve">январь - </w:t>
            </w:r>
            <w:r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B65A42" w:rsidRDefault="00FC64FC" w:rsidP="00BC0F94">
            <w:pPr>
              <w:rPr>
                <w:b/>
                <w:sz w:val="20"/>
                <w:szCs w:val="20"/>
              </w:rPr>
            </w:pPr>
            <w:r w:rsidRPr="00B65A42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</w:t>
            </w:r>
            <w:r w:rsidR="008C7B00">
              <w:rPr>
                <w:b/>
                <w:sz w:val="20"/>
                <w:szCs w:val="20"/>
              </w:rPr>
              <w:t>5</w:t>
            </w:r>
            <w:r w:rsidRPr="00B65A42">
              <w:rPr>
                <w:b/>
                <w:sz w:val="20"/>
                <w:szCs w:val="20"/>
              </w:rPr>
              <w:t xml:space="preserve">  года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27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Организация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790554" w:rsidP="004F1876">
            <w:pPr>
              <w:rPr>
                <w:sz w:val="20"/>
                <w:szCs w:val="20"/>
              </w:rPr>
            </w:pPr>
            <w:bookmarkStart w:id="435" w:name="title13"/>
            <w:bookmarkEnd w:id="435"/>
            <w:r>
              <w:rPr>
                <w:sz w:val="20"/>
                <w:szCs w:val="20"/>
              </w:rPr>
              <w:t>ОАО "СВАТКИ"</w:t>
            </w: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790554" w:rsidP="004F1876">
            <w:pPr>
              <w:rPr>
                <w:sz w:val="20"/>
                <w:szCs w:val="20"/>
              </w:rPr>
            </w:pPr>
            <w:bookmarkStart w:id="436" w:name="unn5"/>
            <w:bookmarkEnd w:id="436"/>
            <w:r>
              <w:rPr>
                <w:sz w:val="20"/>
                <w:szCs w:val="20"/>
              </w:rPr>
              <w:t>600203369</w:t>
            </w: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rPr>
                <w:sz w:val="20"/>
                <w:szCs w:val="20"/>
              </w:rPr>
            </w:pP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rPr>
                <w:sz w:val="20"/>
                <w:szCs w:val="20"/>
              </w:rPr>
            </w:pP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rPr>
                <w:sz w:val="20"/>
                <w:szCs w:val="20"/>
              </w:rPr>
            </w:pP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FC64FC" w:rsidTr="004F1876">
        <w:trPr>
          <w:trHeight w:val="170"/>
        </w:trPr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86B5B" w:rsidRDefault="00FC64FC" w:rsidP="004F1876">
            <w:pPr>
              <w:rPr>
                <w:sz w:val="16"/>
                <w:szCs w:val="16"/>
              </w:rPr>
            </w:pPr>
            <w:r w:rsidRPr="00986B5B">
              <w:rPr>
                <w:sz w:val="16"/>
                <w:szCs w:val="16"/>
              </w:rPr>
              <w:t>Адрес</w:t>
            </w:r>
          </w:p>
        </w:tc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C64FC" w:rsidRDefault="00790554" w:rsidP="004F1876">
            <w:pPr>
              <w:rPr>
                <w:sz w:val="20"/>
                <w:szCs w:val="20"/>
              </w:rPr>
            </w:pPr>
            <w:bookmarkStart w:id="437" w:name="adress6"/>
            <w:bookmarkEnd w:id="437"/>
            <w:r>
              <w:rPr>
                <w:sz w:val="20"/>
                <w:szCs w:val="20"/>
              </w:rPr>
              <w:t>222381 Минская обл. Мядельский р-н. д.Сватки</w:t>
            </w:r>
          </w:p>
        </w:tc>
      </w:tr>
      <w:tr w:rsidR="00FC64FC" w:rsidTr="004F1876">
        <w:trPr>
          <w:trHeight w:val="17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RPr="00A325B4" w:rsidTr="004F1876">
        <w:trPr>
          <w:trHeight w:val="305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0106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0106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0106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0106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BC0F94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</w:t>
            </w:r>
            <w:r w:rsidR="00736897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BC0F94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</w:t>
            </w:r>
            <w:r w:rsidR="00736897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C64FC" w:rsidRPr="00501064" w:rsidTr="004F1876">
        <w:trPr>
          <w:trHeight w:val="225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0106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0106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0106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0106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0106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0106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0106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0106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7E035C" w:rsidRDefault="00FC64FC" w:rsidP="00BC0F94">
            <w:pPr>
              <w:rPr>
                <w:b/>
                <w:sz w:val="20"/>
                <w:szCs w:val="20"/>
              </w:rPr>
            </w:pPr>
            <w:r w:rsidRPr="007E035C">
              <w:rPr>
                <w:b/>
                <w:sz w:val="20"/>
                <w:szCs w:val="20"/>
              </w:rPr>
              <w:t>Остаток средств на 31.12.20</w:t>
            </w:r>
            <w:r>
              <w:rPr>
                <w:b/>
                <w:sz w:val="20"/>
                <w:szCs w:val="20"/>
              </w:rPr>
              <w:t>2</w:t>
            </w:r>
            <w:r w:rsidR="00736897">
              <w:rPr>
                <w:b/>
                <w:sz w:val="20"/>
                <w:szCs w:val="20"/>
              </w:rPr>
              <w:t>4</w:t>
            </w:r>
            <w:r w:rsidRPr="007E035C">
              <w:rPr>
                <w:b/>
                <w:sz w:val="20"/>
                <w:szCs w:val="20"/>
              </w:rPr>
              <w:t xml:space="preserve"> г. 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38" w:name="f5Cr100"/>
            <w:bookmarkEnd w:id="438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B44A2B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Поступило средств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color w:val="FFFFFF"/>
                <w:sz w:val="18"/>
                <w:szCs w:val="18"/>
              </w:rPr>
            </w:pPr>
            <w:bookmarkStart w:id="439" w:name="f5Cr200"/>
            <w:bookmarkEnd w:id="439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FC64FC" w:rsidTr="004F1876">
        <w:trPr>
          <w:trHeight w:val="24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вступительные взносы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0" w:name="f5Cr210"/>
            <w:bookmarkEnd w:id="440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членские взносы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1" w:name="f5Cr220"/>
            <w:bookmarkEnd w:id="441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целевые взносы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2" w:name="f5Cr230"/>
            <w:bookmarkEnd w:id="442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безвозмездная (спонсорская) помощь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3" w:name="f5Cr240"/>
            <w:bookmarkEnd w:id="443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4" w:name="f5Cr250"/>
            <w:bookmarkEnd w:id="444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Использовано средств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5" w:name="f5Cr300"/>
            <w:bookmarkEnd w:id="445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целевые мероприятия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6" w:name="f5Cr310"/>
            <w:bookmarkEnd w:id="446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безвозмездная (спонсорская) помощь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7" w:name="f5Cr311"/>
            <w:bookmarkEnd w:id="447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54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представительские и иные аналогичные мероприятия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8" w:name="f5Cr312"/>
            <w:bookmarkEnd w:id="448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мероприятия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49" w:name="f5Cr313"/>
            <w:bookmarkEnd w:id="449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содержание аппарата управления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0" w:name="f5Cr320"/>
            <w:bookmarkEnd w:id="450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оплату труда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1" w:name="f5Cr321"/>
            <w:bookmarkEnd w:id="451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служебные командировки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2" w:name="f5Cr322"/>
            <w:bookmarkEnd w:id="452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7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основных средств и иного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3" w:name="f5Cr323"/>
            <w:bookmarkEnd w:id="453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основных средств и иного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4" w:name="f5Cr324"/>
            <w:bookmarkEnd w:id="454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амортизация основных средств и иного имущества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5" w:name="f5Cr325"/>
            <w:bookmarkEnd w:id="455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6" w:name="f5Cr326"/>
            <w:bookmarkEnd w:id="456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540"/>
        </w:trPr>
        <w:tc>
          <w:tcPr>
            <w:tcW w:w="4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иные цели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7" w:name="f5Cr330"/>
            <w:bookmarkEnd w:id="457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BC0F94">
            <w:pPr>
              <w:rPr>
                <w:sz w:val="20"/>
                <w:szCs w:val="20"/>
              </w:rPr>
            </w:pPr>
            <w:r w:rsidRPr="007E035C">
              <w:rPr>
                <w:b/>
                <w:sz w:val="20"/>
                <w:szCs w:val="20"/>
              </w:rPr>
              <w:t>Остаток средств на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31</w:t>
            </w:r>
            <w:r w:rsidRPr="00B65A42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12</w:t>
            </w:r>
            <w:r w:rsidRPr="00B65A42">
              <w:rPr>
                <w:b/>
                <w:sz w:val="20"/>
                <w:szCs w:val="20"/>
              </w:rPr>
              <w:t>.20</w:t>
            </w:r>
            <w:r>
              <w:rPr>
                <w:b/>
                <w:sz w:val="20"/>
                <w:szCs w:val="20"/>
              </w:rPr>
              <w:t>2</w:t>
            </w:r>
            <w:r w:rsidR="00736897">
              <w:rPr>
                <w:b/>
                <w:sz w:val="20"/>
                <w:szCs w:val="20"/>
              </w:rPr>
              <w:t>5</w:t>
            </w:r>
            <w:r w:rsidRPr="00B65A42">
              <w:rPr>
                <w:b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458" w:name="f5Cr400"/>
            <w:bookmarkEnd w:id="458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E60FE2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2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bookmarkEnd w:id="434"/>
    </w:tbl>
    <w:p w:rsidR="00FC64FC" w:rsidRDefault="00FC64FC" w:rsidP="004773BF">
      <w:pPr>
        <w:pStyle w:val="a3"/>
        <w:jc w:val="right"/>
        <w:rPr>
          <w:rFonts w:ascii="Times New Roman" w:hAnsi="Times New Roman"/>
        </w:rPr>
      </w:pPr>
    </w:p>
    <w:p w:rsidR="00F84881" w:rsidRPr="000F4486" w:rsidRDefault="00FC64FC" w:rsidP="004773BF">
      <w:pPr>
        <w:pStyle w:val="a3"/>
        <w:jc w:val="right"/>
        <w:rPr>
          <w:rFonts w:ascii="Times New Roman" w:hAnsi="Times New Roman"/>
        </w:rPr>
        <w:sectPr w:rsidR="00F84881" w:rsidRPr="000F4486" w:rsidSect="00CA5B14">
          <w:headerReference w:type="default" r:id="rId9"/>
          <w:footerReference w:type="even" r:id="rId10"/>
          <w:footerReference w:type="default" r:id="rId11"/>
          <w:pgSz w:w="11906" w:h="16838" w:code="9"/>
          <w:pgMar w:top="812" w:right="424" w:bottom="249" w:left="851" w:header="568" w:footer="183" w:gutter="0"/>
          <w:cols w:space="720"/>
        </w:sectPr>
      </w:pPr>
      <w:r>
        <w:rPr>
          <w:rFonts w:ascii="Times New Roman" w:hAnsi="Times New Roman"/>
        </w:rPr>
        <w:br w:type="page"/>
      </w:r>
    </w:p>
    <w:p w:rsidR="00D54885" w:rsidRDefault="00D54885" w:rsidP="004773BF">
      <w:pPr>
        <w:pStyle w:val="a3"/>
        <w:jc w:val="right"/>
        <w:rPr>
          <w:rFonts w:ascii="Times New Roman" w:hAnsi="Times New Roman"/>
        </w:rPr>
      </w:pPr>
    </w:p>
    <w:p w:rsidR="00C766ED" w:rsidRPr="00B33DBC" w:rsidRDefault="00C766ED" w:rsidP="00400BAB">
      <w:pPr>
        <w:pStyle w:val="a3"/>
        <w:jc w:val="right"/>
        <w:rPr>
          <w:rFonts w:ascii="Times New Roman" w:hAnsi="Times New Roman"/>
          <w:b/>
          <w:bCs/>
          <w:u w:val="single"/>
        </w:rPr>
      </w:pPr>
      <w:bookmarkStart w:id="461" w:name="F6A"/>
      <w:r w:rsidRPr="00B33DBC">
        <w:rPr>
          <w:rFonts w:ascii="Times New Roman" w:hAnsi="Times New Roman"/>
          <w:b/>
          <w:bCs/>
          <w:u w:val="single"/>
        </w:rPr>
        <w:t>Форма № 6А-АПК</w:t>
      </w:r>
    </w:p>
    <w:p w:rsidR="00046EB1" w:rsidRPr="00BC2DFC" w:rsidRDefault="00046EB1" w:rsidP="00046EB1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BC2DFC">
        <w:rPr>
          <w:rFonts w:ascii="Times New Roman" w:hAnsi="Times New Roman"/>
          <w:b/>
          <w:sz w:val="18"/>
          <w:szCs w:val="18"/>
        </w:rPr>
        <w:t xml:space="preserve">ВАЛОВАЯ ПРОДУКЦИЯ </w:t>
      </w:r>
    </w:p>
    <w:p w:rsidR="00046EB1" w:rsidRPr="009C092B" w:rsidRDefault="00046EB1" w:rsidP="00046EB1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BC2DFC">
        <w:rPr>
          <w:rFonts w:ascii="Times New Roman" w:hAnsi="Times New Roman"/>
          <w:b/>
          <w:sz w:val="18"/>
          <w:szCs w:val="18"/>
        </w:rPr>
        <w:t>Валовая продукция сельского хозяйства и производительность труда</w:t>
      </w:r>
      <w:r w:rsidRPr="009C092B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за </w:t>
      </w:r>
      <w:r w:rsidR="002B5EA3">
        <w:rPr>
          <w:rFonts w:ascii="Times New Roman" w:hAnsi="Times New Roman"/>
          <w:b/>
          <w:sz w:val="18"/>
          <w:szCs w:val="18"/>
        </w:rPr>
        <w:t>202</w:t>
      </w:r>
      <w:r w:rsidR="00736897">
        <w:rPr>
          <w:rFonts w:ascii="Times New Roman" w:hAnsi="Times New Roman"/>
          <w:b/>
          <w:sz w:val="18"/>
          <w:szCs w:val="18"/>
        </w:rPr>
        <w:t>5</w:t>
      </w:r>
      <w:r>
        <w:rPr>
          <w:rFonts w:ascii="Times New Roman" w:hAnsi="Times New Roman"/>
          <w:b/>
          <w:sz w:val="18"/>
          <w:szCs w:val="18"/>
        </w:rPr>
        <w:t xml:space="preserve"> г.</w:t>
      </w:r>
    </w:p>
    <w:p w:rsidR="00046EB1" w:rsidRPr="00CD15FD" w:rsidRDefault="00046EB1" w:rsidP="00046EB1">
      <w:pPr>
        <w:pStyle w:val="a3"/>
        <w:jc w:val="right"/>
        <w:rPr>
          <w:rFonts w:ascii="Times New Roman" w:hAnsi="Times New Roman"/>
          <w:sz w:val="16"/>
        </w:rPr>
      </w:pPr>
      <w:r w:rsidRPr="00527BD1">
        <w:rPr>
          <w:rFonts w:ascii="Times New Roman" w:hAnsi="Times New Roman"/>
          <w:b/>
          <w:sz w:val="16"/>
        </w:rPr>
        <w:t>(</w:t>
      </w:r>
      <w:r>
        <w:rPr>
          <w:rFonts w:ascii="Times New Roman" w:hAnsi="Times New Roman"/>
          <w:sz w:val="16"/>
        </w:rPr>
        <w:t>тыс</w:t>
      </w:r>
      <w:r w:rsidRPr="00527BD1">
        <w:rPr>
          <w:rFonts w:ascii="Times New Roman" w:hAnsi="Times New Roman"/>
          <w:sz w:val="16"/>
        </w:rPr>
        <w:t>. руб.)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851"/>
        <w:gridCol w:w="1417"/>
        <w:gridCol w:w="1418"/>
        <w:gridCol w:w="1417"/>
      </w:tblGrid>
      <w:tr w:rsidR="00046EB1" w:rsidRPr="00527BD1" w:rsidTr="00B96355">
        <w:trPr>
          <w:trHeight w:val="459"/>
        </w:trPr>
        <w:tc>
          <w:tcPr>
            <w:tcW w:w="5103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auto"/>
              <w:bottom w:val="nil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bottom w:val="nil"/>
            </w:tcBorders>
            <w:vAlign w:val="center"/>
          </w:tcPr>
          <w:p w:rsidR="00046EB1" w:rsidRPr="009844A9" w:rsidRDefault="00046EB1" w:rsidP="00BC0F9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 xml:space="preserve">План в ценах </w:t>
            </w:r>
            <w:r w:rsidR="007874CC">
              <w:rPr>
                <w:rFonts w:ascii="Times New Roman" w:hAnsi="Times New Roman"/>
                <w:sz w:val="16"/>
                <w:szCs w:val="16"/>
              </w:rPr>
              <w:t>20</w:t>
            </w:r>
            <w:r w:rsidR="0020240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736897">
              <w:rPr>
                <w:rFonts w:ascii="Times New Roman" w:hAnsi="Times New Roman"/>
                <w:sz w:val="16"/>
                <w:szCs w:val="16"/>
              </w:rPr>
              <w:t>4</w:t>
            </w:r>
            <w:r w:rsidRPr="009844A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r w:rsidRPr="009844A9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46EB1" w:rsidRPr="009844A9" w:rsidRDefault="00046EB1" w:rsidP="00BC0F94">
            <w:pPr>
              <w:pStyle w:val="a3"/>
              <w:ind w:left="72" w:hanging="72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 xml:space="preserve">Фактически в ценах </w:t>
            </w:r>
            <w:r w:rsidR="007874CC">
              <w:rPr>
                <w:rFonts w:ascii="Times New Roman" w:hAnsi="Times New Roman"/>
                <w:sz w:val="16"/>
                <w:szCs w:val="16"/>
              </w:rPr>
              <w:t>20</w:t>
            </w:r>
            <w:r w:rsidR="0020240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736897">
              <w:rPr>
                <w:rFonts w:ascii="Times New Roman" w:hAnsi="Times New Roman"/>
                <w:sz w:val="16"/>
                <w:szCs w:val="16"/>
              </w:rPr>
              <w:t>4</w:t>
            </w:r>
            <w:r w:rsidRPr="009844A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r w:rsidRPr="009844A9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</w:tr>
      <w:tr w:rsidR="00046EB1" w:rsidRPr="00527BD1" w:rsidTr="00B96355">
        <w:trPr>
          <w:trHeight w:val="428"/>
        </w:trPr>
        <w:tc>
          <w:tcPr>
            <w:tcW w:w="5103" w:type="dxa"/>
            <w:vMerge/>
            <w:tcBorders>
              <w:left w:val="double" w:sz="4" w:space="0" w:color="auto"/>
              <w:bottom w:val="nil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6EB1" w:rsidRPr="009844A9" w:rsidRDefault="002B5EA3" w:rsidP="00BC0F9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736897">
              <w:rPr>
                <w:rFonts w:ascii="Times New Roman" w:hAnsi="Times New Roman"/>
                <w:sz w:val="16"/>
                <w:szCs w:val="16"/>
              </w:rPr>
              <w:t>5</w:t>
            </w:r>
            <w:r w:rsidR="00046EB1" w:rsidRPr="009844A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r w:rsidR="00046EB1" w:rsidRPr="009844A9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bottom w:val="nil"/>
              <w:right w:val="double" w:sz="4" w:space="0" w:color="auto"/>
            </w:tcBorders>
            <w:vAlign w:val="center"/>
          </w:tcPr>
          <w:p w:rsidR="00046EB1" w:rsidRPr="009844A9" w:rsidRDefault="007874CC" w:rsidP="00BC0F9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20240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736897">
              <w:rPr>
                <w:rFonts w:ascii="Times New Roman" w:hAnsi="Times New Roman"/>
                <w:sz w:val="16"/>
                <w:szCs w:val="16"/>
              </w:rPr>
              <w:t>4</w:t>
            </w:r>
            <w:r w:rsidR="00046EB1" w:rsidRPr="009844A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r w:rsidR="00046EB1" w:rsidRPr="009844A9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</w:tr>
      <w:tr w:rsidR="00046EB1" w:rsidRPr="00527BD1" w:rsidTr="00B96355">
        <w:trPr>
          <w:trHeight w:val="170"/>
        </w:trPr>
        <w:tc>
          <w:tcPr>
            <w:tcW w:w="51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Валовая продукция сельского хозяйства в сопоставимых ценах – всего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2" w:name="F6AR10"/>
            <w:bookmarkEnd w:id="462"/>
            <w:r>
              <w:rPr>
                <w:rFonts w:ascii="Times New Roman" w:hAnsi="Times New Roman"/>
                <w:b/>
              </w:rPr>
              <w:t>14 305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12 294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13 835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</w:t>
            </w:r>
            <w:r w:rsidRPr="00BC2DFC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BC2DFC">
              <w:rPr>
                <w:rFonts w:ascii="Times New Roman" w:hAnsi="Times New Roman"/>
                <w:sz w:val="18"/>
                <w:szCs w:val="18"/>
              </w:rPr>
              <w:t>том числе:</w:t>
            </w:r>
          </w:p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растениеводства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3" w:name="F6AR15"/>
            <w:bookmarkEnd w:id="463"/>
            <w:r>
              <w:rPr>
                <w:rFonts w:ascii="Times New Roman" w:hAnsi="Times New Roman"/>
                <w:b/>
              </w:rPr>
              <w:t>4 899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4 738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животноводства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4" w:name="F6AR20"/>
            <w:bookmarkEnd w:id="464"/>
            <w:r>
              <w:rPr>
                <w:rFonts w:ascii="Times New Roman" w:hAnsi="Times New Roman"/>
                <w:b/>
              </w:rPr>
              <w:t>9 406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8 956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9 097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Среднегодовая численность работников, занятых в сельскохозяйственном производстве,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5" w:name="F6AR30"/>
            <w:bookmarkEnd w:id="465"/>
            <w:r>
              <w:rPr>
                <w:rFonts w:ascii="Times New Roman" w:hAnsi="Times New Roman"/>
                <w:b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Отработано в сельском хозяйстве – всего, тыс. 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6" w:name="F6AR40"/>
            <w:bookmarkEnd w:id="466"/>
            <w:r>
              <w:rPr>
                <w:rFonts w:ascii="Times New Roman" w:hAnsi="Times New Roman"/>
                <w:b/>
              </w:rPr>
              <w:t>318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 растениеводстве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7" w:name="F6AR50"/>
            <w:bookmarkEnd w:id="467"/>
            <w:r>
              <w:rPr>
                <w:rFonts w:ascii="Times New Roman" w:hAnsi="Times New Roman"/>
                <w:b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 животноводстве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8" w:name="F6AR60"/>
            <w:bookmarkEnd w:id="468"/>
            <w:r>
              <w:rPr>
                <w:rFonts w:ascii="Times New Roman" w:hAnsi="Times New Roman"/>
                <w:b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Произведено валовой продукции сельского хозяйства на одного среднегодового работника, занятого в сельскохозяйственном производстве,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69" w:name="F6AR70"/>
            <w:bookmarkEnd w:id="469"/>
            <w:r>
              <w:rPr>
                <w:rFonts w:ascii="Times New Roman" w:hAnsi="Times New Roman"/>
                <w:b/>
              </w:rPr>
              <w:t>95 367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85 972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380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на 1 чел.-час,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0" w:name="F6AR80"/>
            <w:bookmarkEnd w:id="470"/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612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046EB1" w:rsidRPr="00BC2DFC" w:rsidRDefault="00046EB1" w:rsidP="00B96355">
            <w:pPr>
              <w:pStyle w:val="a3"/>
              <w:ind w:left="612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 растениеводстве,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1" w:name="F6AR90"/>
            <w:bookmarkEnd w:id="471"/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046EB1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ind w:left="612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 животноводстве,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2" w:name="F6AR100"/>
            <w:bookmarkEnd w:id="472"/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C2DFC">
              <w:rPr>
                <w:rFonts w:ascii="Times New Roman" w:hAnsi="Times New Roman"/>
                <w:b/>
              </w:rPr>
              <w:t>Х</w:t>
            </w:r>
          </w:p>
        </w:tc>
      </w:tr>
      <w:tr w:rsidR="00790554" w:rsidRPr="00527BD1" w:rsidTr="00B96355">
        <w:trPr>
          <w:trHeight w:val="4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BC2DFC" w:rsidRDefault="00790554" w:rsidP="00B96355">
            <w:pPr>
              <w:pStyle w:val="a3"/>
              <w:ind w:left="6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BC2DFC" w:rsidRDefault="00790554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6EB1" w:rsidRPr="00527BD1" w:rsidRDefault="00046EB1" w:rsidP="00046EB1">
      <w:pPr>
        <w:pStyle w:val="a3"/>
        <w:jc w:val="right"/>
        <w:rPr>
          <w:rFonts w:ascii="Times New Roman" w:hAnsi="Times New Roman"/>
          <w:b/>
          <w:sz w:val="16"/>
        </w:rPr>
      </w:pPr>
    </w:p>
    <w:p w:rsidR="00046EB1" w:rsidRPr="00BC2DFC" w:rsidRDefault="00046EB1" w:rsidP="00046EB1">
      <w:pPr>
        <w:pStyle w:val="a3"/>
        <w:jc w:val="center"/>
        <w:rPr>
          <w:rFonts w:ascii="Times New Roman" w:hAnsi="Times New Roman"/>
          <w:sz w:val="18"/>
          <w:szCs w:val="18"/>
        </w:rPr>
      </w:pPr>
      <w:r w:rsidRPr="00BC2DFC">
        <w:rPr>
          <w:rFonts w:ascii="Times New Roman" w:hAnsi="Times New Roman"/>
          <w:b/>
          <w:sz w:val="18"/>
          <w:szCs w:val="18"/>
        </w:rPr>
        <w:t xml:space="preserve">СПРАВКА 1. </w:t>
      </w:r>
    </w:p>
    <w:p w:rsidR="00046EB1" w:rsidRPr="00527BD1" w:rsidRDefault="00046EB1" w:rsidP="00046EB1">
      <w:pPr>
        <w:pStyle w:val="a3"/>
        <w:jc w:val="right"/>
        <w:rPr>
          <w:rFonts w:ascii="Times New Roman" w:hAnsi="Times New Roman"/>
          <w:sz w:val="16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851"/>
        <w:gridCol w:w="1417"/>
        <w:gridCol w:w="1418"/>
      </w:tblGrid>
      <w:tr w:rsidR="00046EB1" w:rsidRPr="00527BD1" w:rsidTr="00511B4C">
        <w:trPr>
          <w:trHeight w:val="398"/>
        </w:trPr>
        <w:tc>
          <w:tcPr>
            <w:tcW w:w="510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46EB1" w:rsidRPr="00527BD1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046EB1" w:rsidRPr="00527BD1" w:rsidTr="00511B4C">
        <w:trPr>
          <w:trHeight w:val="268"/>
        </w:trPr>
        <w:tc>
          <w:tcPr>
            <w:tcW w:w="51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46EB1" w:rsidRPr="00527BD1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527BD1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46EB1" w:rsidRPr="00527BD1" w:rsidTr="00511B4C">
        <w:trPr>
          <w:trHeight w:val="615"/>
        </w:trPr>
        <w:tc>
          <w:tcPr>
            <w:tcW w:w="510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46EB1" w:rsidRPr="00BC2DFC" w:rsidRDefault="00046EB1" w:rsidP="00046EB1">
            <w:pPr>
              <w:pStyle w:val="a3"/>
              <w:ind w:right="175"/>
              <w:rPr>
                <w:rFonts w:ascii="Times New Roman" w:hAnsi="Times New Roman"/>
                <w:b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Уровень рентабельности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44A9"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46EB1" w:rsidRPr="00BC2DFC" w:rsidRDefault="00790554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bookmarkStart w:id="473" w:name="F6AR211"/>
            <w:bookmarkEnd w:id="473"/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1,7</w:t>
            </w:r>
          </w:p>
        </w:tc>
      </w:tr>
      <w:tr w:rsidR="00046EB1" w:rsidRPr="00527BD1" w:rsidTr="00511B4C">
        <w:trPr>
          <w:trHeight w:val="259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Количество организаций, закончивших год по конечному финансовому результату: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Сумма чистой прибыли (убытка)</w:t>
            </w:r>
          </w:p>
        </w:tc>
      </w:tr>
      <w:tr w:rsidR="00046EB1" w:rsidRPr="00527BD1" w:rsidTr="00511B4C">
        <w:trPr>
          <w:trHeight w:val="77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44A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046EB1" w:rsidRPr="00527BD1" w:rsidTr="00511B4C">
        <w:trPr>
          <w:trHeight w:val="510"/>
        </w:trPr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046EB1" w:rsidRPr="00046EB1" w:rsidRDefault="00046EB1" w:rsidP="00B96355">
            <w:pPr>
              <w:pStyle w:val="a3"/>
              <w:ind w:left="342"/>
              <w:rPr>
                <w:rFonts w:ascii="Times New Roman" w:hAnsi="Times New Roman"/>
                <w:sz w:val="18"/>
                <w:szCs w:val="18"/>
              </w:rPr>
            </w:pPr>
            <w:r w:rsidRPr="00046EB1">
              <w:rPr>
                <w:rFonts w:ascii="Times New Roman" w:hAnsi="Times New Roman"/>
                <w:sz w:val="18"/>
                <w:szCs w:val="18"/>
              </w:rPr>
              <w:t>с прибылью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44A9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4" w:name="F6AR212"/>
            <w:bookmarkEnd w:id="474"/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</w:t>
            </w:r>
          </w:p>
        </w:tc>
      </w:tr>
      <w:tr w:rsidR="00046EB1" w:rsidRPr="00527BD1" w:rsidTr="00511B4C">
        <w:trPr>
          <w:trHeight w:val="510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046EB1" w:rsidRPr="00046EB1" w:rsidRDefault="00046EB1" w:rsidP="00B96355">
            <w:pPr>
              <w:pStyle w:val="a3"/>
              <w:ind w:left="342"/>
              <w:rPr>
                <w:rFonts w:ascii="Times New Roman" w:hAnsi="Times New Roman"/>
                <w:sz w:val="18"/>
                <w:szCs w:val="18"/>
              </w:rPr>
            </w:pPr>
            <w:r w:rsidRPr="00046EB1">
              <w:rPr>
                <w:rFonts w:ascii="Times New Roman" w:hAnsi="Times New Roman"/>
                <w:sz w:val="18"/>
                <w:szCs w:val="18"/>
              </w:rPr>
              <w:t>с убытком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44A9"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5" w:name="F6AR213"/>
            <w:bookmarkEnd w:id="475"/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6EB1" w:rsidRPr="00527BD1" w:rsidTr="00511B4C">
        <w:trPr>
          <w:trHeight w:val="510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046EB1" w:rsidRPr="00BC2DFC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b/>
                <w:sz w:val="18"/>
                <w:szCs w:val="18"/>
              </w:rPr>
              <w:t xml:space="preserve">Справка </w:t>
            </w:r>
            <w:r w:rsidRPr="0008476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BC2DFC">
              <w:rPr>
                <w:rFonts w:ascii="Times New Roman" w:hAnsi="Times New Roman"/>
                <w:sz w:val="18"/>
                <w:szCs w:val="18"/>
              </w:rPr>
              <w:t>. Уровень рентабельности без учета государственной поддержки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  <w:r w:rsidRPr="00BC2DF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44A9">
              <w:rPr>
                <w:rFonts w:ascii="Times New Roman" w:hAnsi="Times New Roman"/>
                <w:sz w:val="18"/>
                <w:szCs w:val="18"/>
              </w:rPr>
              <w:t>214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046EB1" w:rsidRPr="00BC2DFC" w:rsidRDefault="00790554" w:rsidP="00B96355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6" w:name="F6AR214"/>
            <w:bookmarkEnd w:id="476"/>
            <w:r>
              <w:rPr>
                <w:rFonts w:ascii="Times New Roman" w:hAnsi="Times New Roman"/>
                <w:b/>
              </w:rPr>
              <w:t>-22,3</w:t>
            </w:r>
          </w:p>
        </w:tc>
      </w:tr>
      <w:tr w:rsidR="00046EB1" w:rsidRPr="00527BD1" w:rsidTr="00511B4C">
        <w:trPr>
          <w:trHeight w:val="79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B1" w:rsidRDefault="00046EB1" w:rsidP="00B9635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C2DFC">
              <w:rPr>
                <w:rFonts w:ascii="Times New Roman" w:hAnsi="Times New Roman"/>
                <w:sz w:val="18"/>
                <w:szCs w:val="18"/>
              </w:rPr>
              <w:t>Количество организаций, закончивших год по конечному результату без учета государственной поддержки:</w:t>
            </w:r>
          </w:p>
          <w:p w:rsidR="00046EB1" w:rsidRPr="00BC2DFC" w:rsidRDefault="00046EB1" w:rsidP="00AE7582">
            <w:pPr>
              <w:pStyle w:val="a3"/>
              <w:ind w:left="342"/>
              <w:rPr>
                <w:rFonts w:ascii="Times New Roman" w:hAnsi="Times New Roman"/>
                <w:sz w:val="18"/>
                <w:szCs w:val="18"/>
              </w:rPr>
            </w:pPr>
            <w:r w:rsidRPr="00046EB1">
              <w:rPr>
                <w:rFonts w:ascii="Times New Roman" w:hAnsi="Times New Roman"/>
                <w:sz w:val="18"/>
                <w:szCs w:val="18"/>
              </w:rPr>
              <w:t>с прибылью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44A9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B1" w:rsidRPr="00BC2DFC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477" w:name="F6AR215"/>
            <w:bookmarkEnd w:id="477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B1" w:rsidRPr="00AE7582" w:rsidRDefault="00046EB1" w:rsidP="005C1168">
            <w:pPr>
              <w:pStyle w:val="a3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046EB1" w:rsidRPr="00527BD1" w:rsidTr="00790554">
        <w:trPr>
          <w:trHeight w:val="510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EB1" w:rsidRPr="00046EB1" w:rsidRDefault="00046EB1" w:rsidP="00B96355">
            <w:pPr>
              <w:pStyle w:val="a3"/>
              <w:ind w:left="342"/>
              <w:rPr>
                <w:rFonts w:ascii="Times New Roman" w:hAnsi="Times New Roman"/>
                <w:sz w:val="18"/>
                <w:szCs w:val="18"/>
              </w:rPr>
            </w:pPr>
            <w:r w:rsidRPr="00046EB1">
              <w:rPr>
                <w:rFonts w:ascii="Times New Roman" w:hAnsi="Times New Roman"/>
                <w:sz w:val="18"/>
                <w:szCs w:val="18"/>
              </w:rPr>
              <w:t>с убытком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EB1" w:rsidRPr="009844A9" w:rsidRDefault="00046EB1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44A9"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478" w:name="F6AR216"/>
            <w:bookmarkEnd w:id="478"/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:rsidR="00046EB1" w:rsidRPr="00BC2DF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2 502</w:t>
            </w:r>
          </w:p>
        </w:tc>
      </w:tr>
      <w:tr w:rsidR="00790554" w:rsidRPr="00527BD1" w:rsidTr="00511B4C">
        <w:trPr>
          <w:trHeight w:val="510"/>
        </w:trPr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790554" w:rsidRPr="00046EB1" w:rsidRDefault="00790554" w:rsidP="00B96355">
            <w:pPr>
              <w:pStyle w:val="a3"/>
              <w:ind w:left="3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90554" w:rsidRPr="009844A9" w:rsidRDefault="00790554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C1F78" w:rsidRDefault="007C1F78" w:rsidP="00E92920">
      <w:pPr>
        <w:pStyle w:val="a3"/>
        <w:widowControl w:val="0"/>
        <w:rPr>
          <w:rFonts w:ascii="Times New Roman" w:hAnsi="Times New Roman"/>
        </w:rPr>
      </w:pPr>
    </w:p>
    <w:p w:rsidR="00AE7582" w:rsidRDefault="00AE7582" w:rsidP="00E66191">
      <w:pPr>
        <w:pStyle w:val="a3"/>
        <w:tabs>
          <w:tab w:val="left" w:pos="375"/>
          <w:tab w:val="right" w:pos="10488"/>
        </w:tabs>
        <w:ind w:firstLine="709"/>
        <w:rPr>
          <w:lang w:val="en-US"/>
        </w:rPr>
      </w:pPr>
    </w:p>
    <w:bookmarkEnd w:id="461"/>
    <w:p w:rsidR="00AE7582" w:rsidRDefault="00AE7582" w:rsidP="00E66191">
      <w:pPr>
        <w:pStyle w:val="a3"/>
        <w:tabs>
          <w:tab w:val="left" w:pos="375"/>
          <w:tab w:val="right" w:pos="10488"/>
        </w:tabs>
        <w:ind w:firstLine="709"/>
        <w:rPr>
          <w:lang w:val="en-US"/>
        </w:rPr>
      </w:pPr>
    </w:p>
    <w:p w:rsidR="00AE7582" w:rsidRPr="00AE7582" w:rsidRDefault="00AE7582" w:rsidP="00E66191">
      <w:pPr>
        <w:pStyle w:val="a3"/>
        <w:tabs>
          <w:tab w:val="left" w:pos="375"/>
          <w:tab w:val="right" w:pos="10488"/>
        </w:tabs>
        <w:ind w:firstLine="709"/>
        <w:rPr>
          <w:lang w:val="en-US"/>
        </w:rPr>
        <w:sectPr w:rsidR="00AE7582" w:rsidRPr="00AE7582" w:rsidSect="001B6E36">
          <w:pgSz w:w="11906" w:h="16838" w:code="9"/>
          <w:pgMar w:top="426" w:right="424" w:bottom="249" w:left="851" w:header="227" w:footer="324" w:gutter="0"/>
          <w:cols w:space="720"/>
        </w:sectPr>
      </w:pPr>
    </w:p>
    <w:p w:rsidR="00BB032F" w:rsidRPr="00B33DBC" w:rsidRDefault="003570F4" w:rsidP="00BB032F">
      <w:pPr>
        <w:pStyle w:val="a3"/>
        <w:jc w:val="right"/>
        <w:rPr>
          <w:rFonts w:ascii="Times New Roman" w:hAnsi="Times New Roman"/>
          <w:b/>
          <w:u w:val="single"/>
        </w:rPr>
      </w:pPr>
      <w:bookmarkStart w:id="479" w:name="f7"/>
      <w:r>
        <w:rPr>
          <w:rFonts w:ascii="Times New Roman" w:hAnsi="Times New Roman"/>
          <w:b/>
          <w:u w:val="single"/>
        </w:rPr>
        <w:t>ф</w:t>
      </w:r>
      <w:r w:rsidR="00BB032F" w:rsidRPr="00B33DBC">
        <w:rPr>
          <w:rFonts w:ascii="Times New Roman" w:hAnsi="Times New Roman"/>
          <w:b/>
          <w:u w:val="single"/>
        </w:rPr>
        <w:t>орма № 7-АПК лист 1</w:t>
      </w:r>
    </w:p>
    <w:p w:rsidR="00BB032F" w:rsidRPr="00CE71A9" w:rsidRDefault="00BB032F" w:rsidP="00BB032F">
      <w:pPr>
        <w:pStyle w:val="a3"/>
        <w:jc w:val="right"/>
        <w:rPr>
          <w:rFonts w:ascii="Times New Roman" w:hAnsi="Times New Roman"/>
          <w:b/>
          <w:caps/>
          <w:sz w:val="16"/>
        </w:rPr>
      </w:pPr>
      <w:r w:rsidRPr="00E54263">
        <w:rPr>
          <w:rFonts w:ascii="Times New Roman" w:hAnsi="Times New Roman"/>
          <w:b/>
          <w:caps/>
          <w:sz w:val="18"/>
          <w:szCs w:val="18"/>
        </w:rPr>
        <w:t>РЕАЛИЗАЦИЯ продукции</w:t>
      </w:r>
      <w:r w:rsidRPr="00CE71A9">
        <w:rPr>
          <w:rFonts w:ascii="Times New Roman" w:hAnsi="Times New Roman"/>
          <w:b/>
          <w:caps/>
          <w:sz w:val="16"/>
        </w:rPr>
        <w:tab/>
      </w:r>
      <w:r w:rsidRPr="00CE71A9">
        <w:rPr>
          <w:rFonts w:ascii="Times New Roman" w:hAnsi="Times New Roman"/>
          <w:b/>
          <w:caps/>
          <w:sz w:val="16"/>
        </w:rPr>
        <w:tab/>
      </w:r>
      <w:r w:rsidRPr="00CE71A9">
        <w:rPr>
          <w:rFonts w:ascii="Times New Roman" w:hAnsi="Times New Roman"/>
          <w:b/>
          <w:caps/>
          <w:sz w:val="16"/>
        </w:rPr>
        <w:tab/>
      </w:r>
      <w:r w:rsidRPr="00CE71A9">
        <w:rPr>
          <w:rFonts w:ascii="Times New Roman" w:hAnsi="Times New Roman"/>
          <w:b/>
          <w:caps/>
          <w:sz w:val="16"/>
        </w:rPr>
        <w:tab/>
      </w:r>
      <w:r w:rsidRPr="00CE71A9">
        <w:rPr>
          <w:rFonts w:ascii="Times New Roman" w:hAnsi="Times New Roman"/>
          <w:b/>
          <w:caps/>
          <w:sz w:val="16"/>
        </w:rPr>
        <w:tab/>
      </w:r>
      <w:r w:rsidRPr="00CE71A9">
        <w:rPr>
          <w:rFonts w:ascii="Times New Roman" w:hAnsi="Times New Roman"/>
          <w:sz w:val="16"/>
        </w:rPr>
        <w:t>(</w:t>
      </w:r>
      <w:r w:rsidR="0068698F">
        <w:rPr>
          <w:rFonts w:ascii="Times New Roman" w:hAnsi="Times New Roman"/>
          <w:sz w:val="16"/>
        </w:rPr>
        <w:t>тыс</w:t>
      </w:r>
      <w:r w:rsidRPr="00CE71A9">
        <w:rPr>
          <w:rFonts w:ascii="Times New Roman" w:hAnsi="Times New Roman"/>
          <w:sz w:val="16"/>
        </w:rPr>
        <w:t>. pуб.)</w:t>
      </w:r>
    </w:p>
    <w:tbl>
      <w:tblPr>
        <w:tblW w:w="10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09"/>
        <w:gridCol w:w="1134"/>
        <w:gridCol w:w="1134"/>
        <w:gridCol w:w="1350"/>
        <w:gridCol w:w="1170"/>
        <w:gridCol w:w="1260"/>
        <w:gridCol w:w="1350"/>
      </w:tblGrid>
      <w:tr w:rsidR="00BB032F" w:rsidRPr="00CE71A9" w:rsidTr="00511B4C">
        <w:trPr>
          <w:trHeight w:val="227"/>
        </w:trPr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Вид продукции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7398" w:type="dxa"/>
            <w:gridSpan w:val="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Продано – всего</w:t>
            </w:r>
          </w:p>
        </w:tc>
      </w:tr>
      <w:tr w:rsidR="00BB032F" w:rsidRPr="00CE71A9" w:rsidTr="00511B4C">
        <w:trPr>
          <w:trHeight w:val="227"/>
        </w:trPr>
        <w:tc>
          <w:tcPr>
            <w:tcW w:w="2268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количество, тонн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полная себестоимость проданной продукции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выручено</w:t>
            </w:r>
          </w:p>
        </w:tc>
        <w:tc>
          <w:tcPr>
            <w:tcW w:w="2610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финансовые результаты</w:t>
            </w:r>
          </w:p>
        </w:tc>
      </w:tr>
      <w:tr w:rsidR="00BB032F" w:rsidRPr="00CE71A9" w:rsidTr="00511B4C">
        <w:trPr>
          <w:trHeight w:val="227"/>
        </w:trPr>
        <w:tc>
          <w:tcPr>
            <w:tcW w:w="226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в натуре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в зачетном весе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прибыль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убыток</w:t>
            </w:r>
          </w:p>
        </w:tc>
      </w:tr>
      <w:tr w:rsidR="00BB032F" w:rsidRPr="00CE71A9" w:rsidTr="00511B4C">
        <w:trPr>
          <w:trHeight w:val="170"/>
        </w:trPr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B032F" w:rsidRPr="00E54263" w:rsidRDefault="00BB032F" w:rsidP="005A67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CE71A9">
              <w:rPr>
                <w:rFonts w:ascii="Times New Roman" w:hAnsi="Times New Roman"/>
                <w:b/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top w:val="nil"/>
            </w:tcBorders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Зерновые и зернобобовые – всего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0" w:name="f7r10"/>
            <w:bookmarkEnd w:id="480"/>
            <w:r>
              <w:rPr>
                <w:rFonts w:ascii="Times New Roman" w:hAnsi="Times New Roman"/>
                <w:b/>
                <w:sz w:val="16"/>
                <w:szCs w:val="16"/>
              </w:rPr>
              <w:t>1 420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1 414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289</w:t>
            </w: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пшеница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1" w:name="f7r11"/>
            <w:bookmarkEnd w:id="481"/>
            <w:r>
              <w:rPr>
                <w:rFonts w:ascii="Times New Roman" w:hAnsi="Times New Roman"/>
                <w:b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156</w:t>
            </w: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рожь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2" w:name="f7r12"/>
            <w:bookmarkEnd w:id="482"/>
            <w:r>
              <w:rPr>
                <w:rFonts w:ascii="Times New Roman" w:hAnsi="Times New Roman"/>
                <w:b/>
                <w:sz w:val="16"/>
                <w:szCs w:val="16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</w:t>
            </w:r>
          </w:p>
        </w:tc>
      </w:tr>
      <w:tr w:rsidR="00BB032F" w:rsidRPr="00CE71A9" w:rsidTr="00511B4C">
        <w:trPr>
          <w:trHeight w:val="254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просо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3" w:name="f7r13"/>
            <w:bookmarkEnd w:id="48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гречиха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4" w:name="f7r14"/>
            <w:bookmarkEnd w:id="48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219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тритикале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5" w:name="f7r15"/>
            <w:bookmarkEnd w:id="485"/>
            <w:r>
              <w:rPr>
                <w:rFonts w:ascii="Times New Roman" w:hAnsi="Times New Roman"/>
                <w:b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</w:tr>
      <w:tr w:rsidR="00BB032F" w:rsidRPr="00CE71A9" w:rsidTr="00511B4C">
        <w:trPr>
          <w:trHeight w:val="303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AA772D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="00BB032F" w:rsidRPr="00CE71A9">
              <w:rPr>
                <w:rFonts w:ascii="Times New Roman" w:hAnsi="Times New Roman"/>
                <w:sz w:val="16"/>
                <w:szCs w:val="16"/>
              </w:rPr>
              <w:t>укуруза</w:t>
            </w:r>
            <w:r>
              <w:rPr>
                <w:rFonts w:ascii="Times New Roman" w:hAnsi="Times New Roman"/>
                <w:sz w:val="16"/>
                <w:szCs w:val="16"/>
              </w:rPr>
              <w:t>-всего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6" w:name="f7r16"/>
            <w:bookmarkEnd w:id="48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A772D" w:rsidRPr="00CE71A9" w:rsidTr="00511B4C">
        <w:trPr>
          <w:trHeight w:val="303"/>
        </w:trPr>
        <w:tc>
          <w:tcPr>
            <w:tcW w:w="2268" w:type="dxa"/>
            <w:tcBorders>
              <w:right w:val="nil"/>
            </w:tcBorders>
            <w:vAlign w:val="center"/>
          </w:tcPr>
          <w:p w:rsidR="00AA772D" w:rsidRDefault="00AA772D" w:rsidP="00AA772D">
            <w:pPr>
              <w:pStyle w:val="a3"/>
              <w:tabs>
                <w:tab w:val="left" w:pos="459"/>
              </w:tabs>
              <w:ind w:left="176" w:firstLine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кукуруза на зерно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AA772D" w:rsidRDefault="00AA772D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0016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29176C" w:rsidRDefault="00AA772D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7" w:name="f7r16a"/>
            <w:bookmarkEnd w:id="48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29176C" w:rsidRDefault="00AA772D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29176C" w:rsidRDefault="00AA772D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29176C" w:rsidRDefault="00AA772D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29176C" w:rsidRDefault="00AA772D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2D" w:rsidRPr="0029176C" w:rsidRDefault="00AA772D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ячмень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8" w:name="f7r17"/>
            <w:bookmarkEnd w:id="488"/>
            <w:r>
              <w:rPr>
                <w:rFonts w:ascii="Times New Roman" w:hAnsi="Times New Roman"/>
                <w:b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</w:t>
            </w: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342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 xml:space="preserve">из кода </w:t>
            </w: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17:</w:t>
            </w:r>
          </w:p>
          <w:p w:rsidR="00BB032F" w:rsidRPr="00CE71A9" w:rsidRDefault="00BB032F" w:rsidP="005A6713">
            <w:pPr>
              <w:pStyle w:val="a3"/>
              <w:ind w:left="342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ячмень пивоваренный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89" w:name="f7r18"/>
            <w:bookmarkEnd w:id="489"/>
            <w:r>
              <w:rPr>
                <w:rFonts w:ascii="Times New Roman" w:hAnsi="Times New Roman"/>
                <w:b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овес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0" w:name="f7r19"/>
            <w:bookmarkEnd w:id="49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горох и пелюшка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1" w:name="f7r20"/>
            <w:bookmarkEnd w:id="49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люпин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2" w:name="f7r21"/>
            <w:bookmarkEnd w:id="492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ind w:left="176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вика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3" w:name="f7r22"/>
            <w:bookmarkEnd w:id="493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171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Подсолнечник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4" w:name="f7r30"/>
            <w:bookmarkEnd w:id="494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Рапс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5" w:name="f7r60"/>
            <w:bookmarkEnd w:id="495"/>
            <w:r>
              <w:rPr>
                <w:rFonts w:ascii="Times New Roman" w:hAnsi="Times New Roman"/>
                <w:b/>
                <w:sz w:val="16"/>
                <w:szCs w:val="16"/>
              </w:rPr>
              <w:t>135</w:t>
            </w:r>
          </w:p>
        </w:tc>
        <w:tc>
          <w:tcPr>
            <w:tcW w:w="1134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133</w:t>
            </w:r>
          </w:p>
        </w:tc>
        <w:tc>
          <w:tcPr>
            <w:tcW w:w="135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149</w:t>
            </w:r>
          </w:p>
        </w:tc>
        <w:tc>
          <w:tcPr>
            <w:tcW w:w="117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189</w:t>
            </w:r>
          </w:p>
        </w:tc>
        <w:tc>
          <w:tcPr>
            <w:tcW w:w="126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</w:t>
            </w: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Картофель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6" w:name="f7r70"/>
            <w:bookmarkEnd w:id="496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AA772D">
            <w:pPr>
              <w:pStyle w:val="a3"/>
              <w:ind w:left="162" w:right="34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B032F" w:rsidRPr="00CE71A9" w:rsidRDefault="00BB032F" w:rsidP="00AA772D">
            <w:pPr>
              <w:pStyle w:val="a3"/>
              <w:ind w:left="162" w:right="34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на промышленную переработку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0071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7" w:name="f7r71"/>
            <w:bookmarkEnd w:id="497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Сахарная свекла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0080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8" w:name="f7r80"/>
            <w:bookmarkEnd w:id="498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0090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99" w:name="f7r90"/>
            <w:bookmarkEnd w:id="499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Лен – семя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0091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0" w:name="f7r91"/>
            <w:bookmarkEnd w:id="500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Льнотреста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0100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1" w:name="f7r100"/>
            <w:bookmarkEnd w:id="501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Овощи открытого грунта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2" w:name="f7r130"/>
            <w:bookmarkEnd w:id="502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Овощи защищенного грунта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3" w:name="f7r140"/>
            <w:bookmarkEnd w:id="503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Плоды семечковые, косточковые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4" w:name="f7r160"/>
            <w:bookmarkEnd w:id="504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Ягоды, т.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5" w:name="f7r170"/>
            <w:bookmarkEnd w:id="505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Травяная мука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06" w:name="f7r180"/>
            <w:bookmarkEnd w:id="506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Продукция растениеводства собственного производства, реализованная в переработанном виде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190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  <w:bookmarkStart w:id="507" w:name="f7r190"/>
            <w:bookmarkEnd w:id="507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ind w:left="162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B032F" w:rsidRPr="00CE71A9" w:rsidRDefault="00BB032F" w:rsidP="005A6713">
            <w:pPr>
              <w:pStyle w:val="a3"/>
              <w:ind w:left="162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191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  <w:bookmarkStart w:id="508" w:name="f7r191"/>
            <w:bookmarkEnd w:id="508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Другая продукция растениеводства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  <w:bookmarkStart w:id="509" w:name="f7r200"/>
            <w:bookmarkEnd w:id="509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</w:p>
        </w:tc>
        <w:tc>
          <w:tcPr>
            <w:tcW w:w="135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97"/>
        </w:trPr>
        <w:tc>
          <w:tcPr>
            <w:tcW w:w="2268" w:type="dxa"/>
            <w:vAlign w:val="center"/>
          </w:tcPr>
          <w:p w:rsidR="00BB032F" w:rsidRPr="00CE71A9" w:rsidRDefault="00BB032F" w:rsidP="005A671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b/>
                <w:sz w:val="16"/>
                <w:szCs w:val="16"/>
              </w:rPr>
              <w:t>Итого по растениеводству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 xml:space="preserve"> (сумма строк 0010,0030-0190,0200)</w:t>
            </w:r>
          </w:p>
        </w:tc>
        <w:tc>
          <w:tcPr>
            <w:tcW w:w="709" w:type="dxa"/>
            <w:vAlign w:val="center"/>
          </w:tcPr>
          <w:p w:rsidR="00BB032F" w:rsidRPr="00CE71A9" w:rsidRDefault="00BB032F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  <w:bookmarkStart w:id="510" w:name="f7r210"/>
            <w:bookmarkEnd w:id="510"/>
          </w:p>
        </w:tc>
        <w:tc>
          <w:tcPr>
            <w:tcW w:w="1134" w:type="dxa"/>
            <w:vAlign w:val="center"/>
          </w:tcPr>
          <w:p w:rsidR="00BB032F" w:rsidRPr="0029176C" w:rsidRDefault="00BB032F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caps/>
                <w:sz w:val="16"/>
                <w:szCs w:val="16"/>
              </w:rPr>
              <w:t>х</w:t>
            </w:r>
          </w:p>
        </w:tc>
        <w:tc>
          <w:tcPr>
            <w:tcW w:w="135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1 037</w:t>
            </w:r>
          </w:p>
        </w:tc>
        <w:tc>
          <w:tcPr>
            <w:tcW w:w="117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788</w:t>
            </w:r>
          </w:p>
        </w:tc>
        <w:tc>
          <w:tcPr>
            <w:tcW w:w="126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</w:t>
            </w:r>
          </w:p>
        </w:tc>
        <w:tc>
          <w:tcPr>
            <w:tcW w:w="1350" w:type="dxa"/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289</w:t>
            </w:r>
          </w:p>
        </w:tc>
      </w:tr>
      <w:tr w:rsidR="00790554" w:rsidRPr="00CE71A9" w:rsidTr="00511B4C">
        <w:trPr>
          <w:trHeight w:val="397"/>
        </w:trPr>
        <w:tc>
          <w:tcPr>
            <w:tcW w:w="2268" w:type="dxa"/>
            <w:vAlign w:val="center"/>
          </w:tcPr>
          <w:p w:rsidR="00790554" w:rsidRPr="00CE71A9" w:rsidRDefault="00790554" w:rsidP="005A6713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90554" w:rsidRPr="00CE71A9" w:rsidRDefault="00790554" w:rsidP="005A67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90554" w:rsidRPr="0029176C" w:rsidRDefault="00790554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90554" w:rsidRPr="0029176C" w:rsidRDefault="00790554" w:rsidP="005C116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B032F" w:rsidRPr="00B33DBC" w:rsidRDefault="00BB032F" w:rsidP="005920D0">
      <w:pPr>
        <w:pStyle w:val="a3"/>
        <w:jc w:val="right"/>
        <w:rPr>
          <w:rFonts w:ascii="Times New Roman" w:hAnsi="Times New Roman"/>
          <w:b/>
          <w:u w:val="single"/>
        </w:rPr>
      </w:pPr>
      <w:r w:rsidRPr="00CE71A9">
        <w:rPr>
          <w:rFonts w:ascii="Times New Roman" w:hAnsi="Times New Roman"/>
          <w:sz w:val="16"/>
        </w:rPr>
        <w:br w:type="page"/>
      </w:r>
      <w:r w:rsidRPr="00B33DBC">
        <w:rPr>
          <w:rFonts w:ascii="Times New Roman" w:hAnsi="Times New Roman"/>
          <w:b/>
          <w:u w:val="single"/>
        </w:rPr>
        <w:t>Форма № 7-АПК лист 2</w:t>
      </w:r>
    </w:p>
    <w:tbl>
      <w:tblPr>
        <w:tblW w:w="107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36"/>
        <w:gridCol w:w="1065"/>
        <w:gridCol w:w="1157"/>
        <w:gridCol w:w="1252"/>
        <w:gridCol w:w="1170"/>
        <w:gridCol w:w="1260"/>
        <w:gridCol w:w="1260"/>
      </w:tblGrid>
      <w:tr w:rsidR="00202406" w:rsidRPr="005920D0" w:rsidTr="004410A2">
        <w:trPr>
          <w:cantSplit/>
          <w:trHeight w:val="40"/>
        </w:trPr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Вид продукции</w:t>
            </w:r>
          </w:p>
        </w:tc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Код</w:t>
            </w:r>
          </w:p>
        </w:tc>
        <w:tc>
          <w:tcPr>
            <w:tcW w:w="7164" w:type="dxa"/>
            <w:gridSpan w:val="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Продано – всего</w:t>
            </w:r>
          </w:p>
        </w:tc>
      </w:tr>
      <w:tr w:rsidR="00202406" w:rsidRPr="005920D0" w:rsidTr="004410A2">
        <w:trPr>
          <w:cantSplit/>
          <w:trHeight w:val="131"/>
        </w:trPr>
        <w:tc>
          <w:tcPr>
            <w:tcW w:w="29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количество, тонн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полная себестоимость проданной продукции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выручено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финансовые результаты</w:t>
            </w:r>
          </w:p>
        </w:tc>
      </w:tr>
      <w:tr w:rsidR="00202406" w:rsidRPr="005920D0" w:rsidTr="004410A2">
        <w:trPr>
          <w:cantSplit/>
          <w:trHeight w:val="318"/>
        </w:trPr>
        <w:tc>
          <w:tcPr>
            <w:tcW w:w="29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494CBE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 натуре</w:t>
            </w:r>
            <w:r w:rsidRPr="00494CBE">
              <w:rPr>
                <w:rFonts w:ascii="Times New Roman" w:hAnsi="Times New Roman"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sz w:val="14"/>
                <w:szCs w:val="14"/>
              </w:rPr>
              <w:t>в живом весе)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 зачетном весе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(в убойном весе)</w:t>
            </w: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прибыль</w:t>
            </w:r>
          </w:p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убыток</w:t>
            </w:r>
          </w:p>
        </w:tc>
      </w:tr>
      <w:tr w:rsidR="00202406" w:rsidRPr="005920D0" w:rsidTr="004410A2">
        <w:trPr>
          <w:trHeight w:val="72"/>
        </w:trPr>
        <w:tc>
          <w:tcPr>
            <w:tcW w:w="297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А</w:t>
            </w:r>
          </w:p>
        </w:tc>
        <w:tc>
          <w:tcPr>
            <w:tcW w:w="6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Б</w:t>
            </w:r>
          </w:p>
        </w:tc>
        <w:tc>
          <w:tcPr>
            <w:tcW w:w="10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26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02406" w:rsidRPr="005920D0" w:rsidRDefault="00202406" w:rsidP="004410A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ПРОДУКЦИЯ</w:t>
            </w:r>
          </w:p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ЖИВОТНОВОДСТВА</w:t>
            </w:r>
          </w:p>
        </w:tc>
        <w:tc>
          <w:tcPr>
            <w:tcW w:w="63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top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Скот и птица в живой массе (стр.0290</w:t>
            </w:r>
            <w:r>
              <w:rPr>
                <w:rFonts w:ascii="Times New Roman" w:hAnsi="Times New Roman"/>
                <w:sz w:val="16"/>
                <w:szCs w:val="16"/>
              </w:rPr>
              <w:t>, 0300, 0310, 0320, 0340, 0360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220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1" w:name="f7r220"/>
            <w:bookmarkEnd w:id="511"/>
            <w:r>
              <w:rPr>
                <w:rFonts w:ascii="Times New Roman" w:hAnsi="Times New Roman"/>
                <w:b/>
                <w:sz w:val="16"/>
                <w:szCs w:val="16"/>
              </w:rPr>
              <w:t>456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 xml:space="preserve">в том числе: </w:t>
            </w:r>
          </w:p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Продано на мясо (в живой массе):</w:t>
            </w:r>
          </w:p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крупный рогатый скот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 всего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230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2" w:name="f7r230"/>
            <w:bookmarkEnd w:id="512"/>
            <w:r>
              <w:rPr>
                <w:rFonts w:ascii="Times New Roman" w:hAnsi="Times New Roman"/>
                <w:b/>
                <w:sz w:val="16"/>
                <w:szCs w:val="16"/>
              </w:rPr>
              <w:t>370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3 698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1 184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2 514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Default="00202406" w:rsidP="004410A2">
            <w:pPr>
              <w:pStyle w:val="a3"/>
              <w:tabs>
                <w:tab w:val="left" w:pos="1398"/>
              </w:tabs>
              <w:ind w:firstLine="31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из стр. 230:</w:t>
            </w:r>
          </w:p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КРС молочного направления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00550B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0231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3" w:name="f7r231"/>
            <w:bookmarkEnd w:id="513"/>
            <w:r>
              <w:rPr>
                <w:rFonts w:ascii="Times New Roman" w:hAnsi="Times New Roman"/>
                <w:b/>
                <w:sz w:val="16"/>
                <w:szCs w:val="16"/>
              </w:rPr>
              <w:t>370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3 698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1 184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2 514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КРС мясного направления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00550B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0232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4" w:name="f7r232"/>
            <w:bookmarkEnd w:id="51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свиньи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0240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5" w:name="f7r240"/>
            <w:bookmarkEnd w:id="515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C24B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овцы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0250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6" w:name="f7r250"/>
            <w:bookmarkEnd w:id="516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птица всякая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260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7" w:name="f7r260"/>
            <w:bookmarkEnd w:id="517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 xml:space="preserve">лошади 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0270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8" w:name="f7r270"/>
            <w:bookmarkEnd w:id="518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tcBorders>
              <w:right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прочие животные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0280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19" w:name="f7r280"/>
            <w:bookmarkEnd w:id="519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Итого (сумма стр.</w:t>
            </w: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230+</w:t>
            </w: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240+</w:t>
            </w: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250+</w:t>
            </w:r>
          </w:p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260+</w:t>
            </w: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270+</w:t>
            </w:r>
            <w:r w:rsidRPr="002C294A">
              <w:rPr>
                <w:rFonts w:ascii="Times New Roman" w:hAnsi="Times New Roman"/>
                <w:sz w:val="16"/>
                <w:szCs w:val="16"/>
                <w:lang w:val="en-US"/>
              </w:rPr>
              <w:t>02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80)</w:t>
            </w:r>
          </w:p>
        </w:tc>
        <w:tc>
          <w:tcPr>
            <w:tcW w:w="636" w:type="dxa"/>
            <w:tcBorders>
              <w:top w:val="nil"/>
            </w:tcBorders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0290</w:t>
            </w:r>
          </w:p>
        </w:tc>
        <w:tc>
          <w:tcPr>
            <w:tcW w:w="1065" w:type="dxa"/>
            <w:tcBorders>
              <w:top w:val="nil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0" w:name="f7r290"/>
            <w:bookmarkEnd w:id="520"/>
            <w:r>
              <w:rPr>
                <w:rFonts w:ascii="Times New Roman" w:hAnsi="Times New Roman"/>
                <w:b/>
                <w:sz w:val="16"/>
                <w:szCs w:val="16"/>
              </w:rPr>
              <w:t>370</w:t>
            </w:r>
          </w:p>
        </w:tc>
        <w:tc>
          <w:tcPr>
            <w:tcW w:w="1157" w:type="dxa"/>
            <w:tcBorders>
              <w:top w:val="nil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</w:t>
            </w:r>
          </w:p>
        </w:tc>
        <w:tc>
          <w:tcPr>
            <w:tcW w:w="1252" w:type="dxa"/>
            <w:tcBorders>
              <w:top w:val="nil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3 698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1 184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2 514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Продано на племенные цели и прочая продажа (живая масса, кроме стр.0350):</w:t>
            </w:r>
          </w:p>
          <w:p w:rsidR="00202406" w:rsidRPr="0000550B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крупный рогатый скот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0300</w:t>
            </w:r>
          </w:p>
        </w:tc>
        <w:tc>
          <w:tcPr>
            <w:tcW w:w="1065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1" w:name="f7r300"/>
            <w:bookmarkEnd w:id="521"/>
            <w:r>
              <w:rPr>
                <w:rFonts w:ascii="Times New Roman" w:hAnsi="Times New Roman"/>
                <w:b/>
                <w:sz w:val="16"/>
                <w:szCs w:val="16"/>
              </w:rPr>
              <w:t>86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</w:t>
            </w:r>
          </w:p>
        </w:tc>
        <w:tc>
          <w:tcPr>
            <w:tcW w:w="117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566</w:t>
            </w: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321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Default="00202406" w:rsidP="004410A2">
            <w:pPr>
              <w:pStyle w:val="a3"/>
              <w:tabs>
                <w:tab w:val="left" w:pos="1398"/>
              </w:tabs>
              <w:ind w:firstLine="31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в том числе:</w:t>
            </w:r>
          </w:p>
          <w:p w:rsidR="00202406" w:rsidRPr="0000550B" w:rsidRDefault="00202406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молочного направления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0301</w:t>
            </w:r>
          </w:p>
        </w:tc>
        <w:tc>
          <w:tcPr>
            <w:tcW w:w="1065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2" w:name="f7r301"/>
            <w:bookmarkEnd w:id="522"/>
            <w:r>
              <w:rPr>
                <w:rFonts w:ascii="Times New Roman" w:hAnsi="Times New Roman"/>
                <w:b/>
                <w:sz w:val="16"/>
                <w:szCs w:val="16"/>
              </w:rPr>
              <w:t>86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</w:t>
            </w:r>
          </w:p>
        </w:tc>
        <w:tc>
          <w:tcPr>
            <w:tcW w:w="117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566</w:t>
            </w: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321</w:t>
            </w: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мясного направления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0302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3" w:name="f7r302"/>
            <w:bookmarkEnd w:id="523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свиньи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4" w:name="f7r310"/>
            <w:bookmarkEnd w:id="524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C24B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овцы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0320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5" w:name="f7r320"/>
            <w:bookmarkEnd w:id="525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птица взрослая и молодняк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0340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6" w:name="f7r340"/>
            <w:bookmarkEnd w:id="526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 xml:space="preserve">птица (суточные птенцы), </w:t>
            </w:r>
            <w:r>
              <w:rPr>
                <w:rFonts w:ascii="Times New Roman" w:hAnsi="Times New Roman"/>
                <w:sz w:val="16"/>
                <w:szCs w:val="16"/>
              </w:rPr>
              <w:t>тыс. гол.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0350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7" w:name="f7r350"/>
            <w:bookmarkEnd w:id="527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лошади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0360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8" w:name="f7r360"/>
            <w:bookmarkEnd w:id="528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139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Молоко цельное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0370</w:t>
            </w:r>
          </w:p>
        </w:tc>
        <w:tc>
          <w:tcPr>
            <w:tcW w:w="1065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29" w:name="f7r370"/>
            <w:bookmarkEnd w:id="529"/>
            <w:r>
              <w:rPr>
                <w:rFonts w:ascii="Times New Roman" w:hAnsi="Times New Roman"/>
                <w:b/>
                <w:sz w:val="16"/>
                <w:szCs w:val="16"/>
              </w:rPr>
              <w:t>5 807</w:t>
            </w:r>
          </w:p>
        </w:tc>
        <w:tc>
          <w:tcPr>
            <w:tcW w:w="1157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6 055</w:t>
            </w:r>
          </w:p>
        </w:tc>
        <w:tc>
          <w:tcPr>
            <w:tcW w:w="1252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5 538</w:t>
            </w:r>
          </w:p>
        </w:tc>
        <w:tc>
          <w:tcPr>
            <w:tcW w:w="117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6 847</w:t>
            </w:r>
          </w:p>
        </w:tc>
        <w:tc>
          <w:tcPr>
            <w:tcW w:w="126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1 309</w:t>
            </w: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Продукция животноводства собственного производства, реализованная в переработанном виде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bookmarkStart w:id="530" w:name="f7r380"/>
            <w:bookmarkEnd w:id="530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в 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0381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bookmarkStart w:id="531" w:name="f7r381"/>
            <w:bookmarkEnd w:id="531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Из строки 0380 реализовано:</w:t>
            </w:r>
          </w:p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молочные продукты (в пересчете на молоко)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0382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2" w:name="f7r382"/>
            <w:bookmarkEnd w:id="532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в 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0382а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bookmarkStart w:id="533" w:name="f7r382a"/>
            <w:bookmarkEnd w:id="533"/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мясо и мясопродукты (в пересчете на живой вес) – всего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0383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4" w:name="f7r383"/>
            <w:bookmarkEnd w:id="534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>т.ч.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0383а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5" w:name="f7r383a"/>
            <w:bookmarkEnd w:id="535"/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крупный рогатый скот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0384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6" w:name="f7r384"/>
            <w:bookmarkEnd w:id="536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61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в 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0384а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7" w:name="f7r384a"/>
            <w:bookmarkEnd w:id="537"/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свиньи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0385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8" w:name="f7r385"/>
            <w:bookmarkEnd w:id="538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612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в 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0385а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39" w:name="f7r385a"/>
            <w:bookmarkEnd w:id="539"/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C24B4A" w:rsidRDefault="00202406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овцы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0386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0" w:name="f7r386"/>
            <w:bookmarkEnd w:id="540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ind w:left="61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т.ч.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>стоимость переработки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0386а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1" w:name="f7r386a"/>
            <w:bookmarkEnd w:id="541"/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птица, всего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0387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2" w:name="f7r387"/>
            <w:bookmarkEnd w:id="542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left="612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в т.ч.: стоимость переработки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0387а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3" w:name="f7r387a"/>
            <w:bookmarkEnd w:id="543"/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95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 xml:space="preserve">из стр. 387: </w:t>
            </w:r>
          </w:p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- на внутренний рынок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0387</w:t>
            </w:r>
            <w:r w:rsidRPr="00202406"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4" w:name="f7r387b"/>
            <w:bookmarkEnd w:id="544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95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left="612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в т.ч.: стоимость переработки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0387c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5" w:name="f7r387c"/>
            <w:bookmarkEnd w:id="545"/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- на экспорт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0387</w:t>
            </w:r>
            <w:r w:rsidRPr="00202406">
              <w:rPr>
                <w:rFonts w:ascii="Times New Roman" w:hAnsi="Times New Roman"/>
                <w:sz w:val="16"/>
                <w:szCs w:val="16"/>
                <w:lang w:val="en-US"/>
              </w:rPr>
              <w:t>d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6" w:name="f7r387d"/>
            <w:bookmarkEnd w:id="546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left="612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в т.ч: стоимость переработки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0387</w:t>
            </w:r>
            <w:r w:rsidRPr="00202406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7" w:name="f7r387e"/>
            <w:bookmarkEnd w:id="547"/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рыба, ц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0388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8" w:name="f7r388"/>
            <w:bookmarkEnd w:id="548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601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 xml:space="preserve">в т.ч.: стоимость переработки 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0388а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49" w:name="f7r388a"/>
            <w:bookmarkEnd w:id="549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Шерсть всякая, ц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0390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0" w:name="f7r390"/>
            <w:bookmarkEnd w:id="550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Яйца, тыс. штук, всего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0400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1" w:name="f7r400"/>
            <w:bookmarkEnd w:id="551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318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 xml:space="preserve">из стр. 400: </w:t>
            </w:r>
          </w:p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- на внутренний рынок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0401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2" w:name="f7r401"/>
            <w:bookmarkEnd w:id="552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D5247" w:rsidRPr="002C294A" w:rsidTr="00202406">
        <w:trPr>
          <w:trHeight w:val="227"/>
        </w:trPr>
        <w:tc>
          <w:tcPr>
            <w:tcW w:w="2977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ind w:firstLine="460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- на экспорт</w:t>
            </w:r>
          </w:p>
        </w:tc>
        <w:tc>
          <w:tcPr>
            <w:tcW w:w="636" w:type="dxa"/>
            <w:vAlign w:val="center"/>
          </w:tcPr>
          <w:p w:rsidR="006D5247" w:rsidRPr="00202406" w:rsidRDefault="006D5247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0402</w:t>
            </w:r>
          </w:p>
        </w:tc>
        <w:tc>
          <w:tcPr>
            <w:tcW w:w="1065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3" w:name="f7r402"/>
            <w:bookmarkEnd w:id="553"/>
          </w:p>
        </w:tc>
        <w:tc>
          <w:tcPr>
            <w:tcW w:w="1157" w:type="dxa"/>
            <w:vAlign w:val="center"/>
          </w:tcPr>
          <w:p w:rsidR="006D5247" w:rsidRPr="00202406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6D5247" w:rsidRPr="002C294A" w:rsidRDefault="006D524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202406">
        <w:trPr>
          <w:trHeight w:val="227"/>
        </w:trPr>
        <w:tc>
          <w:tcPr>
            <w:tcW w:w="2977" w:type="dxa"/>
            <w:vAlign w:val="center"/>
          </w:tcPr>
          <w:p w:rsidR="00202406" w:rsidRPr="00202406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Мед, ц</w:t>
            </w:r>
          </w:p>
        </w:tc>
        <w:tc>
          <w:tcPr>
            <w:tcW w:w="636" w:type="dxa"/>
            <w:vAlign w:val="center"/>
          </w:tcPr>
          <w:p w:rsidR="00202406" w:rsidRPr="00202406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2406">
              <w:rPr>
                <w:rFonts w:ascii="Times New Roman" w:hAnsi="Times New Roman"/>
                <w:sz w:val="16"/>
                <w:szCs w:val="16"/>
              </w:rPr>
              <w:t>0410</w:t>
            </w:r>
          </w:p>
        </w:tc>
        <w:tc>
          <w:tcPr>
            <w:tcW w:w="1065" w:type="dxa"/>
            <w:vAlign w:val="center"/>
          </w:tcPr>
          <w:p w:rsidR="00202406" w:rsidRPr="00202406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4" w:name="f7r410"/>
            <w:bookmarkEnd w:id="554"/>
          </w:p>
        </w:tc>
        <w:tc>
          <w:tcPr>
            <w:tcW w:w="1157" w:type="dxa"/>
            <w:vAlign w:val="center"/>
          </w:tcPr>
          <w:p w:rsidR="00202406" w:rsidRPr="00202406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2406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Рыба прудовая, ц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0420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5" w:name="f7r420"/>
            <w:bookmarkEnd w:id="555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Продукция звероводства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0430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bookmarkStart w:id="556" w:name="f7r430"/>
            <w:bookmarkEnd w:id="556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227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Другая продукция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0440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bookmarkStart w:id="557" w:name="f7r440"/>
            <w:bookmarkEnd w:id="557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02406" w:rsidRPr="002C294A" w:rsidTr="004410A2">
        <w:trPr>
          <w:trHeight w:val="60"/>
        </w:trPr>
        <w:tc>
          <w:tcPr>
            <w:tcW w:w="2977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Итого по животноводству</w:t>
            </w:r>
            <w:r w:rsidRPr="002C294A">
              <w:rPr>
                <w:rFonts w:ascii="Times New Roman" w:hAnsi="Times New Roman"/>
                <w:sz w:val="16"/>
                <w:szCs w:val="16"/>
              </w:rPr>
              <w:t xml:space="preserve"> (сумма строк 0290-0380,0390-0440)</w:t>
            </w:r>
          </w:p>
        </w:tc>
        <w:tc>
          <w:tcPr>
            <w:tcW w:w="636" w:type="dxa"/>
            <w:vAlign w:val="center"/>
          </w:tcPr>
          <w:p w:rsidR="00202406" w:rsidRPr="002C294A" w:rsidRDefault="00202406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94A">
              <w:rPr>
                <w:rFonts w:ascii="Times New Roman" w:hAnsi="Times New Roman"/>
                <w:sz w:val="16"/>
                <w:szCs w:val="16"/>
              </w:rPr>
              <w:t>0450</w:t>
            </w:r>
          </w:p>
        </w:tc>
        <w:tc>
          <w:tcPr>
            <w:tcW w:w="1065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bookmarkStart w:id="558" w:name="f7r450"/>
            <w:bookmarkEnd w:id="558"/>
          </w:p>
        </w:tc>
        <w:tc>
          <w:tcPr>
            <w:tcW w:w="1157" w:type="dxa"/>
            <w:vAlign w:val="center"/>
          </w:tcPr>
          <w:p w:rsidR="00202406" w:rsidRPr="002C294A" w:rsidRDefault="00202406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294A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52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10 123</w:t>
            </w:r>
          </w:p>
        </w:tc>
        <w:tc>
          <w:tcPr>
            <w:tcW w:w="117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8 597</w:t>
            </w:r>
          </w:p>
        </w:tc>
        <w:tc>
          <w:tcPr>
            <w:tcW w:w="126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1 309</w:t>
            </w:r>
          </w:p>
        </w:tc>
        <w:tc>
          <w:tcPr>
            <w:tcW w:w="1260" w:type="dxa"/>
            <w:vAlign w:val="center"/>
          </w:tcPr>
          <w:p w:rsidR="00202406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2 835</w:t>
            </w:r>
          </w:p>
        </w:tc>
      </w:tr>
      <w:tr w:rsidR="00790554" w:rsidRPr="002C294A" w:rsidTr="004410A2">
        <w:trPr>
          <w:trHeight w:val="60"/>
        </w:trPr>
        <w:tc>
          <w:tcPr>
            <w:tcW w:w="2977" w:type="dxa"/>
            <w:vAlign w:val="center"/>
          </w:tcPr>
          <w:p w:rsidR="00790554" w:rsidRPr="002C294A" w:rsidRDefault="00790554" w:rsidP="004410A2">
            <w:pPr>
              <w:pStyle w:val="a3"/>
              <w:tabs>
                <w:tab w:val="left" w:pos="139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90554" w:rsidRPr="002C294A" w:rsidRDefault="00790554" w:rsidP="004410A2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:rsidR="00790554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7" w:type="dxa"/>
            <w:vAlign w:val="center"/>
          </w:tcPr>
          <w:p w:rsidR="00790554" w:rsidRPr="002C294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79055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B032F" w:rsidRPr="00B33DBC" w:rsidRDefault="00BB032F" w:rsidP="00E92920">
      <w:pPr>
        <w:pStyle w:val="a3"/>
        <w:rPr>
          <w:rFonts w:ascii="Times New Roman" w:hAnsi="Times New Roman"/>
          <w:b/>
          <w:u w:val="single"/>
        </w:rPr>
      </w:pPr>
      <w:r w:rsidRPr="00CE71A9">
        <w:rPr>
          <w:rFonts w:ascii="Times New Roman" w:hAnsi="Times New Roman"/>
          <w:sz w:val="16"/>
        </w:rPr>
        <w:br w:type="page"/>
      </w:r>
      <w:r w:rsidRPr="00B33DBC">
        <w:rPr>
          <w:rFonts w:ascii="Times New Roman" w:hAnsi="Times New Roman"/>
          <w:b/>
          <w:u w:val="single"/>
        </w:rPr>
        <w:t>Форма № 7-АПК лист 3</w:t>
      </w:r>
    </w:p>
    <w:tbl>
      <w:tblPr>
        <w:tblW w:w="10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46"/>
        <w:gridCol w:w="1155"/>
        <w:gridCol w:w="990"/>
        <w:gridCol w:w="1278"/>
        <w:gridCol w:w="1170"/>
        <w:gridCol w:w="1260"/>
        <w:gridCol w:w="1296"/>
      </w:tblGrid>
      <w:tr w:rsidR="00BB032F" w:rsidRPr="00CE71A9" w:rsidTr="00511B4C">
        <w:trPr>
          <w:cantSplit/>
          <w:trHeight w:val="227"/>
        </w:trPr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Вид продукции</w:t>
            </w:r>
          </w:p>
        </w:tc>
        <w:tc>
          <w:tcPr>
            <w:tcW w:w="546" w:type="dxa"/>
            <w:vMerge w:val="restart"/>
            <w:tcBorders>
              <w:top w:val="doub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Код</w:t>
            </w:r>
          </w:p>
        </w:tc>
        <w:tc>
          <w:tcPr>
            <w:tcW w:w="7149" w:type="dxa"/>
            <w:gridSpan w:val="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Продано – всего</w:t>
            </w:r>
          </w:p>
        </w:tc>
      </w:tr>
      <w:tr w:rsidR="00BB032F" w:rsidRPr="00CE71A9" w:rsidTr="00511B4C">
        <w:trPr>
          <w:cantSplit/>
          <w:trHeight w:val="227"/>
        </w:trPr>
        <w:tc>
          <w:tcPr>
            <w:tcW w:w="269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количество, тонн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полная себестоимость проданной продукции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выручено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финансовые результаты</w:t>
            </w:r>
          </w:p>
        </w:tc>
      </w:tr>
      <w:tr w:rsidR="00BB032F" w:rsidRPr="00CE71A9" w:rsidTr="00511B4C">
        <w:trPr>
          <w:cantSplit/>
          <w:trHeight w:val="227"/>
        </w:trPr>
        <w:tc>
          <w:tcPr>
            <w:tcW w:w="269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 натуре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в зачетном весе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прибыль</w:t>
            </w:r>
          </w:p>
        </w:tc>
        <w:tc>
          <w:tcPr>
            <w:tcW w:w="129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убыток</w:t>
            </w:r>
          </w:p>
        </w:tc>
      </w:tr>
      <w:tr w:rsidR="00BB032F" w:rsidRPr="00CE71A9" w:rsidTr="00511B4C">
        <w:trPr>
          <w:trHeight w:val="170"/>
        </w:trPr>
        <w:tc>
          <w:tcPr>
            <w:tcW w:w="269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А</w:t>
            </w:r>
          </w:p>
        </w:tc>
        <w:tc>
          <w:tcPr>
            <w:tcW w:w="5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Б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29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B032F" w:rsidRPr="005920D0" w:rsidRDefault="00BB032F" w:rsidP="005A6713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20D0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Продукция переработки покупного сырья</w:t>
            </w:r>
          </w:p>
        </w:tc>
        <w:tc>
          <w:tcPr>
            <w:tcW w:w="546" w:type="dxa"/>
            <w:tcBorders>
              <w:bottom w:val="nil"/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59" w:name="f7r460"/>
            <w:bookmarkEnd w:id="559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Продукция своих подсобных производств и промыслов (кроме продукции переработки сельхозпродуктов)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465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0" w:name="f7r465"/>
            <w:bookmarkEnd w:id="560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309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Продукция столовых и буфетов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470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1" w:name="f7r470"/>
            <w:bookmarkEnd w:id="561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BB032F" w:rsidRPr="00CE71A9" w:rsidTr="00511B4C">
        <w:trPr>
          <w:trHeight w:val="312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2B0DD6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 xml:space="preserve">Работы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 xml:space="preserve">услуги на сторону 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480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2" w:name="f7r480"/>
            <w:bookmarkEnd w:id="562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126E7" w:rsidRPr="00CE71A9" w:rsidTr="00511B4C">
        <w:trPr>
          <w:trHeight w:val="312"/>
        </w:trPr>
        <w:tc>
          <w:tcPr>
            <w:tcW w:w="2694" w:type="dxa"/>
            <w:tcBorders>
              <w:right w:val="nil"/>
            </w:tcBorders>
            <w:vAlign w:val="center"/>
          </w:tcPr>
          <w:p w:rsidR="006126E7" w:rsidRPr="00CE71A9" w:rsidRDefault="006126E7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покупных товарно-материальных ценностей через магазины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6126E7" w:rsidRDefault="006126E7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0481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29176C" w:rsidRDefault="006126E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3" w:name="f7r481"/>
            <w:bookmarkEnd w:id="563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29176C" w:rsidRDefault="006126E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29176C" w:rsidRDefault="006126E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29176C" w:rsidRDefault="006126E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29176C" w:rsidRDefault="006126E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E7" w:rsidRPr="0029176C" w:rsidRDefault="006126E7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2B0DD6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(стр</w:t>
            </w:r>
            <w:r w:rsidRPr="002B0DD6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0210+0450+0460+0465+0470+0480</w:t>
            </w:r>
            <w:r w:rsidR="00B3593A">
              <w:rPr>
                <w:rFonts w:ascii="Times New Roman" w:hAnsi="Times New Roman"/>
                <w:sz w:val="16"/>
                <w:szCs w:val="16"/>
              </w:rPr>
              <w:t>+481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48</w:t>
            </w:r>
            <w:r w:rsidR="002B0DD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4" w:name="f7r485"/>
            <w:bookmarkEnd w:id="564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11 196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9 431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1 361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3 126</w:t>
            </w: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2B0DD6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 xml:space="preserve">Прочие товарно-материальные ценности 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490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5" w:name="f7r490"/>
            <w:bookmarkEnd w:id="565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 xml:space="preserve">Реализация заготовленной продукции у населения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6" w:name="f7r500"/>
            <w:bookmarkEnd w:id="566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C294A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2C294A" w:rsidRPr="002C294A" w:rsidRDefault="002C294A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Основные средства, нематериальные активы и другие долгосрочные активы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294A" w:rsidRPr="002C294A" w:rsidRDefault="002C294A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0505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94A" w:rsidRPr="0029176C" w:rsidRDefault="002C294A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bookmarkStart w:id="567" w:name="f7r505"/>
            <w:bookmarkEnd w:id="567"/>
            <w:r w:rsidRPr="0029176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4A" w:rsidRPr="0029176C" w:rsidRDefault="002C294A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4A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4A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4A" w:rsidRPr="0029176C" w:rsidRDefault="002C294A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4A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672</w:t>
            </w:r>
          </w:p>
        </w:tc>
      </w:tr>
      <w:tr w:rsidR="00BB032F" w:rsidRPr="00CE71A9" w:rsidTr="00511B4C">
        <w:trPr>
          <w:trHeight w:val="352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Всего (стр.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B0DD6">
              <w:rPr>
                <w:rFonts w:ascii="Times New Roman" w:hAnsi="Times New Roman"/>
                <w:sz w:val="16"/>
                <w:szCs w:val="16"/>
              </w:rPr>
              <w:t>485+0490+0500</w:t>
            </w:r>
            <w:r w:rsidR="00B64A9F">
              <w:rPr>
                <w:rFonts w:ascii="Times New Roman" w:hAnsi="Times New Roman"/>
                <w:sz w:val="16"/>
                <w:szCs w:val="16"/>
              </w:rPr>
              <w:t>+0505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8" w:name="f7r510"/>
            <w:bookmarkEnd w:id="568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12 120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9 683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1 361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3 798</w:t>
            </w: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 xml:space="preserve">Из строки 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510:</w:t>
            </w:r>
          </w:p>
          <w:p w:rsidR="00BB032F" w:rsidRPr="00CE71A9" w:rsidRDefault="00BB032F" w:rsidP="005A6713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реализация товаров через фирменные магазины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CE71A9">
              <w:rPr>
                <w:rFonts w:ascii="Times New Roman" w:hAnsi="Times New Roman"/>
                <w:sz w:val="16"/>
                <w:szCs w:val="16"/>
              </w:rPr>
              <w:t>511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69" w:name="f7r511"/>
            <w:bookmarkEnd w:id="569"/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76C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B032F" w:rsidRPr="00CE71A9" w:rsidTr="00511B4C">
        <w:trPr>
          <w:trHeight w:val="454"/>
        </w:trPr>
        <w:tc>
          <w:tcPr>
            <w:tcW w:w="2694" w:type="dxa"/>
            <w:tcBorders>
              <w:right w:val="nil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Из строки 0370:</w:t>
            </w:r>
          </w:p>
          <w:p w:rsidR="00BB032F" w:rsidRPr="00CE71A9" w:rsidRDefault="00BB032F" w:rsidP="005A6713">
            <w:pPr>
              <w:pStyle w:val="a3"/>
              <w:tabs>
                <w:tab w:val="left" w:pos="1398"/>
              </w:tabs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реализация молока, закупленного у населения по договорам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CE71A9" w:rsidRDefault="00BB032F" w:rsidP="005A6713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1A9">
              <w:rPr>
                <w:rFonts w:ascii="Times New Roman" w:hAnsi="Times New Roman"/>
                <w:sz w:val="16"/>
                <w:szCs w:val="16"/>
              </w:rPr>
              <w:t>0512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570" w:name="f7r512"/>
            <w:bookmarkEnd w:id="570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2F" w:rsidRPr="0029176C" w:rsidRDefault="00BB032F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B032F" w:rsidRPr="00CE71A9" w:rsidRDefault="00BB032F" w:rsidP="00BB032F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CE71A9">
        <w:rPr>
          <w:rFonts w:ascii="Times New Roman" w:hAnsi="Times New Roman"/>
          <w:b/>
          <w:sz w:val="18"/>
          <w:szCs w:val="18"/>
        </w:rPr>
        <w:t>Справки</w:t>
      </w:r>
    </w:p>
    <w:tbl>
      <w:tblPr>
        <w:tblW w:w="10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09"/>
        <w:gridCol w:w="2081"/>
        <w:gridCol w:w="810"/>
        <w:gridCol w:w="709"/>
        <w:gridCol w:w="3449"/>
      </w:tblGrid>
      <w:tr w:rsidR="00BB032F" w:rsidRPr="00CE71A9" w:rsidTr="001A5FAB">
        <w:trPr>
          <w:trHeight w:val="397"/>
        </w:trPr>
        <w:tc>
          <w:tcPr>
            <w:tcW w:w="6294" w:type="dxa"/>
            <w:gridSpan w:val="4"/>
            <w:vAlign w:val="center"/>
          </w:tcPr>
          <w:p w:rsidR="00BB032F" w:rsidRPr="00E54263" w:rsidRDefault="00BB032F" w:rsidP="001A5FA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Количество магазинов – всего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(0530)</w:t>
            </w:r>
          </w:p>
        </w:tc>
        <w:tc>
          <w:tcPr>
            <w:tcW w:w="3449" w:type="dxa"/>
            <w:tcBorders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bookmarkStart w:id="571" w:name="f7r530"/>
            <w:bookmarkEnd w:id="571"/>
          </w:p>
        </w:tc>
      </w:tr>
      <w:tr w:rsidR="00BB032F" w:rsidRPr="00CE71A9" w:rsidTr="001A5FAB">
        <w:trPr>
          <w:trHeight w:val="397"/>
        </w:trPr>
        <w:tc>
          <w:tcPr>
            <w:tcW w:w="6294" w:type="dxa"/>
            <w:gridSpan w:val="4"/>
            <w:vAlign w:val="center"/>
          </w:tcPr>
          <w:p w:rsidR="00BB032F" w:rsidRPr="00E54263" w:rsidRDefault="00BB032F" w:rsidP="001A5FAB">
            <w:pPr>
              <w:pStyle w:val="a3"/>
              <w:ind w:left="743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в том числе получивших статус «фирменный»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(0531)</w:t>
            </w:r>
          </w:p>
        </w:tc>
        <w:tc>
          <w:tcPr>
            <w:tcW w:w="3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72" w:name="f7r531"/>
            <w:bookmarkEnd w:id="572"/>
          </w:p>
        </w:tc>
      </w:tr>
      <w:tr w:rsidR="00BB032F" w:rsidRPr="00CE71A9" w:rsidTr="001A5FAB">
        <w:trPr>
          <w:trHeight w:val="397"/>
        </w:trPr>
        <w:tc>
          <w:tcPr>
            <w:tcW w:w="6294" w:type="dxa"/>
            <w:gridSpan w:val="4"/>
            <w:vAlign w:val="center"/>
          </w:tcPr>
          <w:p w:rsidR="00BB032F" w:rsidRPr="00E54263" w:rsidRDefault="00BB032F" w:rsidP="001A5FA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Объем розничного товарооборота – всего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(0540)</w:t>
            </w:r>
          </w:p>
        </w:tc>
        <w:tc>
          <w:tcPr>
            <w:tcW w:w="3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046EB1" w:rsidRDefault="001A5FAB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573" w:name="f7r540"/>
            <w:bookmarkEnd w:id="573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046EB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68698F" w:rsidRPr="00046EB1">
              <w:rPr>
                <w:rFonts w:ascii="Times New Roman" w:hAnsi="Times New Roman"/>
                <w:sz w:val="18"/>
                <w:szCs w:val="18"/>
              </w:rPr>
              <w:t>тыс</w:t>
            </w:r>
            <w:r w:rsidR="00BB032F" w:rsidRPr="00046EB1">
              <w:rPr>
                <w:rFonts w:ascii="Times New Roman" w:hAnsi="Times New Roman"/>
                <w:sz w:val="18"/>
                <w:szCs w:val="18"/>
              </w:rPr>
              <w:t>.</w:t>
            </w:r>
            <w:r w:rsidR="003570F4" w:rsidRPr="00046E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B032F" w:rsidRPr="00046EB1">
              <w:rPr>
                <w:rFonts w:ascii="Times New Roman" w:hAnsi="Times New Roman"/>
                <w:sz w:val="18"/>
                <w:szCs w:val="18"/>
              </w:rPr>
              <w:t>руб.;</w:t>
            </w:r>
          </w:p>
        </w:tc>
      </w:tr>
      <w:tr w:rsidR="00BB032F" w:rsidRPr="00CE71A9" w:rsidTr="001A5FAB">
        <w:trPr>
          <w:trHeight w:val="397"/>
        </w:trPr>
        <w:tc>
          <w:tcPr>
            <w:tcW w:w="6294" w:type="dxa"/>
            <w:gridSpan w:val="4"/>
            <w:vAlign w:val="center"/>
          </w:tcPr>
          <w:p w:rsidR="00BB032F" w:rsidRPr="00E54263" w:rsidRDefault="00BB032F" w:rsidP="001A5FAB">
            <w:pPr>
              <w:pStyle w:val="a3"/>
              <w:ind w:left="743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в том числе продовольственных товаров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263">
              <w:rPr>
                <w:rFonts w:ascii="Times New Roman" w:hAnsi="Times New Roman"/>
                <w:sz w:val="18"/>
                <w:szCs w:val="18"/>
              </w:rPr>
              <w:t>(0541)</w:t>
            </w:r>
          </w:p>
        </w:tc>
        <w:tc>
          <w:tcPr>
            <w:tcW w:w="3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046EB1" w:rsidRDefault="001A5FAB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574" w:name="f7r541"/>
            <w:bookmarkEnd w:id="574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046EB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68698F" w:rsidRPr="00046EB1">
              <w:rPr>
                <w:rFonts w:ascii="Times New Roman" w:hAnsi="Times New Roman"/>
                <w:sz w:val="18"/>
                <w:szCs w:val="18"/>
              </w:rPr>
              <w:t>тыс</w:t>
            </w:r>
            <w:r w:rsidR="00BB032F" w:rsidRPr="00046EB1">
              <w:rPr>
                <w:rFonts w:ascii="Times New Roman" w:hAnsi="Times New Roman"/>
                <w:sz w:val="18"/>
                <w:szCs w:val="18"/>
              </w:rPr>
              <w:t>.</w:t>
            </w:r>
            <w:r w:rsidR="003570F4" w:rsidRPr="00046E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B032F" w:rsidRPr="00046EB1">
              <w:rPr>
                <w:rFonts w:ascii="Times New Roman" w:hAnsi="Times New Roman"/>
                <w:sz w:val="18"/>
                <w:szCs w:val="18"/>
              </w:rPr>
              <w:t>руб.;</w:t>
            </w:r>
          </w:p>
        </w:tc>
      </w:tr>
      <w:tr w:rsidR="00BB032F" w:rsidRPr="00CE71A9" w:rsidTr="001A5FAB">
        <w:trPr>
          <w:trHeight w:val="138"/>
        </w:trPr>
        <w:tc>
          <w:tcPr>
            <w:tcW w:w="6294" w:type="dxa"/>
            <w:gridSpan w:val="4"/>
            <w:vAlign w:val="center"/>
          </w:tcPr>
          <w:p w:rsidR="00BB032F" w:rsidRPr="00037EEA" w:rsidRDefault="00BB032F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single" w:sz="4" w:space="0" w:color="auto"/>
            </w:tcBorders>
            <w:vAlign w:val="center"/>
          </w:tcPr>
          <w:p w:rsidR="00BB032F" w:rsidRPr="00CE71A9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B032F" w:rsidRPr="00CE71A9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626BDE">
              <w:rPr>
                <w:rFonts w:ascii="Times New Roman" w:hAnsi="Times New Roman"/>
                <w:b/>
                <w:sz w:val="18"/>
                <w:szCs w:val="18"/>
              </w:rPr>
              <w:t>Справочно:</w:t>
            </w:r>
          </w:p>
          <w:p w:rsidR="00BB032F" w:rsidRPr="00626BDE" w:rsidRDefault="00BB032F" w:rsidP="001A5FA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626BDE">
              <w:rPr>
                <w:rFonts w:ascii="Times New Roman" w:hAnsi="Times New Roman"/>
                <w:sz w:val="18"/>
                <w:szCs w:val="18"/>
              </w:rPr>
              <w:t>Реализовано льнотресты, тонн: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Код</w:t>
            </w:r>
          </w:p>
        </w:tc>
        <w:tc>
          <w:tcPr>
            <w:tcW w:w="2081" w:type="dxa"/>
            <w:vAlign w:val="center"/>
          </w:tcPr>
          <w:p w:rsidR="00BB032F" w:rsidRPr="00CE71A9" w:rsidRDefault="00BB032F" w:rsidP="001A5FAB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pStyle w:val="a3"/>
              <w:ind w:left="14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26BDE">
              <w:rPr>
                <w:rFonts w:ascii="Times New Roman" w:hAnsi="Times New Roman"/>
                <w:sz w:val="18"/>
                <w:szCs w:val="18"/>
              </w:rPr>
              <w:t>несортовой…………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0550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tabs>
                <w:tab w:val="left" w:pos="1398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75" w:name="f7r550"/>
            <w:bookmarkEnd w:id="575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BB032F" w:rsidRPr="00626BDE" w:rsidRDefault="00BB032F" w:rsidP="001A5FAB">
            <w:pPr>
              <w:pStyle w:val="a3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626BDE">
              <w:rPr>
                <w:rFonts w:ascii="Times New Roman" w:hAnsi="Times New Roman"/>
                <w:sz w:val="18"/>
                <w:szCs w:val="18"/>
              </w:rPr>
              <w:t>номером 0,5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bookmarkStart w:id="576" w:name="f7r551"/>
            <w:bookmarkEnd w:id="576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ind w:left="142"/>
              <w:rPr>
                <w:sz w:val="18"/>
                <w:szCs w:val="18"/>
              </w:rPr>
            </w:pPr>
            <w:r w:rsidRPr="00626BDE">
              <w:rPr>
                <w:sz w:val="18"/>
                <w:szCs w:val="18"/>
              </w:rPr>
              <w:t>номером 0,75.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0552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77" w:name="f7r552"/>
            <w:bookmarkEnd w:id="577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ind w:left="142"/>
              <w:rPr>
                <w:sz w:val="18"/>
                <w:szCs w:val="18"/>
              </w:rPr>
            </w:pPr>
            <w:r w:rsidRPr="00626BDE">
              <w:rPr>
                <w:sz w:val="18"/>
                <w:szCs w:val="18"/>
              </w:rPr>
              <w:t>номером 1,0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0553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78" w:name="f7r553"/>
            <w:bookmarkEnd w:id="578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ind w:left="142"/>
              <w:rPr>
                <w:sz w:val="18"/>
                <w:szCs w:val="18"/>
              </w:rPr>
            </w:pPr>
            <w:r w:rsidRPr="00626BDE">
              <w:rPr>
                <w:sz w:val="18"/>
                <w:szCs w:val="18"/>
              </w:rPr>
              <w:t>номером 1,25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0554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79" w:name="f7r554"/>
            <w:bookmarkEnd w:id="579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ind w:left="142"/>
              <w:rPr>
                <w:sz w:val="18"/>
                <w:szCs w:val="18"/>
              </w:rPr>
            </w:pPr>
            <w:r w:rsidRPr="00626BDE">
              <w:rPr>
                <w:sz w:val="18"/>
                <w:szCs w:val="18"/>
              </w:rPr>
              <w:t>номером 1,5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0555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80" w:name="f7r555"/>
            <w:bookmarkEnd w:id="580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ind w:left="142"/>
              <w:rPr>
                <w:sz w:val="18"/>
                <w:szCs w:val="18"/>
              </w:rPr>
            </w:pPr>
            <w:r w:rsidRPr="00626BDE">
              <w:rPr>
                <w:sz w:val="18"/>
                <w:szCs w:val="18"/>
              </w:rPr>
              <w:t>номером 1,75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0556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81" w:name="f7r556"/>
            <w:bookmarkEnd w:id="581"/>
          </w:p>
        </w:tc>
      </w:tr>
      <w:tr w:rsidR="00BB032F" w:rsidRPr="0029176C" w:rsidTr="001A5FAB">
        <w:trPr>
          <w:gridAfter w:val="3"/>
          <w:wAfter w:w="4968" w:type="dxa"/>
          <w:trHeight w:val="34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ind w:left="142"/>
              <w:rPr>
                <w:sz w:val="18"/>
                <w:szCs w:val="18"/>
                <w:lang w:val="en-US"/>
              </w:rPr>
            </w:pPr>
            <w:r w:rsidRPr="00626BDE">
              <w:rPr>
                <w:sz w:val="18"/>
                <w:szCs w:val="18"/>
              </w:rPr>
              <w:t>номером 2,0 и выше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0557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82" w:name="f7r557"/>
            <w:bookmarkEnd w:id="582"/>
          </w:p>
        </w:tc>
      </w:tr>
      <w:tr w:rsidR="00BB032F" w:rsidRPr="0029176C" w:rsidTr="001A5FAB">
        <w:trPr>
          <w:gridAfter w:val="3"/>
          <w:wAfter w:w="4968" w:type="dxa"/>
          <w:trHeight w:val="510"/>
        </w:trPr>
        <w:tc>
          <w:tcPr>
            <w:tcW w:w="2694" w:type="dxa"/>
            <w:vAlign w:val="center"/>
          </w:tcPr>
          <w:p w:rsidR="00BB032F" w:rsidRPr="00626BDE" w:rsidRDefault="00BB032F" w:rsidP="001A5FAB">
            <w:pPr>
              <w:rPr>
                <w:sz w:val="18"/>
                <w:szCs w:val="18"/>
              </w:rPr>
            </w:pPr>
            <w:r w:rsidRPr="00626BDE">
              <w:rPr>
                <w:sz w:val="18"/>
                <w:szCs w:val="18"/>
              </w:rPr>
              <w:t>Реализовано льнотресты в пересчете на льноволокно, тонн</w:t>
            </w:r>
          </w:p>
        </w:tc>
        <w:tc>
          <w:tcPr>
            <w:tcW w:w="709" w:type="dxa"/>
            <w:vAlign w:val="center"/>
          </w:tcPr>
          <w:p w:rsidR="00BB032F" w:rsidRPr="00E54263" w:rsidRDefault="00BB032F" w:rsidP="001A5FAB">
            <w:pPr>
              <w:pStyle w:val="a3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E54263">
              <w:rPr>
                <w:rFonts w:ascii="Times New Roman" w:hAnsi="Times New Roman"/>
                <w:sz w:val="17"/>
                <w:szCs w:val="17"/>
              </w:rPr>
              <w:t>0558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32F" w:rsidRPr="0029176C" w:rsidRDefault="00BB032F" w:rsidP="001A5FA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bookmarkStart w:id="583" w:name="f7r558"/>
            <w:bookmarkEnd w:id="583"/>
          </w:p>
        </w:tc>
      </w:tr>
    </w:tbl>
    <w:p w:rsidR="003570F4" w:rsidRDefault="003570F4" w:rsidP="00BB032F">
      <w:pPr>
        <w:pStyle w:val="a3"/>
        <w:rPr>
          <w:rFonts w:ascii="Times New Roman" w:hAnsi="Times New Roman"/>
          <w:b/>
          <w:sz w:val="16"/>
          <w:lang w:val="en-US"/>
        </w:rPr>
      </w:pPr>
    </w:p>
    <w:p w:rsidR="00E92920" w:rsidRPr="00E92920" w:rsidRDefault="00E92920" w:rsidP="00BB032F">
      <w:pPr>
        <w:pStyle w:val="a3"/>
        <w:rPr>
          <w:rFonts w:ascii="Times New Roman" w:hAnsi="Times New Roman"/>
          <w:b/>
          <w:sz w:val="16"/>
          <w:lang w:val="en-US"/>
        </w:rPr>
      </w:pPr>
    </w:p>
    <w:bookmarkEnd w:id="479"/>
    <w:p w:rsidR="00330806" w:rsidRPr="00B33DBC" w:rsidRDefault="00BB032F" w:rsidP="00330806">
      <w:pPr>
        <w:pStyle w:val="a3"/>
        <w:jc w:val="right"/>
        <w:rPr>
          <w:rFonts w:ascii="Times New Roman" w:hAnsi="Times New Roman"/>
          <w:b/>
          <w:u w:val="single"/>
        </w:rPr>
      </w:pPr>
      <w:r w:rsidRPr="00CE71A9">
        <w:rPr>
          <w:rFonts w:ascii="Times New Roman" w:hAnsi="Times New Roman"/>
          <w:b/>
          <w:sz w:val="16"/>
        </w:rPr>
        <w:br w:type="page"/>
      </w:r>
      <w:bookmarkStart w:id="584" w:name="f8"/>
      <w:r w:rsidR="00330806" w:rsidRPr="00B33DBC">
        <w:rPr>
          <w:rFonts w:ascii="Times New Roman" w:hAnsi="Times New Roman"/>
          <w:b/>
          <w:u w:val="single"/>
        </w:rPr>
        <w:t>Форма № 8-АПК лист 1</w:t>
      </w:r>
    </w:p>
    <w:p w:rsidR="00330806" w:rsidRPr="00E117E1" w:rsidRDefault="00330806" w:rsidP="00330806">
      <w:pPr>
        <w:pStyle w:val="a3"/>
        <w:jc w:val="center"/>
        <w:rPr>
          <w:rFonts w:ascii="Times New Roman" w:hAnsi="Times New Roman"/>
          <w:sz w:val="16"/>
        </w:rPr>
      </w:pPr>
      <w:r w:rsidRPr="00E117E1">
        <w:rPr>
          <w:rFonts w:ascii="Times New Roman" w:hAnsi="Times New Roman"/>
          <w:b/>
          <w:sz w:val="18"/>
        </w:rPr>
        <w:t>ЗАТРАТЫ НА ОСНОВНОЕ ПРОИЗВОДСТВО</w:t>
      </w:r>
    </w:p>
    <w:tbl>
      <w:tblPr>
        <w:tblpPr w:leftFromText="180" w:rightFromText="180" w:vertAnchor="text" w:horzAnchor="margin" w:tblpY="24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1134"/>
        <w:gridCol w:w="550"/>
        <w:gridCol w:w="442"/>
        <w:gridCol w:w="1118"/>
        <w:gridCol w:w="741"/>
        <w:gridCol w:w="582"/>
        <w:gridCol w:w="237"/>
        <w:gridCol w:w="599"/>
        <w:gridCol w:w="268"/>
        <w:gridCol w:w="819"/>
        <w:gridCol w:w="30"/>
      </w:tblGrid>
      <w:tr w:rsidR="00907088" w:rsidRPr="00E117E1" w:rsidTr="00907088">
        <w:trPr>
          <w:gridAfter w:val="1"/>
          <w:wAfter w:w="30" w:type="dxa"/>
          <w:cantSplit/>
          <w:trHeight w:val="284"/>
        </w:trPr>
        <w:tc>
          <w:tcPr>
            <w:tcW w:w="3794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Элементы затрат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1684" w:type="dxa"/>
            <w:gridSpan w:val="2"/>
            <w:vMerge w:val="restart"/>
            <w:tcBorders>
              <w:top w:val="double" w:sz="4" w:space="0" w:color="auto"/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Всего на основное производство</w:t>
            </w:r>
          </w:p>
        </w:tc>
        <w:tc>
          <w:tcPr>
            <w:tcW w:w="3120" w:type="dxa"/>
            <w:gridSpan w:val="5"/>
            <w:tcBorders>
              <w:top w:val="double" w:sz="4" w:space="0" w:color="auto"/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В том числе на производство продукции</w:t>
            </w:r>
          </w:p>
        </w:tc>
        <w:tc>
          <w:tcPr>
            <w:tcW w:w="1686" w:type="dxa"/>
            <w:gridSpan w:val="3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Всего на основное производство за аналогичный период прошлого года</w:t>
            </w:r>
          </w:p>
        </w:tc>
      </w:tr>
      <w:tr w:rsidR="00907088" w:rsidRPr="00E117E1" w:rsidTr="00907088">
        <w:trPr>
          <w:gridAfter w:val="1"/>
          <w:wAfter w:w="30" w:type="dxa"/>
          <w:cantSplit/>
          <w:trHeight w:val="284"/>
        </w:trPr>
        <w:tc>
          <w:tcPr>
            <w:tcW w:w="3794" w:type="dxa"/>
            <w:vMerge/>
            <w:tcBorders>
              <w:left w:val="double" w:sz="4" w:space="0" w:color="auto"/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4" w:type="dxa"/>
            <w:gridSpan w:val="2"/>
            <w:vMerge/>
            <w:tcBorders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растениеводства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:rsidR="00907088" w:rsidRPr="0016354F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животноводства</w:t>
            </w:r>
          </w:p>
        </w:tc>
        <w:tc>
          <w:tcPr>
            <w:tcW w:w="1686" w:type="dxa"/>
            <w:gridSpan w:val="3"/>
            <w:vMerge/>
            <w:tcBorders>
              <w:bottom w:val="nil"/>
              <w:right w:val="doub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7088" w:rsidRPr="00E117E1" w:rsidTr="00907088">
        <w:trPr>
          <w:gridAfter w:val="1"/>
          <w:wAfter w:w="30" w:type="dxa"/>
          <w:trHeight w:val="170"/>
        </w:trPr>
        <w:tc>
          <w:tcPr>
            <w:tcW w:w="37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bottom w:val="doub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686" w:type="dxa"/>
            <w:gridSpan w:val="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16354F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354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046EB1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>Затраты на оплату труда с отчислениями на социальные нужды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85" w:name="f8r100"/>
            <w:bookmarkEnd w:id="585"/>
            <w:r>
              <w:rPr>
                <w:rFonts w:ascii="Times New Roman" w:hAnsi="Times New Roman"/>
                <w:b/>
              </w:rPr>
              <w:t>4 501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1 175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3 326</w:t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3 604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046EB1">
              <w:rPr>
                <w:rFonts w:ascii="Times New Roman" w:hAnsi="Times New Roman"/>
                <w:b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Материальные затраты, вошедшие в себестоимость продукции </w:t>
            </w:r>
            <w:r w:rsidRPr="00C34DE2">
              <w:rPr>
                <w:rFonts w:ascii="Times New Roman" w:hAnsi="Times New Roman"/>
                <w:sz w:val="16"/>
                <w:szCs w:val="16"/>
              </w:rPr>
              <w:t>(сумма кодов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34DE2">
              <w:rPr>
                <w:rFonts w:ascii="Times New Roman" w:hAnsi="Times New Roman"/>
                <w:sz w:val="14"/>
                <w:szCs w:val="14"/>
              </w:rPr>
              <w:t>201,202,203,204,205,206,207,208,209,210,211,21</w:t>
            </w: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Pr="00C34DE2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86" w:name="f8r200"/>
            <w:bookmarkEnd w:id="586"/>
            <w:r>
              <w:rPr>
                <w:rFonts w:ascii="Times New Roman" w:hAnsi="Times New Roman"/>
                <w:b/>
              </w:rPr>
              <w:t>10 329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7 251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11 140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семена и посадочный материал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201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87" w:name="f8r201"/>
            <w:bookmarkEnd w:id="587"/>
            <w:r>
              <w:rPr>
                <w:rFonts w:ascii="Times New Roman" w:hAnsi="Times New Roman"/>
                <w:b/>
              </w:rPr>
              <w:t>496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498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52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/>
                <w:sz w:val="16"/>
                <w:szCs w:val="16"/>
              </w:rPr>
              <w:t>: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 покупные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88" w:name="f8r201a"/>
            <w:bookmarkEnd w:id="588"/>
            <w:r>
              <w:rPr>
                <w:rFonts w:ascii="Times New Roman" w:hAnsi="Times New Roman"/>
                <w:b/>
              </w:rPr>
              <w:t>291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 w:firstLine="457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201б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89" w:name="f8r201b"/>
            <w:bookmarkEnd w:id="589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 xml:space="preserve">корма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202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0" w:name="f8r202"/>
            <w:bookmarkEnd w:id="590"/>
            <w:r>
              <w:rPr>
                <w:rFonts w:ascii="Times New Roman" w:hAnsi="Times New Roman"/>
                <w:b/>
              </w:rPr>
              <w:t>5 385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5 385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5 355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52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/>
                <w:sz w:val="16"/>
                <w:szCs w:val="16"/>
              </w:rPr>
              <w:t>: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 покупные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1" w:name="f8r202a"/>
            <w:bookmarkEnd w:id="591"/>
            <w:r>
              <w:rPr>
                <w:rFonts w:ascii="Times New Roman" w:hAnsi="Times New Roman"/>
                <w:b/>
              </w:rPr>
              <w:t>1 918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1 918</w:t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1 607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 w:firstLine="457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72731B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202б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2" w:name="f8r202b"/>
            <w:bookmarkEnd w:id="592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прочая продукция сельского хозяйства (навоз, подстилка, яйца для инкубации)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203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3" w:name="f8r203"/>
            <w:bookmarkEnd w:id="593"/>
            <w:r>
              <w:rPr>
                <w:rFonts w:ascii="Times New Roman" w:hAnsi="Times New Roman"/>
                <w:b/>
              </w:rPr>
              <w:t>232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405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минеральные удобрения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204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4" w:name="f8r204"/>
            <w:bookmarkEnd w:id="594"/>
            <w:r>
              <w:rPr>
                <w:rFonts w:ascii="Times New Roman" w:hAnsi="Times New Roman"/>
                <w:b/>
              </w:rPr>
              <w:t>723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721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 w:firstLine="457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204а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5" w:name="f8r204a"/>
            <w:bookmarkEnd w:id="595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средства защиты растений и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205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6" w:name="f8r205"/>
            <w:bookmarkEnd w:id="596"/>
            <w:r>
              <w:rPr>
                <w:rFonts w:ascii="Times New Roman" w:hAnsi="Times New Roman"/>
                <w:b/>
              </w:rPr>
              <w:t>219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278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 w:firstLine="457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205а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7" w:name="f8r205a"/>
            <w:bookmarkEnd w:id="597"/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нефтепродукты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206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8" w:name="f8r206"/>
            <w:bookmarkEnd w:id="598"/>
            <w:r>
              <w:rPr>
                <w:rFonts w:ascii="Times New Roman" w:hAnsi="Times New Roman"/>
                <w:b/>
              </w:rPr>
              <w:t>1 695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847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1 487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 w:firstLine="457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206а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599" w:name="f8r206a"/>
            <w:bookmarkEnd w:id="599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A338FD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энергия всех видов </w:t>
            </w:r>
            <w:r w:rsidRPr="00A338FD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электрическая, тепловая)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207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0" w:name="f8r207"/>
            <w:bookmarkEnd w:id="600"/>
            <w:r>
              <w:rPr>
                <w:rFonts w:ascii="Times New Roman" w:hAnsi="Times New Roman"/>
                <w:b/>
              </w:rPr>
              <w:t>315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274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235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газ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208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1" w:name="f8r208"/>
            <w:bookmarkEnd w:id="601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 xml:space="preserve">топливо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209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2" w:name="f8r209"/>
            <w:bookmarkEnd w:id="602"/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запасные части, ремонтные, строительные и прочие материалы для ремонтов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3" w:name="f8r210"/>
            <w:bookmarkEnd w:id="603"/>
            <w:r>
              <w:rPr>
                <w:rFonts w:ascii="Times New Roman" w:hAnsi="Times New Roman"/>
                <w:b/>
              </w:rPr>
              <w:t>821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572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1 063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 w:firstLine="457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210а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4" w:name="f8r210a"/>
            <w:bookmarkEnd w:id="604"/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сырье и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 материалы </w:t>
            </w:r>
            <w:r>
              <w:rPr>
                <w:rFonts w:ascii="Times New Roman" w:hAnsi="Times New Roman"/>
                <w:sz w:val="16"/>
                <w:szCs w:val="16"/>
              </w:rPr>
              <w:t>, используемые для переработки на промышленных и подсобных производствах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5" w:name="f8r211"/>
            <w:bookmarkEnd w:id="605"/>
            <w:r>
              <w:rPr>
                <w:rFonts w:ascii="Times New Roman" w:hAnsi="Times New Roman"/>
                <w:b/>
              </w:rPr>
              <w:t>360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1 034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6722FA">
              <w:rPr>
                <w:rFonts w:ascii="Times New Roman" w:hAnsi="Times New Roman"/>
                <w:sz w:val="16"/>
                <w:szCs w:val="16"/>
              </w:rPr>
              <w:t>из них: импортного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211a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6" w:name="f8r211a"/>
            <w:bookmarkEnd w:id="606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612" w:hanging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Прочие материальные затраты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212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7" w:name="f8r212"/>
            <w:bookmarkEnd w:id="607"/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DA2F18" w:rsidRDefault="00907088" w:rsidP="00907088">
            <w:pPr>
              <w:pStyle w:val="a3"/>
              <w:ind w:left="612" w:hanging="612"/>
              <w:rPr>
                <w:rFonts w:ascii="Times New Roman" w:hAnsi="Times New Roman"/>
                <w:sz w:val="16"/>
                <w:szCs w:val="16"/>
              </w:rPr>
            </w:pPr>
            <w:r w:rsidRPr="00046EB1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  <w:r w:rsidRPr="00E25975">
              <w:rPr>
                <w:rFonts w:ascii="Times New Roman" w:hAnsi="Times New Roman"/>
                <w:sz w:val="16"/>
                <w:szCs w:val="16"/>
              </w:rPr>
              <w:t xml:space="preserve"> Оплата услуг и работ, выполненных </w:t>
            </w:r>
          </w:p>
          <w:p w:rsidR="00907088" w:rsidRPr="00E117E1" w:rsidRDefault="00907088" w:rsidP="00907088">
            <w:pPr>
              <w:pStyle w:val="a3"/>
              <w:ind w:left="612" w:hanging="470"/>
              <w:rPr>
                <w:rFonts w:ascii="Times New Roman" w:hAnsi="Times New Roman"/>
                <w:sz w:val="16"/>
                <w:szCs w:val="16"/>
              </w:rPr>
            </w:pPr>
            <w:r w:rsidRPr="00E25975">
              <w:rPr>
                <w:rFonts w:ascii="Times New Roman" w:hAnsi="Times New Roman"/>
                <w:sz w:val="16"/>
                <w:szCs w:val="16"/>
              </w:rPr>
              <w:t>сторонними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8" w:name="f8r300"/>
            <w:bookmarkEnd w:id="608"/>
            <w:r>
              <w:rPr>
                <w:rFonts w:ascii="Times New Roman" w:hAnsi="Times New Roman"/>
                <w:b/>
              </w:rPr>
              <w:t>361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205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317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DC68A2" w:rsidRDefault="00907088" w:rsidP="00907088">
            <w:pPr>
              <w:pStyle w:val="a3"/>
              <w:ind w:left="612" w:hanging="360"/>
              <w:rPr>
                <w:rFonts w:ascii="Times New Roman" w:hAnsi="Times New Roman"/>
                <w:sz w:val="16"/>
                <w:szCs w:val="16"/>
              </w:rPr>
            </w:pPr>
            <w:r w:rsidRPr="00DC68A2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907088" w:rsidRPr="00DC68A2" w:rsidRDefault="00907088" w:rsidP="00907088">
            <w:pPr>
              <w:pStyle w:val="a3"/>
              <w:ind w:left="612" w:hanging="360"/>
              <w:rPr>
                <w:rFonts w:ascii="Times New Roman" w:hAnsi="Times New Roman"/>
                <w:sz w:val="16"/>
                <w:szCs w:val="16"/>
              </w:rPr>
            </w:pPr>
            <w:r w:rsidRPr="00DC68A2">
              <w:rPr>
                <w:rFonts w:ascii="Times New Roman" w:hAnsi="Times New Roman"/>
                <w:sz w:val="16"/>
                <w:szCs w:val="16"/>
              </w:rPr>
              <w:t>по транспортировке грузов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301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09" w:name="f8r301"/>
            <w:bookmarkEnd w:id="609"/>
            <w:r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DA2F18" w:rsidRDefault="00907088" w:rsidP="00907088">
            <w:pPr>
              <w:pStyle w:val="a3"/>
              <w:ind w:left="612" w:hanging="360"/>
              <w:rPr>
                <w:rFonts w:ascii="Times New Roman" w:hAnsi="Times New Roman"/>
                <w:sz w:val="16"/>
                <w:szCs w:val="16"/>
              </w:rPr>
            </w:pPr>
            <w:r w:rsidRPr="00DC68A2">
              <w:rPr>
                <w:rFonts w:ascii="Times New Roman" w:hAnsi="Times New Roman"/>
                <w:sz w:val="16"/>
                <w:szCs w:val="16"/>
              </w:rPr>
              <w:t xml:space="preserve">по улучшению земель, химизации почв и </w:t>
            </w:r>
          </w:p>
          <w:p w:rsidR="00907088" w:rsidRPr="00DC68A2" w:rsidRDefault="00907088" w:rsidP="00907088">
            <w:pPr>
              <w:pStyle w:val="a3"/>
              <w:ind w:left="612" w:hanging="360"/>
              <w:rPr>
                <w:rFonts w:ascii="Times New Roman" w:hAnsi="Times New Roman"/>
                <w:sz w:val="16"/>
                <w:szCs w:val="16"/>
              </w:rPr>
            </w:pPr>
            <w:r w:rsidRPr="00DC68A2">
              <w:rPr>
                <w:rFonts w:ascii="Times New Roman" w:hAnsi="Times New Roman"/>
                <w:sz w:val="16"/>
                <w:szCs w:val="16"/>
              </w:rPr>
              <w:t>другим агрохимическим работам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302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0" w:name="f8r302"/>
            <w:bookmarkEnd w:id="610"/>
            <w:r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522B4F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по ремонту техники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303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1" w:name="f8r303"/>
            <w:bookmarkEnd w:id="611"/>
            <w:r>
              <w:rPr>
                <w:rFonts w:ascii="Times New Roman" w:hAnsi="Times New Roman"/>
                <w:b/>
              </w:rPr>
              <w:t>225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151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по зоотехническому и ветеринарному обслуживанию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304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2" w:name="f8r304"/>
            <w:bookmarkEnd w:id="612"/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522B4F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6722F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8E7E95">
            <w:pPr>
              <w:pStyle w:val="a3"/>
              <w:ind w:left="142" w:hanging="142"/>
              <w:rPr>
                <w:rFonts w:ascii="Times New Roman" w:hAnsi="Times New Roman"/>
                <w:sz w:val="16"/>
                <w:szCs w:val="16"/>
              </w:rPr>
            </w:pPr>
            <w:r w:rsidRPr="00046EB1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400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3" w:name="f8r400"/>
            <w:bookmarkEnd w:id="613"/>
            <w:r>
              <w:rPr>
                <w:rFonts w:ascii="Times New Roman" w:hAnsi="Times New Roman"/>
                <w:b/>
              </w:rPr>
              <w:t>1 357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897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999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Default="00907088" w:rsidP="00907088">
            <w:pPr>
              <w:pStyle w:val="a3"/>
              <w:ind w:left="252" w:hanging="252"/>
              <w:rPr>
                <w:rFonts w:ascii="Times New Roman" w:hAnsi="Times New Roman"/>
                <w:sz w:val="16"/>
                <w:szCs w:val="16"/>
              </w:rPr>
            </w:pPr>
            <w:r w:rsidRPr="00046EB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5</w:t>
            </w:r>
            <w:r w:rsidRPr="00046EB1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Страховые платежи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500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4" w:name="f8r500"/>
            <w:bookmarkEnd w:id="614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ind w:left="252" w:hanging="252"/>
              <w:rPr>
                <w:rFonts w:ascii="Times New Roman" w:hAnsi="Times New Roman"/>
                <w:sz w:val="16"/>
                <w:szCs w:val="16"/>
              </w:rPr>
            </w:pPr>
            <w:r w:rsidRPr="00046EB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6</w:t>
            </w:r>
            <w:r w:rsidRPr="00046EB1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>Прочие затраты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5" w:name="f8r600"/>
            <w:bookmarkEnd w:id="615"/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</w:t>
            </w:r>
          </w:p>
        </w:tc>
      </w:tr>
      <w:tr w:rsidR="00907088" w:rsidRPr="00E117E1" w:rsidTr="00AE7582">
        <w:trPr>
          <w:gridAfter w:val="1"/>
          <w:wAfter w:w="30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Default="00907088" w:rsidP="00907088">
            <w:pPr>
              <w:pStyle w:val="a3"/>
              <w:ind w:left="252" w:hanging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b/>
                <w:sz w:val="16"/>
                <w:szCs w:val="16"/>
              </w:rPr>
              <w:t>Итого затрат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07088" w:rsidRPr="00E117E1" w:rsidRDefault="00907088" w:rsidP="00907088">
            <w:pPr>
              <w:pStyle w:val="a3"/>
              <w:ind w:left="252" w:hanging="252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(коды 100+200+300+400+500</w:t>
            </w:r>
            <w:r>
              <w:rPr>
                <w:rFonts w:ascii="Times New Roman" w:hAnsi="Times New Roman"/>
                <w:sz w:val="16"/>
                <w:szCs w:val="16"/>
              </w:rPr>
              <w:t>+600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25975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700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6" w:name="f8r700"/>
            <w:bookmarkEnd w:id="616"/>
            <w:r>
              <w:rPr>
                <w:rFonts w:ascii="Times New Roman" w:hAnsi="Times New Roman"/>
                <w:b/>
              </w:rPr>
              <w:t>16 612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4 494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ind w:left="-391" w:firstLine="3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11 733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6722FA" w:rsidRDefault="00790554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16 121</w:t>
            </w:r>
          </w:p>
        </w:tc>
      </w:tr>
      <w:tr w:rsidR="00907088" w:rsidRPr="00E117E1" w:rsidTr="00AE7582">
        <w:trPr>
          <w:gridAfter w:val="2"/>
          <w:wAfter w:w="849" w:type="dxa"/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E117E1" w:rsidRDefault="00907088" w:rsidP="00907088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24.Затраты по закладке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выращиванию молодых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 многолетних насаждений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E3A">
              <w:rPr>
                <w:rFonts w:ascii="Times New Roman" w:hAnsi="Times New Roman"/>
                <w:sz w:val="16"/>
                <w:szCs w:val="16"/>
              </w:rPr>
              <w:t>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511B4C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7" w:name="f8r601"/>
            <w:bookmarkEnd w:id="617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E3A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07088" w:rsidRPr="006722FA" w:rsidRDefault="00907088" w:rsidP="00907088">
            <w:pPr>
              <w:pStyle w:val="a3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7088" w:rsidRPr="006722FA" w:rsidRDefault="00907088" w:rsidP="00907088">
            <w:pPr>
              <w:pStyle w:val="a3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07088" w:rsidRPr="00E117E1" w:rsidTr="00AE7582">
        <w:trPr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88" w:rsidRPr="00E117E1" w:rsidRDefault="00907088" w:rsidP="00907088">
            <w:pPr>
              <w:pStyle w:val="a3"/>
              <w:ind w:left="266" w:hanging="124"/>
              <w:rPr>
                <w:rFonts w:ascii="Times New Roman" w:hAnsi="Times New Roman"/>
                <w:sz w:val="16"/>
                <w:szCs w:val="16"/>
              </w:rPr>
            </w:pPr>
            <w:r w:rsidRPr="00E117E1">
              <w:rPr>
                <w:rFonts w:ascii="Times New Roman" w:hAnsi="Times New Roman"/>
                <w:sz w:val="16"/>
                <w:szCs w:val="16"/>
              </w:rPr>
              <w:t>в 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ом 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sz w:val="16"/>
                <w:szCs w:val="16"/>
              </w:rPr>
              <w:t>исле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 из строки 601:</w:t>
            </w:r>
          </w:p>
          <w:p w:rsidR="00907088" w:rsidRPr="00E117E1" w:rsidRDefault="00907088" w:rsidP="00907088">
            <w:pPr>
              <w:pStyle w:val="a3"/>
              <w:ind w:left="2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E117E1">
              <w:rPr>
                <w:rFonts w:ascii="Times New Roman" w:hAnsi="Times New Roman"/>
                <w:sz w:val="16"/>
                <w:szCs w:val="16"/>
              </w:rPr>
              <w:t xml:space="preserve">о закладке новых садов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E3A">
              <w:rPr>
                <w:rFonts w:ascii="Times New Roman" w:hAnsi="Times New Roman"/>
                <w:sz w:val="16"/>
                <w:szCs w:val="16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511B4C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618" w:name="f8r602"/>
            <w:bookmarkEnd w:id="618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jc w:val="center"/>
              <w:rPr>
                <w:sz w:val="16"/>
                <w:szCs w:val="16"/>
              </w:rPr>
            </w:pPr>
            <w:r w:rsidRPr="001B5E3A">
              <w:rPr>
                <w:sz w:val="16"/>
                <w:szCs w:val="16"/>
              </w:rPr>
              <w:t>тыс. руб.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88" w:rsidRPr="000D6ED3" w:rsidRDefault="00907088" w:rsidP="00907088">
            <w:pPr>
              <w:pStyle w:val="a3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0D6ED3">
              <w:rPr>
                <w:rFonts w:ascii="Times New Roman" w:hAnsi="Times New Roman"/>
                <w:sz w:val="16"/>
                <w:szCs w:val="16"/>
              </w:rPr>
              <w:t>по закладке ягодников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E3A">
              <w:rPr>
                <w:rFonts w:ascii="Times New Roman" w:hAnsi="Times New Roman"/>
                <w:sz w:val="16"/>
                <w:szCs w:val="16"/>
              </w:rPr>
              <w:t>603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511B4C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19" w:name="f8r603"/>
            <w:bookmarkEnd w:id="619"/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E3A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</w:tr>
      <w:tr w:rsidR="00907088" w:rsidRPr="00E117E1" w:rsidTr="00AE7582">
        <w:trPr>
          <w:trHeight w:val="2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88" w:rsidRPr="00265301" w:rsidRDefault="00907088" w:rsidP="00907088">
            <w:pPr>
              <w:pStyle w:val="a3"/>
              <w:ind w:left="2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 выращиванию молодых многолетних насаждений </w:t>
            </w:r>
            <w:r w:rsidRPr="00265301">
              <w:rPr>
                <w:rFonts w:ascii="Times New Roman" w:hAnsi="Times New Roman"/>
                <w:sz w:val="16"/>
                <w:szCs w:val="16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садов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E3A">
              <w:rPr>
                <w:rFonts w:ascii="Times New Roman" w:hAnsi="Times New Roman"/>
                <w:sz w:val="16"/>
                <w:szCs w:val="16"/>
              </w:rPr>
              <w:t>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511B4C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20" w:name="f8r604"/>
            <w:bookmarkEnd w:id="62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jc w:val="center"/>
              <w:rPr>
                <w:sz w:val="16"/>
                <w:szCs w:val="16"/>
              </w:rPr>
            </w:pPr>
            <w:r w:rsidRPr="001B5E3A">
              <w:rPr>
                <w:sz w:val="16"/>
                <w:szCs w:val="16"/>
              </w:rPr>
              <w:t>тыс. руб.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88" w:rsidRPr="000D6ED3" w:rsidRDefault="00907088" w:rsidP="00907088">
            <w:pPr>
              <w:pStyle w:val="a3"/>
              <w:ind w:right="50"/>
              <w:rPr>
                <w:rFonts w:ascii="Times New Roman" w:hAnsi="Times New Roman"/>
                <w:sz w:val="16"/>
                <w:szCs w:val="16"/>
              </w:rPr>
            </w:pPr>
            <w:r w:rsidRPr="000D6ED3">
              <w:rPr>
                <w:rFonts w:ascii="Times New Roman" w:hAnsi="Times New Roman"/>
                <w:sz w:val="16"/>
                <w:szCs w:val="16"/>
              </w:rPr>
              <w:t xml:space="preserve">ягодников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0D6ED3" w:rsidRDefault="00907088" w:rsidP="0090708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511B4C" w:rsidRDefault="00907088" w:rsidP="0090708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21" w:name="f8r605"/>
            <w:bookmarkEnd w:id="621"/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1B5E3A" w:rsidRDefault="00907088" w:rsidP="00907088">
            <w:pPr>
              <w:jc w:val="center"/>
              <w:rPr>
                <w:sz w:val="16"/>
                <w:szCs w:val="16"/>
              </w:rPr>
            </w:pPr>
            <w:r w:rsidRPr="001B5E3A">
              <w:rPr>
                <w:sz w:val="16"/>
                <w:szCs w:val="16"/>
              </w:rPr>
              <w:t>тыс. руб.</w:t>
            </w:r>
          </w:p>
        </w:tc>
      </w:tr>
    </w:tbl>
    <w:p w:rsidR="00330806" w:rsidRPr="00E117E1" w:rsidRDefault="00330806" w:rsidP="00330806">
      <w:pPr>
        <w:pStyle w:val="a3"/>
        <w:jc w:val="right"/>
        <w:rPr>
          <w:rFonts w:ascii="Times New Roman" w:hAnsi="Times New Roman"/>
          <w:sz w:val="18"/>
        </w:rPr>
      </w:pPr>
      <w:r w:rsidRPr="00E117E1">
        <w:rPr>
          <w:rFonts w:ascii="Times New Roman" w:hAnsi="Times New Roman"/>
          <w:sz w:val="18"/>
        </w:rPr>
        <w:t xml:space="preserve"> (</w:t>
      </w:r>
      <w:r>
        <w:rPr>
          <w:rFonts w:ascii="Times New Roman" w:hAnsi="Times New Roman"/>
          <w:sz w:val="18"/>
        </w:rPr>
        <w:t>тыс</w:t>
      </w:r>
      <w:r w:rsidRPr="00E117E1"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</w:t>
      </w:r>
      <w:r w:rsidRPr="00E117E1">
        <w:rPr>
          <w:rFonts w:ascii="Times New Roman" w:hAnsi="Times New Roman"/>
          <w:sz w:val="18"/>
        </w:rPr>
        <w:t>руб.)</w:t>
      </w:r>
    </w:p>
    <w:p w:rsidR="00330806" w:rsidRDefault="00330806" w:rsidP="00330806">
      <w:pPr>
        <w:pStyle w:val="a3"/>
        <w:jc w:val="center"/>
      </w:pPr>
    </w:p>
    <w:p w:rsidR="008164AD" w:rsidRDefault="008164AD" w:rsidP="00330806">
      <w:pPr>
        <w:pStyle w:val="a3"/>
        <w:jc w:val="center"/>
      </w:pPr>
    </w:p>
    <w:bookmarkEnd w:id="584"/>
    <w:p w:rsidR="00907088" w:rsidRPr="00907088" w:rsidRDefault="00907088" w:rsidP="00330806">
      <w:pPr>
        <w:pStyle w:val="a3"/>
        <w:jc w:val="center"/>
      </w:pPr>
      <w:r>
        <w:br w:type="page"/>
      </w:r>
    </w:p>
    <w:p w:rsidR="00907088" w:rsidRPr="00B33DBC" w:rsidRDefault="00907088" w:rsidP="00907088">
      <w:pPr>
        <w:widowControl w:val="0"/>
        <w:rPr>
          <w:b/>
          <w:u w:val="single"/>
        </w:rPr>
      </w:pPr>
      <w:bookmarkStart w:id="622" w:name="f9"/>
      <w:r w:rsidRPr="00B33DBC">
        <w:rPr>
          <w:b/>
          <w:u w:val="single"/>
        </w:rPr>
        <w:t>Форма № 9-АПК лист 1</w:t>
      </w:r>
    </w:p>
    <w:p w:rsidR="00907088" w:rsidRPr="002F45CA" w:rsidRDefault="00907088" w:rsidP="00907088">
      <w:pPr>
        <w:pStyle w:val="a3"/>
        <w:jc w:val="right"/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>ПРОИЗВОДСТВО И СЕБЕСТОИМОСТЬ</w:t>
      </w:r>
    </w:p>
    <w:tbl>
      <w:tblPr>
        <w:tblW w:w="106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6"/>
        <w:gridCol w:w="542"/>
        <w:gridCol w:w="876"/>
        <w:gridCol w:w="930"/>
        <w:gridCol w:w="912"/>
        <w:gridCol w:w="781"/>
        <w:gridCol w:w="720"/>
        <w:gridCol w:w="720"/>
        <w:gridCol w:w="708"/>
        <w:gridCol w:w="732"/>
        <w:gridCol w:w="720"/>
        <w:gridCol w:w="851"/>
        <w:gridCol w:w="769"/>
      </w:tblGrid>
      <w:tr w:rsidR="00907088" w:rsidRPr="002F45CA" w:rsidTr="00511B4C">
        <w:trPr>
          <w:cantSplit/>
          <w:trHeight w:hRule="exact" w:val="284"/>
        </w:trPr>
        <w:tc>
          <w:tcPr>
            <w:tcW w:w="136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Культуры</w:t>
            </w:r>
          </w:p>
        </w:tc>
        <w:tc>
          <w:tcPr>
            <w:tcW w:w="542" w:type="dxa"/>
            <w:vMerge w:val="restart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876" w:type="dxa"/>
            <w:vMerge w:val="restart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10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Фактически убранная площадь, га</w:t>
            </w:r>
          </w:p>
        </w:tc>
        <w:tc>
          <w:tcPr>
            <w:tcW w:w="930" w:type="dxa"/>
            <w:vMerge w:val="restart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 xml:space="preserve">Затраты-всего, </w:t>
            </w:r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. руб.</w:t>
            </w:r>
          </w:p>
        </w:tc>
        <w:tc>
          <w:tcPr>
            <w:tcW w:w="6913" w:type="dxa"/>
            <w:gridSpan w:val="9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7088" w:rsidRPr="00DE1D88" w:rsidRDefault="00907088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</w:tr>
      <w:tr w:rsidR="00907088" w:rsidRPr="002F45CA" w:rsidTr="00511B4C">
        <w:trPr>
          <w:cantSplit/>
          <w:trHeight w:hRule="exact" w:val="1517"/>
        </w:trPr>
        <w:tc>
          <w:tcPr>
            <w:tcW w:w="136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оплата труда с начислениями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семена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удобрения и средства защиты растений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затраты по содержанию основных средств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работы и услуги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то</w:t>
            </w:r>
            <w:r>
              <w:rPr>
                <w:rFonts w:ascii="Times New Roman" w:hAnsi="Times New Roman"/>
                <w:sz w:val="16"/>
                <w:szCs w:val="16"/>
              </w:rPr>
              <w:t>имо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 xml:space="preserve">сть ГСМ на технологические цели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067375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то</w:t>
            </w:r>
            <w:r>
              <w:rPr>
                <w:rFonts w:ascii="Times New Roman" w:hAnsi="Times New Roman"/>
                <w:sz w:val="16"/>
                <w:szCs w:val="16"/>
              </w:rPr>
              <w:t>имо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сть энерго-ре</w:t>
            </w:r>
            <w:r w:rsidRPr="002F45CA"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 xml:space="preserve">урсов (газ, </w:t>
            </w:r>
            <w:r>
              <w:rPr>
                <w:rFonts w:ascii="Times New Roman" w:hAnsi="Times New Roman"/>
                <w:sz w:val="16"/>
                <w:szCs w:val="16"/>
              </w:rPr>
              <w:t>элект</w:t>
            </w:r>
          </w:p>
          <w:p w:rsidR="00907088" w:rsidRPr="00FE7058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роэн</w:t>
            </w:r>
            <w:r w:rsidRPr="00FE7058">
              <w:rPr>
                <w:rFonts w:ascii="Times New Roman" w:hAnsi="Times New Roman"/>
                <w:sz w:val="16"/>
                <w:szCs w:val="16"/>
              </w:rPr>
              <w:t xml:space="preserve">., </w:t>
            </w:r>
            <w:r>
              <w:rPr>
                <w:rFonts w:ascii="Times New Roman" w:hAnsi="Times New Roman"/>
                <w:sz w:val="16"/>
                <w:szCs w:val="16"/>
              </w:rPr>
              <w:t>теплоэн</w:t>
            </w:r>
            <w:r w:rsidRPr="00FE705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на</w:t>
            </w:r>
            <w:r w:rsidRPr="00FE705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техн</w:t>
            </w:r>
            <w:r w:rsidRPr="00FE7058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целиио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yf</w:t>
            </w:r>
            <w:r w:rsidRPr="00FE705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yfntgkjn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электро</w:t>
            </w:r>
            <w:r w:rsidRPr="00FE705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 xml:space="preserve">прочие прямые затраты </w:t>
            </w:r>
          </w:p>
        </w:tc>
        <w:tc>
          <w:tcPr>
            <w:tcW w:w="769" w:type="dxa"/>
            <w:tcBorders>
              <w:left w:val="single" w:sz="4" w:space="0" w:color="auto"/>
              <w:right w:val="double" w:sz="4" w:space="0" w:color="auto"/>
            </w:tcBorders>
          </w:tcPr>
          <w:p w:rsidR="00907088" w:rsidRPr="002F45CA" w:rsidRDefault="00907088" w:rsidP="00B9635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затраты по организации произв</w:t>
            </w:r>
            <w:r>
              <w:rPr>
                <w:rFonts w:ascii="Times New Roman" w:hAnsi="Times New Roman"/>
                <w:sz w:val="16"/>
                <w:szCs w:val="16"/>
              </w:rPr>
              <w:t>одства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907088" w:rsidRPr="002F45CA" w:rsidTr="00511B4C">
        <w:trPr>
          <w:trHeight w:hRule="exact" w:val="227"/>
        </w:trPr>
        <w:tc>
          <w:tcPr>
            <w:tcW w:w="136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</w:p>
        </w:tc>
        <w:tc>
          <w:tcPr>
            <w:tcW w:w="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8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6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907088" w:rsidRPr="002F45CA" w:rsidTr="00511B4C">
        <w:trPr>
          <w:trHeight w:hRule="exact" w:val="90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Зерновые и бобовые (озимые и яровые) без кукурузы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0010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3" w:name="f9r10"/>
            <w:bookmarkEnd w:id="623"/>
            <w:r>
              <w:rPr>
                <w:rFonts w:ascii="Times New Roman" w:hAnsi="Times New Roman"/>
                <w:b/>
                <w:sz w:val="18"/>
                <w:szCs w:val="18"/>
              </w:rPr>
              <w:t>951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1 967</w:t>
            </w: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499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291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472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254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58</w:t>
            </w: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356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90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252" w:hanging="12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 том числе:</w:t>
            </w:r>
          </w:p>
          <w:p w:rsidR="00907088" w:rsidRPr="002F45CA" w:rsidRDefault="00907088" w:rsidP="00B96355">
            <w:pPr>
              <w:pStyle w:val="a3"/>
              <w:ind w:left="252" w:hanging="12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озимые зерновые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0011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4" w:name="f9r11"/>
            <w:bookmarkEnd w:id="624"/>
            <w:r>
              <w:rPr>
                <w:rFonts w:ascii="Times New Roman" w:hAnsi="Times New Roman"/>
                <w:b/>
                <w:sz w:val="18"/>
                <w:szCs w:val="18"/>
              </w:rPr>
              <w:t>603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1 251</w:t>
            </w: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317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185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301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162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37</w:t>
            </w: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226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964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252" w:hanging="12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яровые зерновые</w:t>
            </w:r>
          </w:p>
          <w:p w:rsidR="00907088" w:rsidRPr="002F45CA" w:rsidRDefault="00907088" w:rsidP="00B96355">
            <w:pPr>
              <w:pStyle w:val="a3"/>
              <w:ind w:left="252" w:hanging="12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(без кукурузы)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0012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5" w:name="f9r12"/>
            <w:bookmarkEnd w:id="625"/>
            <w:r>
              <w:rPr>
                <w:rFonts w:ascii="Times New Roman" w:hAnsi="Times New Roman"/>
                <w:b/>
                <w:sz w:val="18"/>
                <w:szCs w:val="18"/>
              </w:rPr>
              <w:t>348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716</w:t>
            </w: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182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106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171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90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ind w:left="252" w:hanging="12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зернобобовые 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0013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6" w:name="f9r13"/>
            <w:bookmarkEnd w:id="626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90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Default="00907088" w:rsidP="00B96355">
            <w:pPr>
              <w:pStyle w:val="a3"/>
              <w:ind w:left="124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из кодов 0011 и 0012 </w:t>
            </w:r>
          </w:p>
          <w:p w:rsidR="00907088" w:rsidRPr="002F45CA" w:rsidRDefault="00907088" w:rsidP="00C24B4A">
            <w:pPr>
              <w:pStyle w:val="a3"/>
              <w:ind w:left="124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т.ч. ячмень пивов</w:t>
            </w:r>
            <w:r w:rsidR="00C24B4A">
              <w:rPr>
                <w:rFonts w:ascii="Times New Roman" w:hAnsi="Times New Roman"/>
                <w:sz w:val="16"/>
              </w:rPr>
              <w:t>а</w:t>
            </w:r>
            <w:r>
              <w:rPr>
                <w:rFonts w:ascii="Times New Roman" w:hAnsi="Times New Roman"/>
                <w:sz w:val="16"/>
              </w:rPr>
              <w:t>ренный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0014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7" w:name="f9r14"/>
            <w:bookmarkEnd w:id="627"/>
            <w:r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209</w:t>
            </w: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53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90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C24B4A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Кукуруза </w:t>
            </w:r>
            <w:r w:rsidR="00C24B4A">
              <w:rPr>
                <w:rFonts w:ascii="Times New Roman" w:hAnsi="Times New Roman"/>
                <w:sz w:val="16"/>
              </w:rPr>
              <w:t>на</w:t>
            </w:r>
            <w:r w:rsidRPr="002F45CA">
              <w:rPr>
                <w:rFonts w:ascii="Times New Roman" w:hAnsi="Times New Roman"/>
                <w:sz w:val="16"/>
              </w:rPr>
              <w:t xml:space="preserve"> зерно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0020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8" w:name="f9r20"/>
            <w:bookmarkEnd w:id="628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35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Сахарная свекла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0040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29" w:name="f9r40"/>
            <w:bookmarkEnd w:id="629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794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Лен-долгунец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0050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0" w:name="f9r50"/>
            <w:bookmarkEnd w:id="630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721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Льнотреста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0060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5CA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bookmarkStart w:id="631" w:name="f9r60"/>
            <w:bookmarkEnd w:id="631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5CA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5CA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703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Картофель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0090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2" w:name="f9r90"/>
            <w:bookmarkEnd w:id="632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712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Овощи открытого грунта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0100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3" w:name="f9r100"/>
            <w:bookmarkEnd w:id="633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1031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Овощи защищенного грунта (используемая площадь)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0110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4" w:name="f9r110"/>
            <w:bookmarkEnd w:id="634"/>
          </w:p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F45CA">
              <w:rPr>
                <w:rFonts w:ascii="Times New Roman" w:hAnsi="Times New Roman"/>
                <w:b/>
                <w:sz w:val="16"/>
                <w:szCs w:val="16"/>
              </w:rPr>
              <w:t>кв.м.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Рапс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0111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5" w:name="f9r111"/>
            <w:bookmarkEnd w:id="635"/>
            <w:r>
              <w:rPr>
                <w:rFonts w:ascii="Times New Roman" w:hAnsi="Times New Roman"/>
                <w:b/>
                <w:sz w:val="18"/>
                <w:szCs w:val="18"/>
              </w:rPr>
              <w:t>88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236</w:t>
            </w: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46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Подсолнечник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0112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6" w:name="f9r112"/>
            <w:bookmarkEnd w:id="636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Прочие масличные культуры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0113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7" w:name="f9r113"/>
            <w:bookmarkEnd w:id="637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13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Плоды (семечковые, косточковые)</w:t>
            </w: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0120</w:t>
            </w:r>
          </w:p>
        </w:tc>
        <w:tc>
          <w:tcPr>
            <w:tcW w:w="8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5CA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bookmarkStart w:id="638" w:name="f9r120"/>
            <w:bookmarkEnd w:id="638"/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136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Кормовые корнеплоды</w:t>
            </w:r>
          </w:p>
        </w:tc>
        <w:tc>
          <w:tcPr>
            <w:tcW w:w="542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0150</w:t>
            </w:r>
          </w:p>
        </w:tc>
        <w:tc>
          <w:tcPr>
            <w:tcW w:w="87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39" w:name="f9r150"/>
            <w:bookmarkEnd w:id="639"/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907088" w:rsidRPr="00B33DBC" w:rsidRDefault="00907088" w:rsidP="00907088">
      <w:pPr>
        <w:pStyle w:val="a3"/>
        <w:jc w:val="right"/>
        <w:rPr>
          <w:rFonts w:ascii="Times New Roman" w:hAnsi="Times New Roman"/>
          <w:b/>
          <w:u w:val="single"/>
        </w:rPr>
      </w:pPr>
      <w:r w:rsidRPr="002F45CA">
        <w:rPr>
          <w:rFonts w:ascii="Times New Roman" w:hAnsi="Times New Roman"/>
          <w:sz w:val="16"/>
        </w:rPr>
        <w:br w:type="page"/>
      </w:r>
      <w:r w:rsidRPr="00B33DBC">
        <w:rPr>
          <w:rFonts w:ascii="Times New Roman" w:hAnsi="Times New Roman"/>
          <w:b/>
          <w:u w:val="single"/>
        </w:rPr>
        <w:t>Форма № 9-АПК лист 2</w:t>
      </w:r>
    </w:p>
    <w:p w:rsidR="00907088" w:rsidRPr="002F45CA" w:rsidRDefault="00907088" w:rsidP="00907088">
      <w:pPr>
        <w:pStyle w:val="a3"/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>ПРОДУКЦИИ РАСТЕНИЕВОДСТВА</w:t>
      </w:r>
    </w:p>
    <w:tbl>
      <w:tblPr>
        <w:tblW w:w="1043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963"/>
        <w:gridCol w:w="1253"/>
        <w:gridCol w:w="1056"/>
        <w:gridCol w:w="1276"/>
        <w:gridCol w:w="1417"/>
        <w:gridCol w:w="1350"/>
      </w:tblGrid>
      <w:tr w:rsidR="00907088" w:rsidRPr="002F45CA" w:rsidTr="00511B4C">
        <w:trPr>
          <w:cantSplit/>
          <w:trHeight w:hRule="exact" w:val="284"/>
        </w:trPr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476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Сбор продукции</w:t>
            </w:r>
          </w:p>
        </w:tc>
        <w:tc>
          <w:tcPr>
            <w:tcW w:w="233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Себестоимость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Прямые затраты труда на продукцию – всего,</w:t>
            </w:r>
          </w:p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тыс.</w:t>
            </w:r>
            <w:r w:rsidR="000F44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чел.-час</w:t>
            </w:r>
          </w:p>
        </w:tc>
        <w:tc>
          <w:tcPr>
            <w:tcW w:w="135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F4486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Сбор продукции в переводе на</w:t>
            </w:r>
          </w:p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 xml:space="preserve"> к.</w:t>
            </w:r>
            <w:r w:rsidR="000F44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ед., т</w:t>
            </w:r>
          </w:p>
        </w:tc>
      </w:tr>
      <w:tr w:rsidR="00907088" w:rsidRPr="002F45CA" w:rsidTr="00511B4C">
        <w:trPr>
          <w:cantSplit/>
          <w:trHeight w:hRule="exact" w:val="1558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всего, 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с 1 га, 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всего,</w:t>
            </w:r>
          </w:p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единицы продукции,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7088" w:rsidRPr="002F45CA" w:rsidTr="00511B4C">
        <w:trPr>
          <w:trHeight w:hRule="exact" w:val="179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255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первоначально оприходованной массе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0" w:name="f9r255"/>
            <w:bookmarkEnd w:id="640"/>
            <w:r>
              <w:rPr>
                <w:rFonts w:ascii="Times New Roman" w:hAnsi="Times New Roman"/>
                <w:b/>
                <w:sz w:val="18"/>
                <w:szCs w:val="18"/>
              </w:rPr>
              <w:t>3 720</w:t>
            </w:r>
          </w:p>
        </w:tc>
        <w:tc>
          <w:tcPr>
            <w:tcW w:w="125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39,1</w:t>
            </w:r>
          </w:p>
        </w:tc>
        <w:tc>
          <w:tcPr>
            <w:tcW w:w="10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258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физической массе после доработки (очистка и сушка)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1" w:name="f9r258"/>
            <w:bookmarkEnd w:id="641"/>
            <w:r>
              <w:rPr>
                <w:rFonts w:ascii="Times New Roman" w:hAnsi="Times New Roman"/>
                <w:b/>
                <w:sz w:val="18"/>
                <w:szCs w:val="18"/>
              </w:rPr>
              <w:t>3 123</w:t>
            </w:r>
          </w:p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</w:pPr>
            <w:r w:rsidRPr="002F45CA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5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1 813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4 217</w:t>
            </w: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260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первоначально оприходованной массе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2" w:name="f9r260"/>
            <w:bookmarkEnd w:id="642"/>
            <w:r>
              <w:rPr>
                <w:rFonts w:ascii="Times New Roman" w:hAnsi="Times New Roman"/>
                <w:b/>
                <w:sz w:val="18"/>
                <w:szCs w:val="18"/>
              </w:rPr>
              <w:t>2 293</w:t>
            </w:r>
          </w:p>
        </w:tc>
        <w:tc>
          <w:tcPr>
            <w:tcW w:w="125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38</w:t>
            </w: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270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физической массе после доработки (очистка и сушка)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3" w:name="f9r270"/>
            <w:bookmarkEnd w:id="643"/>
            <w:r>
              <w:rPr>
                <w:rFonts w:ascii="Times New Roman" w:hAnsi="Times New Roman"/>
                <w:b/>
                <w:sz w:val="18"/>
                <w:szCs w:val="18"/>
              </w:rPr>
              <w:t>1 946</w:t>
            </w:r>
          </w:p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F45CA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32,3</w:t>
            </w: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1 137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584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2 527</w:t>
            </w: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271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первоначально оприходованной массе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4" w:name="f9r271"/>
            <w:bookmarkEnd w:id="644"/>
            <w:r>
              <w:rPr>
                <w:rFonts w:ascii="Times New Roman" w:hAnsi="Times New Roman"/>
                <w:b/>
                <w:sz w:val="18"/>
                <w:szCs w:val="18"/>
              </w:rPr>
              <w:t>1 427</w:t>
            </w:r>
          </w:p>
        </w:tc>
        <w:tc>
          <w:tcPr>
            <w:tcW w:w="125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</w:t>
            </w: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272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физической массе после доработки (очистка и сушка)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5" w:name="f9r272"/>
            <w:bookmarkEnd w:id="645"/>
            <w:r>
              <w:rPr>
                <w:rFonts w:ascii="Times New Roman" w:hAnsi="Times New Roman"/>
                <w:b/>
                <w:sz w:val="18"/>
                <w:szCs w:val="18"/>
              </w:rPr>
              <w:t>1 177</w:t>
            </w:r>
          </w:p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F45CA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33,8</w:t>
            </w: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676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574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1 690</w:t>
            </w:r>
          </w:p>
        </w:tc>
      </w:tr>
      <w:tr w:rsidR="00907088" w:rsidRPr="002F45CA" w:rsidTr="00511B4C">
        <w:trPr>
          <w:trHeight w:val="480"/>
        </w:trPr>
        <w:tc>
          <w:tcPr>
            <w:tcW w:w="5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273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первоначально оприходованной массе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6" w:name="f9r273"/>
            <w:bookmarkEnd w:id="646"/>
          </w:p>
        </w:tc>
        <w:tc>
          <w:tcPr>
            <w:tcW w:w="125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274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физической массе после доработки (очистка и сушка)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7" w:name="f9r274"/>
            <w:bookmarkEnd w:id="647"/>
          </w:p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F45CA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0275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первоначально оприходованной массе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8" w:name="f9r275"/>
            <w:bookmarkEnd w:id="648"/>
            <w:r>
              <w:rPr>
                <w:rFonts w:ascii="Times New Roman" w:hAnsi="Times New Roman"/>
                <w:b/>
                <w:sz w:val="18"/>
                <w:szCs w:val="18"/>
              </w:rPr>
              <w:t>411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41,1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0276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физической массе после доработки (очистка и сушка)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49" w:name="f9r276"/>
            <w:bookmarkEnd w:id="649"/>
            <w:r>
              <w:rPr>
                <w:rFonts w:ascii="Times New Roman" w:hAnsi="Times New Roman"/>
                <w:b/>
                <w:sz w:val="18"/>
                <w:szCs w:val="18"/>
              </w:rPr>
              <w:t>339</w:t>
            </w:r>
          </w:p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</w:pPr>
            <w:r w:rsidRPr="002F45CA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33,9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581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487</w:t>
            </w:r>
          </w:p>
        </w:tc>
      </w:tr>
      <w:tr w:rsidR="00907088" w:rsidRPr="002F45CA" w:rsidTr="00511B4C">
        <w:trPr>
          <w:trHeight w:val="480"/>
        </w:trPr>
        <w:tc>
          <w:tcPr>
            <w:tcW w:w="5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280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физической массе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0" w:name="f9r280"/>
            <w:bookmarkEnd w:id="650"/>
          </w:p>
        </w:tc>
        <w:tc>
          <w:tcPr>
            <w:tcW w:w="125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290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Зерно в пересчете на сухое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1" w:name="f9r290"/>
            <w:bookmarkEnd w:id="651"/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310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Свекла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2" w:name="f9r310"/>
            <w:bookmarkEnd w:id="652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54"/>
        </w:trPr>
        <w:tc>
          <w:tcPr>
            <w:tcW w:w="5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320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Семена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3" w:name="f9r320"/>
            <w:bookmarkEnd w:id="653"/>
          </w:p>
        </w:tc>
        <w:tc>
          <w:tcPr>
            <w:tcW w:w="125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400"/>
        </w:trPr>
        <w:tc>
          <w:tcPr>
            <w:tcW w:w="568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330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Соломка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4" w:name="f9r330"/>
            <w:bookmarkEnd w:id="654"/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651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350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Треста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5" w:name="f9r350"/>
            <w:bookmarkEnd w:id="655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5CA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703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390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Картофель 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6" w:name="f9r390"/>
            <w:bookmarkEnd w:id="656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712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400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Овощи открытого грунта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7" w:name="f9r400"/>
            <w:bookmarkEnd w:id="657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1040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410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Овощи защищенного грунта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8" w:name="f9r410"/>
            <w:bookmarkEnd w:id="658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07088" w:rsidRPr="00142E2B" w:rsidRDefault="00907088" w:rsidP="005C11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2E2B">
              <w:rPr>
                <w:rFonts w:ascii="Times New Roman" w:hAnsi="Times New Roman"/>
                <w:sz w:val="16"/>
                <w:szCs w:val="16"/>
              </w:rPr>
              <w:t>кг</w:t>
            </w: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411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Семена рапса 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59" w:name="f9r411"/>
            <w:bookmarkEnd w:id="659"/>
            <w:r>
              <w:rPr>
                <w:rFonts w:ascii="Times New Roman" w:hAnsi="Times New Roman"/>
                <w:b/>
                <w:sz w:val="18"/>
                <w:szCs w:val="18"/>
              </w:rPr>
              <w:t>193</w:t>
            </w: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21,9</w:t>
            </w: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1 021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270</w:t>
            </w:r>
          </w:p>
        </w:tc>
      </w:tr>
      <w:tr w:rsidR="00907088" w:rsidRPr="002F45CA" w:rsidTr="00511B4C">
        <w:trPr>
          <w:trHeight w:hRule="exact" w:val="567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0412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Семена подсолнечника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60" w:name="f9r412"/>
            <w:bookmarkEnd w:id="660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0413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Семена прочих масличных культур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61" w:name="f9r413"/>
            <w:bookmarkEnd w:id="661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420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Плоды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62" w:name="f9r420"/>
            <w:bookmarkEnd w:id="662"/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5CA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088" w:rsidRPr="002F45CA" w:rsidTr="00511B4C">
        <w:trPr>
          <w:trHeight w:hRule="exact" w:val="567"/>
        </w:trPr>
        <w:tc>
          <w:tcPr>
            <w:tcW w:w="568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450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Корнеплоды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63" w:name="f9r450"/>
            <w:bookmarkEnd w:id="663"/>
          </w:p>
        </w:tc>
        <w:tc>
          <w:tcPr>
            <w:tcW w:w="1253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42E2B" w:rsidRDefault="00142E2B" w:rsidP="00142E2B">
      <w:pPr>
        <w:pStyle w:val="a3"/>
        <w:jc w:val="right"/>
        <w:rPr>
          <w:rFonts w:ascii="Times New Roman" w:hAnsi="Times New Roman"/>
          <w:sz w:val="16"/>
        </w:rPr>
      </w:pPr>
    </w:p>
    <w:p w:rsidR="00907088" w:rsidRPr="00B33DBC" w:rsidRDefault="00907088" w:rsidP="00142E2B">
      <w:pPr>
        <w:pStyle w:val="a3"/>
        <w:jc w:val="right"/>
        <w:rPr>
          <w:rFonts w:ascii="Times New Roman" w:hAnsi="Times New Roman"/>
          <w:b/>
          <w:u w:val="single"/>
          <w:lang w:val="en-US"/>
        </w:rPr>
      </w:pPr>
      <w:r w:rsidRPr="002F45CA">
        <w:rPr>
          <w:rFonts w:ascii="Times New Roman" w:hAnsi="Times New Roman"/>
          <w:sz w:val="16"/>
        </w:rPr>
        <w:br w:type="page"/>
      </w:r>
      <w:r w:rsidRPr="00B33DBC">
        <w:rPr>
          <w:rFonts w:ascii="Times New Roman" w:hAnsi="Times New Roman"/>
          <w:b/>
          <w:u w:val="single"/>
        </w:rPr>
        <w:t>Форма № 9-АПК лист 3</w:t>
      </w:r>
    </w:p>
    <w:tbl>
      <w:tblPr>
        <w:tblW w:w="108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540"/>
        <w:gridCol w:w="27"/>
        <w:gridCol w:w="992"/>
        <w:gridCol w:w="567"/>
        <w:gridCol w:w="425"/>
        <w:gridCol w:w="142"/>
        <w:gridCol w:w="698"/>
        <w:gridCol w:w="667"/>
        <w:gridCol w:w="761"/>
        <w:gridCol w:w="709"/>
        <w:gridCol w:w="709"/>
        <w:gridCol w:w="709"/>
        <w:gridCol w:w="708"/>
        <w:gridCol w:w="788"/>
        <w:gridCol w:w="840"/>
        <w:gridCol w:w="6"/>
      </w:tblGrid>
      <w:tr w:rsidR="00142E2B" w:rsidRPr="002F45CA" w:rsidTr="00511B4C">
        <w:trPr>
          <w:cantSplit/>
          <w:trHeight w:hRule="exact" w:val="284"/>
        </w:trPr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Культуры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019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Фактически убранная площадь, га</w:t>
            </w:r>
          </w:p>
        </w:tc>
        <w:tc>
          <w:tcPr>
            <w:tcW w:w="992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Затраты- всего, </w:t>
            </w:r>
            <w:r>
              <w:rPr>
                <w:rFonts w:ascii="Times New Roman" w:hAnsi="Times New Roman"/>
                <w:sz w:val="16"/>
              </w:rPr>
              <w:t>тыс</w:t>
            </w:r>
            <w:r w:rsidRPr="002F45CA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6737" w:type="dxa"/>
            <w:gridSpan w:val="11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42E2B" w:rsidRPr="00DE1D88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6"/>
                <w:lang w:val="en-US"/>
              </w:rPr>
            </w:pPr>
            <w:r w:rsidRPr="002F45CA">
              <w:rPr>
                <w:rFonts w:ascii="Times New Roman" w:hAnsi="Times New Roman"/>
                <w:sz w:val="16"/>
              </w:rPr>
              <w:t>В том числе</w:t>
            </w:r>
          </w:p>
        </w:tc>
      </w:tr>
      <w:tr w:rsidR="00142E2B" w:rsidRPr="002F45CA" w:rsidTr="00511B4C">
        <w:trPr>
          <w:gridAfter w:val="1"/>
          <w:wAfter w:w="6" w:type="dxa"/>
          <w:cantSplit/>
          <w:trHeight w:hRule="exact" w:val="1458"/>
        </w:trPr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оплата труда с начислениями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семена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удобрения и средства защиты растений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затраты по содержанию основных средств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работы и услуги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то</w:t>
            </w:r>
            <w:r>
              <w:rPr>
                <w:rFonts w:ascii="Times New Roman" w:hAnsi="Times New Roman"/>
                <w:sz w:val="16"/>
                <w:szCs w:val="16"/>
              </w:rPr>
              <w:t>имо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 xml:space="preserve">сть ГСМ на технологи-ческие цели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то</w:t>
            </w:r>
            <w:r>
              <w:rPr>
                <w:rFonts w:ascii="Times New Roman" w:hAnsi="Times New Roman"/>
                <w:sz w:val="16"/>
                <w:szCs w:val="16"/>
              </w:rPr>
              <w:t>имо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сть энерго-ре</w:t>
            </w:r>
            <w:r w:rsidRPr="002F45CA"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 xml:space="preserve">урсов (газ, </w:t>
            </w:r>
            <w:r>
              <w:rPr>
                <w:rFonts w:ascii="Times New Roman" w:hAnsi="Times New Roman"/>
                <w:sz w:val="16"/>
                <w:szCs w:val="16"/>
              </w:rPr>
              <w:t>электро-эн</w:t>
            </w:r>
            <w:r w:rsidRPr="008D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теплоэн</w:t>
            </w:r>
            <w:r w:rsidRPr="008D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на ттетехн</w:t>
            </w:r>
            <w:r w:rsidRPr="008D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целиио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yf</w:t>
            </w:r>
            <w:r w:rsidRPr="008D6F2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Стоимость энерго-ре</w:t>
            </w:r>
            <w:r w:rsidRPr="002F45CA"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>урсов (газ, электро-энергия, теплоэнергия) на технологи-ческие цели затраты по органи-зации произв. и управ-лению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 xml:space="preserve">прочие прямые затраты </w:t>
            </w:r>
          </w:p>
        </w:tc>
        <w:tc>
          <w:tcPr>
            <w:tcW w:w="840" w:type="dxa"/>
            <w:tcBorders>
              <w:left w:val="single" w:sz="4" w:space="0" w:color="auto"/>
              <w:right w:val="double" w:sz="4" w:space="0" w:color="auto"/>
            </w:tcBorders>
          </w:tcPr>
          <w:p w:rsidR="00142E2B" w:rsidRPr="002F45CA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затраты по организации произв</w:t>
            </w:r>
            <w:r>
              <w:rPr>
                <w:rFonts w:ascii="Times New Roman" w:hAnsi="Times New Roman"/>
                <w:sz w:val="16"/>
                <w:szCs w:val="16"/>
              </w:rPr>
              <w:t>одства</w:t>
            </w:r>
            <w:r w:rsidRPr="002F45CA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</w:tr>
      <w:tr w:rsidR="00142E2B" w:rsidRPr="002F45CA" w:rsidTr="00511B4C">
        <w:trPr>
          <w:gridAfter w:val="1"/>
          <w:wAfter w:w="6" w:type="dxa"/>
          <w:trHeight w:hRule="exact" w:val="227"/>
        </w:trPr>
        <w:tc>
          <w:tcPr>
            <w:tcW w:w="156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</w:p>
        </w:tc>
        <w:tc>
          <w:tcPr>
            <w:tcW w:w="5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45C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Многолетние травы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151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bookmarkStart w:id="664" w:name="f9r151"/>
            <w:bookmarkEnd w:id="664"/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267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сено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152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bookmarkStart w:id="665" w:name="f9r152"/>
            <w:bookmarkEnd w:id="665"/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54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семена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624"/>
        </w:trPr>
        <w:tc>
          <w:tcPr>
            <w:tcW w:w="156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153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bookmarkStart w:id="666" w:name="f9r153"/>
            <w:bookmarkEnd w:id="666"/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348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зел. массу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160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bookmarkStart w:id="667" w:name="f9r160"/>
            <w:bookmarkEnd w:id="667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выпас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143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Однолетние травы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161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bookmarkStart w:id="668" w:name="f9r161"/>
            <w:bookmarkEnd w:id="668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сено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162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69" w:name="f9r162"/>
            <w:bookmarkEnd w:id="669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семена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62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163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0" w:name="f9r163"/>
            <w:bookmarkEnd w:id="670"/>
            <w:r>
              <w:rPr>
                <w:rFonts w:ascii="Times New Roman" w:hAnsi="Times New Roman"/>
                <w:b/>
                <w:sz w:val="18"/>
                <w:szCs w:val="18"/>
              </w:rPr>
              <w:t>759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зел. массу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170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1" w:name="f9r170"/>
            <w:bookmarkEnd w:id="671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выпас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127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Кукуруза на силос, зеленый корм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180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2" w:name="f9r180"/>
            <w:bookmarkEnd w:id="672"/>
            <w:r>
              <w:rPr>
                <w:rFonts w:ascii="Times New Roman" w:hAnsi="Times New Roman"/>
                <w:b/>
                <w:sz w:val="18"/>
                <w:szCs w:val="18"/>
              </w:rPr>
              <w:t>986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544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86</w:t>
            </w: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140</w:t>
            </w: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605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Силосные культуры (без кукурузы)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190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3" w:name="f9r190"/>
            <w:bookmarkEnd w:id="673"/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Сенокосы естеств. </w:t>
            </w:r>
            <w:r>
              <w:rPr>
                <w:rFonts w:ascii="Times New Roman" w:hAnsi="Times New Roman"/>
                <w:sz w:val="16"/>
              </w:rPr>
              <w:t>и</w:t>
            </w:r>
            <w:r w:rsidRPr="002F45CA">
              <w:rPr>
                <w:rFonts w:ascii="Times New Roman" w:hAnsi="Times New Roman"/>
                <w:sz w:val="16"/>
              </w:rPr>
              <w:t xml:space="preserve"> пастбища (естеств.)</w:t>
            </w:r>
          </w:p>
        </w:tc>
        <w:tc>
          <w:tcPr>
            <w:tcW w:w="540" w:type="dxa"/>
            <w:tcBorders>
              <w:top w:val="double" w:sz="4" w:space="0" w:color="auto"/>
              <w:bottom w:val="nil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200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4" w:name="f9r200"/>
            <w:bookmarkEnd w:id="674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сено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624"/>
        </w:trPr>
        <w:tc>
          <w:tcPr>
            <w:tcW w:w="156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201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5" w:name="f9r201"/>
            <w:bookmarkEnd w:id="675"/>
            <w:r>
              <w:rPr>
                <w:rFonts w:ascii="Times New Roman" w:hAnsi="Times New Roman"/>
                <w:b/>
                <w:sz w:val="18"/>
                <w:szCs w:val="18"/>
              </w:rPr>
              <w:t>878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зел. массу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/>
            <w:tcBorders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top w:val="nil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202</w:t>
            </w:r>
          </w:p>
        </w:tc>
        <w:tc>
          <w:tcPr>
            <w:tcW w:w="1019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6" w:name="f9r202"/>
            <w:bookmarkEnd w:id="676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выпас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105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Улучшенные сенакосы и пастбища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210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7" w:name="f9r210"/>
            <w:bookmarkEnd w:id="677"/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сено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624"/>
        </w:trPr>
        <w:tc>
          <w:tcPr>
            <w:tcW w:w="1560" w:type="dxa"/>
            <w:vMerge/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211</w:t>
            </w:r>
          </w:p>
        </w:tc>
        <w:tc>
          <w:tcPr>
            <w:tcW w:w="1019" w:type="dxa"/>
            <w:gridSpan w:val="2"/>
            <w:tcBorders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8" w:name="f9r211"/>
            <w:bookmarkEnd w:id="678"/>
            <w:r>
              <w:rPr>
                <w:rFonts w:ascii="Times New Roman" w:hAnsi="Times New Roman"/>
                <w:b/>
                <w:sz w:val="18"/>
                <w:szCs w:val="18"/>
              </w:rPr>
              <w:t>3 350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зел. массу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511B4C">
        <w:trPr>
          <w:gridAfter w:val="1"/>
          <w:wAfter w:w="6" w:type="dxa"/>
          <w:trHeight w:hRule="exact" w:val="454"/>
        </w:trPr>
        <w:tc>
          <w:tcPr>
            <w:tcW w:w="1560" w:type="dxa"/>
            <w:vMerge/>
            <w:tcBorders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212</w:t>
            </w:r>
          </w:p>
        </w:tc>
        <w:tc>
          <w:tcPr>
            <w:tcW w:w="1019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79" w:name="f9r212"/>
            <w:bookmarkEnd w:id="679"/>
            <w:r>
              <w:rPr>
                <w:rFonts w:ascii="Times New Roman" w:hAnsi="Times New Roman"/>
                <w:b/>
                <w:sz w:val="18"/>
                <w:szCs w:val="18"/>
              </w:rPr>
              <w:t>240</w:t>
            </w:r>
          </w:p>
          <w:p w:rsidR="00142E2B" w:rsidRPr="00FA1380" w:rsidRDefault="00142E2B" w:rsidP="00B96355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1380">
              <w:rPr>
                <w:rFonts w:ascii="Times New Roman" w:hAnsi="Times New Roman"/>
                <w:sz w:val="16"/>
                <w:szCs w:val="16"/>
              </w:rPr>
              <w:t>на выпас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500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790554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E2B" w:rsidRPr="002F7174" w:rsidRDefault="00142E2B" w:rsidP="005C1168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54FC5">
        <w:trPr>
          <w:gridAfter w:val="1"/>
          <w:wAfter w:w="6" w:type="dxa"/>
          <w:trHeight w:hRule="exact" w:val="284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Прочие культуры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220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80" w:name="f9r220"/>
            <w:bookmarkEnd w:id="680"/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54FC5">
        <w:trPr>
          <w:gridAfter w:val="1"/>
          <w:wAfter w:w="6" w:type="dxa"/>
          <w:trHeight w:hRule="exact" w:val="284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Силосование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230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  <w:bookmarkStart w:id="681" w:name="f9r230"/>
            <w:bookmarkEnd w:id="681"/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627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105</w:t>
            </w: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406</w:t>
            </w: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54FC5">
        <w:trPr>
          <w:gridAfter w:val="1"/>
          <w:wAfter w:w="6" w:type="dxa"/>
          <w:trHeight w:hRule="exact" w:val="284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676B27" w:rsidRDefault="00142E2B" w:rsidP="00142E2B">
            <w:pPr>
              <w:pStyle w:val="a3"/>
              <w:ind w:firstLine="176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т.ч. кукурузы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0231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  <w:bookmarkStart w:id="682" w:name="f9r231"/>
            <w:bookmarkEnd w:id="682"/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627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105</w:t>
            </w: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406</w:t>
            </w: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54FC5">
        <w:trPr>
          <w:gridAfter w:val="1"/>
          <w:wAfter w:w="6" w:type="dxa"/>
          <w:trHeight w:hRule="exact" w:val="284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Сенажирование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240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  <w:bookmarkStart w:id="683" w:name="f9r240"/>
            <w:bookmarkEnd w:id="683"/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980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140</w:t>
            </w: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154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556</w:t>
            </w: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54FC5">
        <w:trPr>
          <w:gridAfter w:val="1"/>
          <w:wAfter w:w="6" w:type="dxa"/>
          <w:trHeight w:hRule="exact" w:val="353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142E2B" w:rsidRDefault="00142E2B" w:rsidP="00142E2B">
            <w:pPr>
              <w:pStyle w:val="a3"/>
              <w:ind w:firstLine="176"/>
              <w:rPr>
                <w:rFonts w:ascii="Times New Roman" w:hAnsi="Times New Roman"/>
                <w:sz w:val="15"/>
                <w:szCs w:val="15"/>
              </w:rPr>
            </w:pPr>
            <w:r w:rsidRPr="00142E2B">
              <w:rPr>
                <w:rFonts w:ascii="Times New Roman" w:hAnsi="Times New Roman"/>
                <w:sz w:val="15"/>
                <w:szCs w:val="15"/>
              </w:rPr>
              <w:t>в т.ч. зерносенажирование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0241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  <w:bookmarkStart w:id="684" w:name="f9r241"/>
            <w:bookmarkEnd w:id="684"/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54FC5">
        <w:trPr>
          <w:gridAfter w:val="1"/>
          <w:wAfter w:w="6" w:type="dxa"/>
          <w:trHeight w:hRule="exact" w:val="434"/>
        </w:trPr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142E2B" w:rsidRPr="00142E2B" w:rsidRDefault="00142E2B" w:rsidP="00B96355">
            <w:pPr>
              <w:pStyle w:val="a3"/>
              <w:rPr>
                <w:rFonts w:ascii="Times New Roman" w:hAnsi="Times New Roman"/>
                <w:b/>
                <w:sz w:val="16"/>
              </w:rPr>
            </w:pPr>
            <w:r w:rsidRPr="00142E2B">
              <w:rPr>
                <w:rFonts w:ascii="Times New Roman" w:hAnsi="Times New Roman"/>
                <w:b/>
                <w:sz w:val="16"/>
              </w:rPr>
              <w:t>Всего по растениеводству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250</w:t>
            </w:r>
          </w:p>
        </w:tc>
        <w:tc>
          <w:tcPr>
            <w:tcW w:w="1019" w:type="dxa"/>
            <w:gridSpan w:val="2"/>
            <w:tcBorders>
              <w:top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  <w:bookmarkStart w:id="685" w:name="f9r250"/>
            <w:bookmarkEnd w:id="685"/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5 229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1 077</w:t>
            </w:r>
          </w:p>
        </w:tc>
        <w:tc>
          <w:tcPr>
            <w:tcW w:w="667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496</w:t>
            </w: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1 072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682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156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738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142E2B" w:rsidRPr="002F7174" w:rsidRDefault="00790554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967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142E2B" w:rsidRPr="002F7174" w:rsidRDefault="00142E2B" w:rsidP="00654FC5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3A680B" w:rsidTr="0065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0"/>
          <w:wAfter w:w="6595" w:type="dxa"/>
          <w:trHeight w:val="301"/>
        </w:trPr>
        <w:tc>
          <w:tcPr>
            <w:tcW w:w="1560" w:type="dxa"/>
            <w:vAlign w:val="center"/>
          </w:tcPr>
          <w:p w:rsidR="00142E2B" w:rsidRPr="00142E2B" w:rsidRDefault="00142E2B" w:rsidP="00142E2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2E2B">
              <w:rPr>
                <w:rFonts w:ascii="Times New Roman" w:hAnsi="Times New Roman"/>
                <w:b/>
              </w:rPr>
              <w:t>Всего посевов</w:t>
            </w:r>
          </w:p>
        </w:tc>
        <w:tc>
          <w:tcPr>
            <w:tcW w:w="567" w:type="dxa"/>
            <w:gridSpan w:val="2"/>
            <w:vAlign w:val="center"/>
          </w:tcPr>
          <w:p w:rsidR="00142E2B" w:rsidRPr="008164AD" w:rsidRDefault="00142E2B" w:rsidP="00142E2B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8164AD">
              <w:rPr>
                <w:rFonts w:ascii="Times New Roman" w:hAnsi="Times New Roman"/>
                <w:sz w:val="16"/>
              </w:rPr>
              <w:t>251</w:t>
            </w:r>
          </w:p>
        </w:tc>
        <w:tc>
          <w:tcPr>
            <w:tcW w:w="1559" w:type="dxa"/>
            <w:gridSpan w:val="2"/>
            <w:vAlign w:val="center"/>
          </w:tcPr>
          <w:p w:rsidR="00142E2B" w:rsidRPr="00142E2B" w:rsidRDefault="00790554" w:rsidP="00142E2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686" w:name="f9r251"/>
            <w:bookmarkEnd w:id="686"/>
            <w:r>
              <w:rPr>
                <w:rFonts w:ascii="Times New Roman" w:hAnsi="Times New Roman"/>
                <w:b/>
              </w:rPr>
              <w:t>3 453</w:t>
            </w:r>
          </w:p>
        </w:tc>
        <w:tc>
          <w:tcPr>
            <w:tcW w:w="567" w:type="dxa"/>
            <w:gridSpan w:val="2"/>
            <w:vAlign w:val="center"/>
          </w:tcPr>
          <w:p w:rsidR="00142E2B" w:rsidRPr="00142E2B" w:rsidRDefault="00142E2B" w:rsidP="00142E2B">
            <w:pPr>
              <w:pStyle w:val="a3"/>
              <w:jc w:val="center"/>
              <w:rPr>
                <w:rFonts w:ascii="Times New Roman" w:hAnsi="Times New Roman"/>
              </w:rPr>
            </w:pPr>
            <w:r w:rsidRPr="00142E2B">
              <w:rPr>
                <w:rFonts w:ascii="Times New Roman" w:hAnsi="Times New Roman"/>
              </w:rPr>
              <w:t>га</w:t>
            </w:r>
          </w:p>
        </w:tc>
      </w:tr>
    </w:tbl>
    <w:p w:rsidR="00907088" w:rsidRPr="002F45CA" w:rsidRDefault="00907088" w:rsidP="00907088">
      <w:pPr>
        <w:pStyle w:val="a3"/>
        <w:rPr>
          <w:rFonts w:ascii="Times New Roman" w:hAnsi="Times New Roman"/>
          <w:sz w:val="16"/>
        </w:rPr>
      </w:pPr>
      <w:r w:rsidRPr="002F7174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 xml:space="preserve">   </w:t>
      </w:r>
      <w:r w:rsidRPr="002F7174">
        <w:rPr>
          <w:rFonts w:ascii="Times New Roman" w:hAnsi="Times New Roman"/>
          <w:b/>
          <w:vertAlign w:val="superscript"/>
        </w:rPr>
        <w:t xml:space="preserve"> </w:t>
      </w:r>
      <w:r>
        <w:rPr>
          <w:rFonts w:ascii="Times New Roman" w:hAnsi="Times New Roman"/>
          <w:sz w:val="16"/>
        </w:rPr>
        <w:t>С</w:t>
      </w:r>
      <w:r w:rsidRPr="002F7174">
        <w:rPr>
          <w:rFonts w:ascii="Times New Roman" w:hAnsi="Times New Roman"/>
          <w:sz w:val="16"/>
        </w:rPr>
        <w:t xml:space="preserve"> учетом зерноотходов на полноценное зерно</w:t>
      </w:r>
      <w:r>
        <w:rPr>
          <w:rFonts w:ascii="Times New Roman" w:hAnsi="Times New Roman"/>
          <w:sz w:val="16"/>
        </w:rPr>
        <w:t>.</w:t>
      </w:r>
    </w:p>
    <w:p w:rsidR="00907088" w:rsidRPr="002F45CA" w:rsidRDefault="00907088" w:rsidP="00907088">
      <w:pPr>
        <w:pStyle w:val="a3"/>
        <w:jc w:val="center"/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>СПРАВКИ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709"/>
        <w:gridCol w:w="3597"/>
      </w:tblGrid>
      <w:tr w:rsidR="00907088" w:rsidRPr="002F45CA" w:rsidTr="00B96355">
        <w:trPr>
          <w:trHeight w:val="284"/>
        </w:trPr>
        <w:tc>
          <w:tcPr>
            <w:tcW w:w="609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359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907088" w:rsidRPr="002F45CA" w:rsidTr="00B96355">
        <w:trPr>
          <w:trHeight w:hRule="exact" w:val="227"/>
        </w:trPr>
        <w:tc>
          <w:tcPr>
            <w:tcW w:w="609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359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</w:tr>
      <w:tr w:rsidR="00907088" w:rsidRPr="002F45CA" w:rsidTr="00B96355">
        <w:trPr>
          <w:trHeight w:hRule="exact" w:val="284"/>
        </w:trPr>
        <w:tc>
          <w:tcPr>
            <w:tcW w:w="6096" w:type="dxa"/>
            <w:tcBorders>
              <w:top w:val="nil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0D2A24">
              <w:rPr>
                <w:rFonts w:ascii="Times New Roman" w:hAnsi="Times New Roman"/>
                <w:sz w:val="16"/>
              </w:rPr>
              <w:t>1.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</w:rPr>
              <w:t xml:space="preserve">Затраты по погибшим посевам </w:t>
            </w:r>
            <w:r>
              <w:rPr>
                <w:rFonts w:ascii="Times New Roman" w:hAnsi="Times New Roman"/>
                <w:sz w:val="16"/>
              </w:rPr>
              <w:t>–</w:t>
            </w:r>
            <w:r w:rsidRPr="002F45CA">
              <w:rPr>
                <w:rFonts w:ascii="Times New Roman" w:hAnsi="Times New Roman"/>
                <w:sz w:val="16"/>
              </w:rPr>
              <w:t xml:space="preserve"> всего, </w:t>
            </w:r>
            <w:r>
              <w:rPr>
                <w:rFonts w:ascii="Times New Roman" w:hAnsi="Times New Roman"/>
                <w:sz w:val="16"/>
              </w:rPr>
              <w:t>тыс</w:t>
            </w:r>
            <w:r w:rsidRPr="002F45CA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650</w:t>
            </w:r>
          </w:p>
        </w:tc>
        <w:tc>
          <w:tcPr>
            <w:tcW w:w="3597" w:type="dxa"/>
            <w:tcBorders>
              <w:top w:val="nil"/>
            </w:tcBorders>
            <w:vAlign w:val="center"/>
          </w:tcPr>
          <w:p w:rsidR="00907088" w:rsidRPr="00F35580" w:rsidRDefault="00790554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87" w:name="f9r650"/>
            <w:bookmarkEnd w:id="687"/>
            <w:r>
              <w:rPr>
                <w:rFonts w:ascii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907088" w:rsidRPr="002F45CA" w:rsidTr="00B96355">
        <w:trPr>
          <w:trHeight w:hRule="exact" w:val="248"/>
        </w:trPr>
        <w:tc>
          <w:tcPr>
            <w:tcW w:w="6096" w:type="dxa"/>
            <w:vAlign w:val="center"/>
          </w:tcPr>
          <w:p w:rsidR="00907088" w:rsidRPr="002F45CA" w:rsidRDefault="00907088" w:rsidP="00B96355">
            <w:pPr>
              <w:pStyle w:val="a3"/>
              <w:ind w:left="252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 том числе: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</w:rPr>
              <w:t>зерновые культуры</w:t>
            </w:r>
          </w:p>
        </w:tc>
        <w:tc>
          <w:tcPr>
            <w:tcW w:w="709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651</w:t>
            </w:r>
          </w:p>
        </w:tc>
        <w:tc>
          <w:tcPr>
            <w:tcW w:w="3597" w:type="dxa"/>
            <w:vAlign w:val="center"/>
          </w:tcPr>
          <w:p w:rsidR="00907088" w:rsidRPr="00F35580" w:rsidRDefault="00790554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88" w:name="f9r651"/>
            <w:bookmarkEnd w:id="688"/>
            <w:r>
              <w:rPr>
                <w:rFonts w:ascii="Times New Roman" w:hAnsi="Times New Roman"/>
                <w:b/>
                <w:sz w:val="18"/>
                <w:szCs w:val="18"/>
              </w:rPr>
              <w:t>37</w:t>
            </w:r>
          </w:p>
        </w:tc>
      </w:tr>
      <w:tr w:rsidR="00907088" w:rsidRPr="002F45CA" w:rsidTr="00B96355">
        <w:trPr>
          <w:trHeight w:hRule="exact" w:val="284"/>
        </w:trPr>
        <w:tc>
          <w:tcPr>
            <w:tcW w:w="6096" w:type="dxa"/>
            <w:vAlign w:val="center"/>
          </w:tcPr>
          <w:p w:rsidR="00907088" w:rsidRPr="002F45CA" w:rsidRDefault="00907088" w:rsidP="00B96355">
            <w:pPr>
              <w:pStyle w:val="a3"/>
              <w:ind w:left="116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картофель</w:t>
            </w:r>
          </w:p>
        </w:tc>
        <w:tc>
          <w:tcPr>
            <w:tcW w:w="709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652</w:t>
            </w:r>
          </w:p>
        </w:tc>
        <w:tc>
          <w:tcPr>
            <w:tcW w:w="3597" w:type="dxa"/>
            <w:vAlign w:val="center"/>
          </w:tcPr>
          <w:p w:rsidR="00907088" w:rsidRPr="00F35580" w:rsidRDefault="00907088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89" w:name="f9r652"/>
            <w:bookmarkEnd w:id="689"/>
          </w:p>
        </w:tc>
      </w:tr>
      <w:tr w:rsidR="00907088" w:rsidRPr="002F45CA" w:rsidTr="00B96355">
        <w:trPr>
          <w:trHeight w:hRule="exact" w:val="284"/>
        </w:trPr>
        <w:tc>
          <w:tcPr>
            <w:tcW w:w="6096" w:type="dxa"/>
            <w:vAlign w:val="center"/>
          </w:tcPr>
          <w:p w:rsidR="00907088" w:rsidRPr="002F45CA" w:rsidRDefault="00907088" w:rsidP="00B96355">
            <w:pPr>
              <w:pStyle w:val="a3"/>
              <w:ind w:left="1168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овощи</w:t>
            </w:r>
          </w:p>
        </w:tc>
        <w:tc>
          <w:tcPr>
            <w:tcW w:w="709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653</w:t>
            </w:r>
          </w:p>
        </w:tc>
        <w:tc>
          <w:tcPr>
            <w:tcW w:w="3597" w:type="dxa"/>
            <w:vAlign w:val="center"/>
          </w:tcPr>
          <w:p w:rsidR="00907088" w:rsidRPr="00F35580" w:rsidRDefault="00907088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0" w:name="f9r653"/>
            <w:bookmarkEnd w:id="690"/>
          </w:p>
        </w:tc>
      </w:tr>
      <w:tr w:rsidR="00907088" w:rsidRPr="002F45CA" w:rsidTr="00B96355">
        <w:trPr>
          <w:trHeight w:hRule="exact" w:val="284"/>
        </w:trPr>
        <w:tc>
          <w:tcPr>
            <w:tcW w:w="6096" w:type="dxa"/>
            <w:vAlign w:val="center"/>
          </w:tcPr>
          <w:p w:rsidR="00907088" w:rsidRPr="002F45CA" w:rsidRDefault="00907088" w:rsidP="00B96355">
            <w:pPr>
              <w:pStyle w:val="a3"/>
              <w:ind w:left="1168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рапс</w:t>
            </w:r>
          </w:p>
        </w:tc>
        <w:tc>
          <w:tcPr>
            <w:tcW w:w="709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654</w:t>
            </w:r>
          </w:p>
        </w:tc>
        <w:tc>
          <w:tcPr>
            <w:tcW w:w="3597" w:type="dxa"/>
            <w:vAlign w:val="center"/>
          </w:tcPr>
          <w:p w:rsidR="00907088" w:rsidRPr="00F35580" w:rsidRDefault="00790554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1" w:name="f9r654"/>
            <w:bookmarkEnd w:id="691"/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</w:tr>
      <w:tr w:rsidR="00907088" w:rsidRPr="002F45CA" w:rsidTr="00B96355">
        <w:trPr>
          <w:trHeight w:hRule="exact" w:val="284"/>
        </w:trPr>
        <w:tc>
          <w:tcPr>
            <w:tcW w:w="6096" w:type="dxa"/>
            <w:vAlign w:val="center"/>
          </w:tcPr>
          <w:p w:rsidR="00907088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E27A4C">
              <w:rPr>
                <w:rFonts w:ascii="Times New Roman" w:hAnsi="Times New Roman"/>
                <w:sz w:val="16"/>
              </w:rPr>
              <w:t>2.</w:t>
            </w:r>
            <w:r>
              <w:rPr>
                <w:rFonts w:ascii="Times New Roman" w:hAnsi="Times New Roman"/>
                <w:sz w:val="16"/>
              </w:rPr>
              <w:t>Возмешено убытков по погибшим  посевам</w:t>
            </w:r>
          </w:p>
        </w:tc>
        <w:tc>
          <w:tcPr>
            <w:tcW w:w="709" w:type="dxa"/>
            <w:vAlign w:val="center"/>
          </w:tcPr>
          <w:p w:rsidR="00907088" w:rsidRPr="00BC3F3E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0655</w:t>
            </w:r>
          </w:p>
        </w:tc>
        <w:tc>
          <w:tcPr>
            <w:tcW w:w="3597" w:type="dxa"/>
            <w:vAlign w:val="center"/>
          </w:tcPr>
          <w:p w:rsidR="00907088" w:rsidRPr="00F35580" w:rsidRDefault="00907088" w:rsidP="00B9635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2" w:name="f9r655"/>
            <w:bookmarkEnd w:id="692"/>
          </w:p>
        </w:tc>
      </w:tr>
    </w:tbl>
    <w:p w:rsidR="00907088" w:rsidRPr="00B33DBC" w:rsidRDefault="00907088" w:rsidP="00142E2B">
      <w:pPr>
        <w:pStyle w:val="a3"/>
        <w:rPr>
          <w:rFonts w:ascii="Times New Roman" w:hAnsi="Times New Roman"/>
          <w:b/>
          <w:u w:val="single"/>
        </w:rPr>
      </w:pPr>
      <w:r w:rsidRPr="002F45CA">
        <w:rPr>
          <w:rFonts w:ascii="Times New Roman" w:hAnsi="Times New Roman"/>
          <w:sz w:val="16"/>
        </w:rPr>
        <w:br w:type="page"/>
      </w:r>
      <w:r w:rsidRPr="00B33DBC">
        <w:rPr>
          <w:rFonts w:ascii="Times New Roman" w:hAnsi="Times New Roman"/>
          <w:b/>
          <w:u w:val="single"/>
        </w:rPr>
        <w:t>Форма № 9-АПК лист 4</w:t>
      </w:r>
    </w:p>
    <w:tbl>
      <w:tblPr>
        <w:tblW w:w="1029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99"/>
        <w:gridCol w:w="52"/>
        <w:gridCol w:w="940"/>
        <w:gridCol w:w="709"/>
        <w:gridCol w:w="89"/>
        <w:gridCol w:w="196"/>
        <w:gridCol w:w="1276"/>
        <w:gridCol w:w="1276"/>
        <w:gridCol w:w="229"/>
        <w:gridCol w:w="1188"/>
        <w:gridCol w:w="568"/>
        <w:gridCol w:w="708"/>
      </w:tblGrid>
      <w:tr w:rsidR="00142E2B" w:rsidRPr="002F45CA" w:rsidTr="006A2172">
        <w:trPr>
          <w:cantSplit/>
          <w:trHeight w:hRule="exact" w:val="284"/>
        </w:trPr>
        <w:tc>
          <w:tcPr>
            <w:tcW w:w="56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4485" w:type="dxa"/>
            <w:gridSpan w:val="6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Сбор продукции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Себестоимость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Прямые затраты труда на продукцию-всего, </w:t>
            </w:r>
          </w:p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тыс. чел.-час</w:t>
            </w: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42E2B" w:rsidRPr="002F45CA" w:rsidRDefault="00142E2B" w:rsidP="00142E2B">
            <w:pPr>
              <w:pStyle w:val="a3"/>
              <w:ind w:left="175" w:hanging="175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Сбор продукции в переводе на к.</w:t>
            </w:r>
            <w:r w:rsidR="000F4486">
              <w:rPr>
                <w:rFonts w:ascii="Times New Roman" w:hAnsi="Times New Roman"/>
                <w:sz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</w:rPr>
              <w:t>ед., т</w:t>
            </w:r>
          </w:p>
        </w:tc>
      </w:tr>
      <w:tr w:rsidR="00142E2B" w:rsidRPr="002F45CA" w:rsidTr="006A2172">
        <w:trPr>
          <w:cantSplit/>
          <w:trHeight w:hRule="exact" w:val="1458"/>
        </w:trPr>
        <w:tc>
          <w:tcPr>
            <w:tcW w:w="566" w:type="dxa"/>
            <w:vMerge/>
            <w:tcBorders>
              <w:left w:val="double" w:sz="4" w:space="0" w:color="auto"/>
            </w:tcBorders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наименование </w:t>
            </w:r>
          </w:p>
        </w:tc>
        <w:tc>
          <w:tcPr>
            <w:tcW w:w="940" w:type="dxa"/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всего, т</w:t>
            </w:r>
          </w:p>
        </w:tc>
        <w:tc>
          <w:tcPr>
            <w:tcW w:w="994" w:type="dxa"/>
            <w:gridSpan w:val="3"/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 1 га, ц</w:t>
            </w:r>
          </w:p>
        </w:tc>
        <w:tc>
          <w:tcPr>
            <w:tcW w:w="1276" w:type="dxa"/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всего, </w:t>
            </w:r>
          </w:p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Pr="002F45CA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276" w:type="dxa"/>
            <w:vAlign w:val="center"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единицы продукции, руб.</w:t>
            </w:r>
          </w:p>
        </w:tc>
        <w:tc>
          <w:tcPr>
            <w:tcW w:w="1417" w:type="dxa"/>
            <w:gridSpan w:val="2"/>
            <w:vMerge/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gridSpan w:val="2"/>
            <w:vMerge/>
            <w:tcBorders>
              <w:right w:val="double" w:sz="4" w:space="0" w:color="auto"/>
            </w:tcBorders>
          </w:tcPr>
          <w:p w:rsidR="00142E2B" w:rsidRPr="002F45CA" w:rsidRDefault="00142E2B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142E2B" w:rsidRPr="002F45CA" w:rsidTr="006A2172">
        <w:trPr>
          <w:trHeight w:hRule="exact" w:val="227"/>
        </w:trPr>
        <w:tc>
          <w:tcPr>
            <w:tcW w:w="5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994" w:type="dxa"/>
            <w:gridSpan w:val="3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6</w:t>
            </w: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tcBorders>
              <w:top w:val="nil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460</w:t>
            </w:r>
          </w:p>
        </w:tc>
        <w:tc>
          <w:tcPr>
            <w:tcW w:w="2551" w:type="dxa"/>
            <w:gridSpan w:val="2"/>
            <w:tcBorders>
              <w:top w:val="nil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Сено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3" w:name="f9r460"/>
            <w:bookmarkEnd w:id="693"/>
            <w:r>
              <w:rPr>
                <w:rFonts w:ascii="Times New Roman" w:hAnsi="Times New Roman"/>
                <w:b/>
                <w:sz w:val="18"/>
                <w:szCs w:val="18"/>
              </w:rPr>
              <w:t>671</w:t>
            </w:r>
          </w:p>
        </w:tc>
        <w:tc>
          <w:tcPr>
            <w:tcW w:w="994" w:type="dxa"/>
            <w:gridSpan w:val="3"/>
            <w:tcBorders>
              <w:top w:val="nil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25,1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89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329</w:t>
            </w: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470</w:t>
            </w:r>
          </w:p>
        </w:tc>
        <w:tc>
          <w:tcPr>
            <w:tcW w:w="2551" w:type="dxa"/>
            <w:gridSpan w:val="2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Семена</w:t>
            </w:r>
          </w:p>
        </w:tc>
        <w:tc>
          <w:tcPr>
            <w:tcW w:w="940" w:type="dxa"/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4" w:name="f9r470"/>
            <w:bookmarkEnd w:id="694"/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994" w:type="dxa"/>
            <w:gridSpan w:val="3"/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1,1</w:t>
            </w:r>
          </w:p>
        </w:tc>
        <w:tc>
          <w:tcPr>
            <w:tcW w:w="1276" w:type="dxa"/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3 667</w:t>
            </w:r>
          </w:p>
        </w:tc>
        <w:tc>
          <w:tcPr>
            <w:tcW w:w="1417" w:type="dxa"/>
            <w:gridSpan w:val="2"/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72</w:t>
            </w: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480</w:t>
            </w:r>
          </w:p>
        </w:tc>
        <w:tc>
          <w:tcPr>
            <w:tcW w:w="2551" w:type="dxa"/>
            <w:gridSpan w:val="2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Солома </w:t>
            </w:r>
          </w:p>
        </w:tc>
        <w:tc>
          <w:tcPr>
            <w:tcW w:w="940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5" w:name="f9r480"/>
            <w:bookmarkEnd w:id="695"/>
          </w:p>
        </w:tc>
        <w:tc>
          <w:tcPr>
            <w:tcW w:w="994" w:type="dxa"/>
            <w:gridSpan w:val="3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490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Зеленая масса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6" w:name="f9r490"/>
            <w:bookmarkEnd w:id="696"/>
            <w:r>
              <w:rPr>
                <w:rFonts w:ascii="Times New Roman" w:hAnsi="Times New Roman"/>
                <w:b/>
                <w:sz w:val="18"/>
                <w:szCs w:val="18"/>
              </w:rPr>
              <w:t>2 833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595</w:t>
            </w:r>
          </w:p>
        </w:tc>
      </w:tr>
      <w:tr w:rsidR="00142E2B" w:rsidRPr="002F45CA" w:rsidTr="006A2172">
        <w:trPr>
          <w:trHeight w:hRule="exact" w:val="454"/>
        </w:trPr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500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Выпас (зеленая масса)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7" w:name="f9r500"/>
            <w:bookmarkEnd w:id="697"/>
          </w:p>
        </w:tc>
        <w:tc>
          <w:tcPr>
            <w:tcW w:w="994" w:type="dxa"/>
            <w:gridSpan w:val="3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510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Сено</w:t>
            </w:r>
          </w:p>
        </w:tc>
        <w:tc>
          <w:tcPr>
            <w:tcW w:w="940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8" w:name="f9r510"/>
            <w:bookmarkEnd w:id="698"/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520</w:t>
            </w:r>
          </w:p>
        </w:tc>
        <w:tc>
          <w:tcPr>
            <w:tcW w:w="2551" w:type="dxa"/>
            <w:gridSpan w:val="2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Семена</w:t>
            </w:r>
          </w:p>
        </w:tc>
        <w:tc>
          <w:tcPr>
            <w:tcW w:w="940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699" w:name="f9r520"/>
            <w:bookmarkEnd w:id="699"/>
          </w:p>
        </w:tc>
        <w:tc>
          <w:tcPr>
            <w:tcW w:w="994" w:type="dxa"/>
            <w:gridSpan w:val="3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530</w:t>
            </w:r>
          </w:p>
        </w:tc>
        <w:tc>
          <w:tcPr>
            <w:tcW w:w="2551" w:type="dxa"/>
            <w:gridSpan w:val="2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Солома </w:t>
            </w:r>
          </w:p>
        </w:tc>
        <w:tc>
          <w:tcPr>
            <w:tcW w:w="940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0" w:name="f9r530"/>
            <w:bookmarkEnd w:id="700"/>
          </w:p>
        </w:tc>
        <w:tc>
          <w:tcPr>
            <w:tcW w:w="994" w:type="dxa"/>
            <w:gridSpan w:val="3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540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Зеленая масса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1" w:name="f9r540"/>
            <w:bookmarkEnd w:id="701"/>
            <w:r>
              <w:rPr>
                <w:rFonts w:ascii="Times New Roman" w:hAnsi="Times New Roman"/>
                <w:b/>
                <w:sz w:val="18"/>
                <w:szCs w:val="18"/>
              </w:rPr>
              <w:t>5 200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936</w:t>
            </w:r>
          </w:p>
        </w:tc>
      </w:tr>
      <w:tr w:rsidR="00142E2B" w:rsidRPr="002F45CA" w:rsidTr="006A2172">
        <w:trPr>
          <w:trHeight w:hRule="exact" w:val="397"/>
        </w:trPr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550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Выпас (зеленая масса)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2" w:name="f9r550"/>
            <w:bookmarkEnd w:id="702"/>
          </w:p>
        </w:tc>
        <w:tc>
          <w:tcPr>
            <w:tcW w:w="994" w:type="dxa"/>
            <w:gridSpan w:val="3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429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560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Зеленая масса кукурузы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3" w:name="f9r560"/>
            <w:bookmarkEnd w:id="703"/>
            <w:r>
              <w:rPr>
                <w:rFonts w:ascii="Times New Roman" w:hAnsi="Times New Roman"/>
                <w:b/>
                <w:sz w:val="18"/>
                <w:szCs w:val="18"/>
              </w:rPr>
              <w:t>12 413</w:t>
            </w:r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126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544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2 483</w:t>
            </w:r>
          </w:p>
        </w:tc>
      </w:tr>
      <w:tr w:rsidR="00142E2B" w:rsidRPr="002F45CA" w:rsidTr="006A2172">
        <w:trPr>
          <w:trHeight w:hRule="exact" w:val="577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570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42E2B" w:rsidRDefault="00907088" w:rsidP="00142E2B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Зеленая масса силосных</w:t>
            </w:r>
          </w:p>
          <w:p w:rsidR="00907088" w:rsidRPr="002F45CA" w:rsidRDefault="00907088" w:rsidP="00142E2B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(без кукурузы)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4" w:name="f9r570"/>
            <w:bookmarkEnd w:id="704"/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510"/>
        </w:trPr>
        <w:tc>
          <w:tcPr>
            <w:tcW w:w="56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580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Сено естественных</w:t>
            </w:r>
          </w:p>
        </w:tc>
        <w:tc>
          <w:tcPr>
            <w:tcW w:w="940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5" w:name="f9r580"/>
            <w:bookmarkEnd w:id="705"/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510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581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Зеленая масса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6" w:name="f9r581"/>
            <w:bookmarkEnd w:id="706"/>
            <w:r>
              <w:rPr>
                <w:rFonts w:ascii="Times New Roman" w:hAnsi="Times New Roman"/>
                <w:b/>
                <w:sz w:val="18"/>
                <w:szCs w:val="18"/>
              </w:rPr>
              <w:t>5 355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964</w:t>
            </w:r>
          </w:p>
        </w:tc>
      </w:tr>
      <w:tr w:rsidR="00142E2B" w:rsidRPr="002F45CA" w:rsidTr="006A2172">
        <w:trPr>
          <w:trHeight w:hRule="exact" w:val="510"/>
        </w:trPr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582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Выпас (зеленая масса)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7" w:name="f9r582"/>
            <w:bookmarkEnd w:id="707"/>
          </w:p>
        </w:tc>
        <w:tc>
          <w:tcPr>
            <w:tcW w:w="994" w:type="dxa"/>
            <w:gridSpan w:val="3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510"/>
        </w:trPr>
        <w:tc>
          <w:tcPr>
            <w:tcW w:w="56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590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Сено улучшенных</w:t>
            </w:r>
          </w:p>
        </w:tc>
        <w:tc>
          <w:tcPr>
            <w:tcW w:w="940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8" w:name="f9r590"/>
            <w:bookmarkEnd w:id="708"/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510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591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Зеленая масса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09" w:name="f9r591"/>
            <w:bookmarkEnd w:id="709"/>
            <w:r>
              <w:rPr>
                <w:rFonts w:ascii="Times New Roman" w:hAnsi="Times New Roman"/>
                <w:b/>
                <w:sz w:val="18"/>
                <w:szCs w:val="18"/>
              </w:rPr>
              <w:t>22 110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3 980</w:t>
            </w:r>
          </w:p>
        </w:tc>
      </w:tr>
      <w:tr w:rsidR="00142E2B" w:rsidRPr="002F45CA" w:rsidTr="006A2172">
        <w:trPr>
          <w:trHeight w:hRule="exact" w:val="510"/>
        </w:trPr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592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Выпас (зеленая масса)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0" w:name="f9r592"/>
            <w:bookmarkEnd w:id="710"/>
            <w:r>
              <w:rPr>
                <w:rFonts w:ascii="Times New Roman" w:hAnsi="Times New Roman"/>
                <w:b/>
                <w:sz w:val="18"/>
                <w:szCs w:val="18"/>
              </w:rPr>
              <w:t>2 323</w:t>
            </w:r>
          </w:p>
        </w:tc>
        <w:tc>
          <w:tcPr>
            <w:tcW w:w="994" w:type="dxa"/>
            <w:gridSpan w:val="3"/>
            <w:tcBorders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418</w:t>
            </w:r>
          </w:p>
        </w:tc>
      </w:tr>
      <w:tr w:rsidR="00142E2B" w:rsidRPr="002F45CA" w:rsidTr="006A2172">
        <w:trPr>
          <w:trHeight w:hRule="exact" w:val="284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600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Прочие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bookmarkStart w:id="711" w:name="f9r600"/>
            <w:bookmarkEnd w:id="711"/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284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610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Силос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2" w:name="f9r610"/>
            <w:bookmarkEnd w:id="712"/>
            <w:r>
              <w:rPr>
                <w:rFonts w:ascii="Times New Roman" w:hAnsi="Times New Roman"/>
                <w:b/>
                <w:sz w:val="18"/>
                <w:szCs w:val="18"/>
              </w:rPr>
              <w:t>7 854</w:t>
            </w:r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80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284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676B27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0611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142E2B">
            <w:pPr>
              <w:pStyle w:val="a3"/>
              <w:ind w:firstLine="265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т.ч. кукурузный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3" w:name="f9r611"/>
            <w:bookmarkEnd w:id="713"/>
            <w:r>
              <w:rPr>
                <w:rFonts w:ascii="Times New Roman" w:hAnsi="Times New Roman"/>
                <w:b/>
                <w:sz w:val="18"/>
                <w:szCs w:val="18"/>
              </w:rPr>
              <w:t>7 854</w:t>
            </w:r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80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284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620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Сенаж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4" w:name="f9r620"/>
            <w:bookmarkEnd w:id="714"/>
            <w:r>
              <w:rPr>
                <w:rFonts w:ascii="Times New Roman" w:hAnsi="Times New Roman"/>
                <w:b/>
                <w:sz w:val="18"/>
                <w:szCs w:val="18"/>
              </w:rPr>
              <w:t>13 906</w:t>
            </w:r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980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70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353"/>
        </w:trPr>
        <w:tc>
          <w:tcPr>
            <w:tcW w:w="5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0621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FA1380" w:rsidRDefault="00907088" w:rsidP="00142E2B">
            <w:pPr>
              <w:pStyle w:val="a3"/>
              <w:ind w:firstLine="265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т. ч. зерносенаж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5" w:name="f9r621"/>
            <w:bookmarkEnd w:id="715"/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42E2B" w:rsidRPr="002F45CA" w:rsidTr="006A2172">
        <w:trPr>
          <w:trHeight w:hRule="exact" w:val="295"/>
        </w:trPr>
        <w:tc>
          <w:tcPr>
            <w:tcW w:w="56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FA1380"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630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Всего</w:t>
            </w:r>
          </w:p>
        </w:tc>
        <w:tc>
          <w:tcPr>
            <w:tcW w:w="940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bookmarkStart w:id="716" w:name="f9r630"/>
            <w:bookmarkEnd w:id="716"/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5 036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7174" w:rsidRDefault="00907088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717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7174" w:rsidRDefault="00790554" w:rsidP="005C116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15 490</w:t>
            </w:r>
          </w:p>
        </w:tc>
      </w:tr>
      <w:tr w:rsidR="00907088" w:rsidRPr="002F45CA" w:rsidTr="006A2172">
        <w:trPr>
          <w:gridAfter w:val="8"/>
          <w:wAfter w:w="5530" w:type="dxa"/>
        </w:trPr>
        <w:tc>
          <w:tcPr>
            <w:tcW w:w="47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7088" w:rsidRPr="002F45CA" w:rsidRDefault="00907088" w:rsidP="000F4486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142E2B">
              <w:rPr>
                <w:rFonts w:ascii="Times New Roman" w:hAnsi="Times New Roman"/>
                <w:b/>
                <w:sz w:val="16"/>
              </w:rPr>
              <w:t>Выход кормовых единиц на 100 балло- гектаров (ц. к. ед.)</w:t>
            </w:r>
            <w:r w:rsidRPr="002F45CA">
              <w:rPr>
                <w:rFonts w:ascii="Times New Roman" w:hAnsi="Times New Roman"/>
                <w:sz w:val="16"/>
              </w:rPr>
              <w:t>:</w:t>
            </w:r>
          </w:p>
        </w:tc>
      </w:tr>
      <w:tr w:rsidR="00907088" w:rsidRPr="002F45CA" w:rsidTr="006A2172">
        <w:trPr>
          <w:gridAfter w:val="7"/>
          <w:wAfter w:w="5441" w:type="dxa"/>
          <w:trHeight w:val="227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FA1380"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631</w:t>
            </w:r>
          </w:p>
        </w:tc>
        <w:tc>
          <w:tcPr>
            <w:tcW w:w="2499" w:type="dxa"/>
            <w:tcBorders>
              <w:top w:val="single" w:sz="4" w:space="0" w:color="auto"/>
            </w:tcBorders>
            <w:vAlign w:val="center"/>
          </w:tcPr>
          <w:p w:rsidR="00907088" w:rsidRPr="006A2172" w:rsidRDefault="00907088" w:rsidP="00142E2B">
            <w:pPr>
              <w:pStyle w:val="a3"/>
              <w:jc w:val="center"/>
              <w:rPr>
                <w:rFonts w:ascii="Times New Roman" w:hAnsi="Times New Roman"/>
                <w:b/>
                <w:sz w:val="16"/>
              </w:rPr>
            </w:pPr>
            <w:r w:rsidRPr="006A2172">
              <w:rPr>
                <w:rFonts w:ascii="Times New Roman" w:hAnsi="Times New Roman"/>
                <w:b/>
                <w:sz w:val="16"/>
              </w:rPr>
              <w:t>сельхозугодий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</w:tcBorders>
            <w:vAlign w:val="center"/>
          </w:tcPr>
          <w:p w:rsidR="00907088" w:rsidRPr="006A2172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7" w:name="f9r631"/>
            <w:bookmarkEnd w:id="717"/>
            <w:r>
              <w:rPr>
                <w:rFonts w:ascii="Times New Roman" w:hAnsi="Times New Roman"/>
                <w:b/>
                <w:sz w:val="18"/>
                <w:szCs w:val="18"/>
              </w:rPr>
              <w:t>81,2</w:t>
            </w:r>
          </w:p>
        </w:tc>
      </w:tr>
      <w:tr w:rsidR="00907088" w:rsidRPr="002F45CA" w:rsidTr="006A2172">
        <w:trPr>
          <w:gridAfter w:val="7"/>
          <w:wAfter w:w="5441" w:type="dxa"/>
          <w:trHeight w:val="227"/>
        </w:trPr>
        <w:tc>
          <w:tcPr>
            <w:tcW w:w="56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FA1380"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632</w:t>
            </w:r>
          </w:p>
        </w:tc>
        <w:tc>
          <w:tcPr>
            <w:tcW w:w="2499" w:type="dxa"/>
            <w:vAlign w:val="center"/>
          </w:tcPr>
          <w:p w:rsidR="00907088" w:rsidRPr="006A2172" w:rsidRDefault="00907088" w:rsidP="00142E2B">
            <w:pPr>
              <w:pStyle w:val="a3"/>
              <w:jc w:val="center"/>
              <w:rPr>
                <w:rFonts w:ascii="Times New Roman" w:hAnsi="Times New Roman"/>
                <w:b/>
                <w:sz w:val="16"/>
              </w:rPr>
            </w:pPr>
            <w:r w:rsidRPr="006A2172">
              <w:rPr>
                <w:rFonts w:ascii="Times New Roman" w:hAnsi="Times New Roman"/>
                <w:b/>
                <w:sz w:val="16"/>
              </w:rPr>
              <w:t>пашни</w:t>
            </w:r>
          </w:p>
        </w:tc>
        <w:tc>
          <w:tcPr>
            <w:tcW w:w="1790" w:type="dxa"/>
            <w:gridSpan w:val="4"/>
            <w:vAlign w:val="center"/>
          </w:tcPr>
          <w:p w:rsidR="00907088" w:rsidRPr="006A2172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8" w:name="f9r632"/>
            <w:bookmarkEnd w:id="718"/>
            <w:r>
              <w:rPr>
                <w:rFonts w:ascii="Times New Roman" w:hAnsi="Times New Roman"/>
                <w:b/>
                <w:sz w:val="18"/>
                <w:szCs w:val="18"/>
              </w:rPr>
              <w:t>126,4</w:t>
            </w:r>
          </w:p>
        </w:tc>
      </w:tr>
      <w:tr w:rsidR="006A2172" w:rsidRPr="002F45CA" w:rsidTr="00B67758">
        <w:trPr>
          <w:gridAfter w:val="1"/>
          <w:wAfter w:w="708" w:type="dxa"/>
          <w:cantSplit/>
          <w:trHeight w:val="256"/>
        </w:trPr>
        <w:tc>
          <w:tcPr>
            <w:tcW w:w="5051" w:type="dxa"/>
            <w:gridSpan w:val="7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505" w:type="dxa"/>
            <w:gridSpan w:val="2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756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Сбор продукции в переводе на к.</w:t>
            </w:r>
            <w:r w:rsidR="008164AD">
              <w:rPr>
                <w:rFonts w:ascii="Times New Roman" w:hAnsi="Times New Roman"/>
                <w:sz w:val="16"/>
              </w:rPr>
              <w:t xml:space="preserve"> </w:t>
            </w:r>
            <w:r w:rsidRPr="002F45CA">
              <w:rPr>
                <w:rFonts w:ascii="Times New Roman" w:hAnsi="Times New Roman"/>
                <w:sz w:val="16"/>
              </w:rPr>
              <w:t>ед., т</w:t>
            </w:r>
          </w:p>
        </w:tc>
      </w:tr>
      <w:tr w:rsidR="006A2172" w:rsidRPr="002F45CA" w:rsidTr="00B67758">
        <w:trPr>
          <w:gridAfter w:val="1"/>
          <w:wAfter w:w="708" w:type="dxa"/>
          <w:cantSplit/>
          <w:trHeight w:val="90"/>
        </w:trPr>
        <w:tc>
          <w:tcPr>
            <w:tcW w:w="5051" w:type="dxa"/>
            <w:gridSpan w:val="7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505" w:type="dxa"/>
            <w:gridSpan w:val="2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56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2</w:t>
            </w:r>
          </w:p>
        </w:tc>
      </w:tr>
      <w:tr w:rsidR="006A2172" w:rsidRPr="002F45CA" w:rsidTr="00B67758">
        <w:trPr>
          <w:gridAfter w:val="1"/>
          <w:wAfter w:w="708" w:type="dxa"/>
          <w:cantSplit/>
          <w:trHeight w:val="227"/>
        </w:trPr>
        <w:tc>
          <w:tcPr>
            <w:tcW w:w="5051" w:type="dxa"/>
            <w:gridSpan w:val="7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6.Фактическая стоимость прочей продукции растениеводства, не включенной в коды </w:t>
            </w: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258-</w:t>
            </w: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620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660</w:t>
            </w:r>
          </w:p>
        </w:tc>
        <w:tc>
          <w:tcPr>
            <w:tcW w:w="150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717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19" w:name="f9r660"/>
            <w:bookmarkEnd w:id="719"/>
            <w:r>
              <w:rPr>
                <w:rFonts w:ascii="Times New Roman" w:hAnsi="Times New Roman"/>
                <w:b/>
                <w:sz w:val="18"/>
                <w:szCs w:val="18"/>
              </w:rPr>
              <w:t>138</w:t>
            </w:r>
          </w:p>
        </w:tc>
        <w:tc>
          <w:tcPr>
            <w:tcW w:w="175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07088" w:rsidRPr="002F717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1 226</w:t>
            </w:r>
          </w:p>
        </w:tc>
      </w:tr>
      <w:tr w:rsidR="006A2172" w:rsidRPr="002F45CA" w:rsidTr="00B67758">
        <w:trPr>
          <w:gridAfter w:val="1"/>
          <w:wAfter w:w="708" w:type="dxa"/>
          <w:cantSplit/>
          <w:trHeight w:val="227"/>
        </w:trPr>
        <w:tc>
          <w:tcPr>
            <w:tcW w:w="5051" w:type="dxa"/>
            <w:gridSpan w:val="7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7.Количество заложенной зеленой массы на силос, т</w:t>
            </w:r>
          </w:p>
        </w:tc>
        <w:tc>
          <w:tcPr>
            <w:tcW w:w="127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663</w:t>
            </w:r>
          </w:p>
        </w:tc>
        <w:tc>
          <w:tcPr>
            <w:tcW w:w="1505" w:type="dxa"/>
            <w:gridSpan w:val="2"/>
            <w:tcBorders>
              <w:right w:val="single" w:sz="4" w:space="0" w:color="auto"/>
            </w:tcBorders>
            <w:vAlign w:val="center"/>
          </w:tcPr>
          <w:p w:rsidR="00907088" w:rsidRPr="002F717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0" w:name="f9r663"/>
            <w:bookmarkEnd w:id="720"/>
            <w:r>
              <w:rPr>
                <w:rFonts w:ascii="Times New Roman" w:hAnsi="Times New Roman"/>
                <w:b/>
                <w:sz w:val="18"/>
                <w:szCs w:val="18"/>
              </w:rPr>
              <w:t>9 240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2172" w:rsidRPr="002F45CA" w:rsidTr="00B67758">
        <w:trPr>
          <w:gridAfter w:val="1"/>
          <w:wAfter w:w="708" w:type="dxa"/>
          <w:cantSplit/>
          <w:trHeight w:val="227"/>
        </w:trPr>
        <w:tc>
          <w:tcPr>
            <w:tcW w:w="5051" w:type="dxa"/>
            <w:gridSpan w:val="7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8.Количество зеленой массы, израсходованной на приготовление травяной муки, т</w:t>
            </w:r>
          </w:p>
        </w:tc>
        <w:tc>
          <w:tcPr>
            <w:tcW w:w="127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664</w:t>
            </w:r>
          </w:p>
        </w:tc>
        <w:tc>
          <w:tcPr>
            <w:tcW w:w="1505" w:type="dxa"/>
            <w:gridSpan w:val="2"/>
            <w:tcBorders>
              <w:right w:val="single" w:sz="4" w:space="0" w:color="auto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1" w:name="f9r664"/>
            <w:bookmarkEnd w:id="721"/>
          </w:p>
        </w:tc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2172" w:rsidRPr="002F45CA" w:rsidTr="00B67758">
        <w:trPr>
          <w:gridAfter w:val="1"/>
          <w:wAfter w:w="708" w:type="dxa"/>
          <w:cantSplit/>
          <w:trHeight w:val="227"/>
        </w:trPr>
        <w:tc>
          <w:tcPr>
            <w:tcW w:w="5051" w:type="dxa"/>
            <w:gridSpan w:val="7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9.Количество заложенной зеленой массы на приготовление сенажа, т</w:t>
            </w:r>
          </w:p>
        </w:tc>
        <w:tc>
          <w:tcPr>
            <w:tcW w:w="127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670</w:t>
            </w:r>
          </w:p>
        </w:tc>
        <w:tc>
          <w:tcPr>
            <w:tcW w:w="1505" w:type="dxa"/>
            <w:gridSpan w:val="2"/>
            <w:tcBorders>
              <w:right w:val="single" w:sz="4" w:space="0" w:color="auto"/>
            </w:tcBorders>
            <w:vAlign w:val="center"/>
          </w:tcPr>
          <w:p w:rsidR="00907088" w:rsidRPr="002F717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2" w:name="f9r670"/>
            <w:bookmarkEnd w:id="722"/>
            <w:r>
              <w:rPr>
                <w:rFonts w:ascii="Times New Roman" w:hAnsi="Times New Roman"/>
                <w:b/>
                <w:sz w:val="18"/>
                <w:szCs w:val="18"/>
              </w:rPr>
              <w:t>25 260</w:t>
            </w:r>
          </w:p>
        </w:tc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2172" w:rsidRPr="002F45CA" w:rsidTr="00B67758">
        <w:trPr>
          <w:gridAfter w:val="1"/>
          <w:wAfter w:w="708" w:type="dxa"/>
          <w:cantSplit/>
          <w:trHeight w:val="227"/>
        </w:trPr>
        <w:tc>
          <w:tcPr>
            <w:tcW w:w="5051" w:type="dxa"/>
            <w:gridSpan w:val="7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10.Стоимость рассады, зеленой массы, использованной на приготовление силоса</w:t>
            </w:r>
            <w:r>
              <w:rPr>
                <w:rFonts w:ascii="Times New Roman" w:hAnsi="Times New Roman"/>
                <w:sz w:val="16"/>
              </w:rPr>
              <w:t>,</w:t>
            </w:r>
            <w:r w:rsidRPr="002F45CA">
              <w:rPr>
                <w:rFonts w:ascii="Times New Roman" w:hAnsi="Times New Roman"/>
                <w:sz w:val="16"/>
              </w:rPr>
              <w:t xml:space="preserve"> сенажа и соломки льна-долгунца для переработки в тресту, </w:t>
            </w:r>
            <w:r>
              <w:rPr>
                <w:rFonts w:ascii="Times New Roman" w:hAnsi="Times New Roman"/>
                <w:sz w:val="16"/>
              </w:rPr>
              <w:t>тыс</w:t>
            </w:r>
            <w:r w:rsidRPr="002F45CA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27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671</w:t>
            </w:r>
          </w:p>
        </w:tc>
        <w:tc>
          <w:tcPr>
            <w:tcW w:w="1505" w:type="dxa"/>
            <w:gridSpan w:val="2"/>
            <w:tcBorders>
              <w:right w:val="single" w:sz="4" w:space="0" w:color="auto"/>
            </w:tcBorders>
            <w:vAlign w:val="center"/>
          </w:tcPr>
          <w:p w:rsidR="00907088" w:rsidRPr="002F717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3" w:name="f9r671"/>
            <w:bookmarkEnd w:id="723"/>
            <w:r>
              <w:rPr>
                <w:rFonts w:ascii="Times New Roman" w:hAnsi="Times New Roman"/>
                <w:b/>
                <w:sz w:val="18"/>
                <w:szCs w:val="18"/>
              </w:rPr>
              <w:t>962</w:t>
            </w:r>
          </w:p>
        </w:tc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2172" w:rsidRPr="002F45CA" w:rsidTr="00B67758">
        <w:trPr>
          <w:gridAfter w:val="1"/>
          <w:wAfter w:w="708" w:type="dxa"/>
          <w:cantSplit/>
          <w:trHeight w:val="227"/>
        </w:trPr>
        <w:tc>
          <w:tcPr>
            <w:tcW w:w="5051" w:type="dxa"/>
            <w:gridSpan w:val="7"/>
            <w:vAlign w:val="center"/>
          </w:tcPr>
          <w:p w:rsidR="00907088" w:rsidRPr="002F45CA" w:rsidRDefault="00907088" w:rsidP="00B96355">
            <w:pPr>
              <w:pStyle w:val="a3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11.Зеленая масса дикорастущих, убранных на зеленый корм, сенаж, силос (кроме зеленой массы с естественных и улучшенных сенокосов), т </w:t>
            </w:r>
          </w:p>
        </w:tc>
        <w:tc>
          <w:tcPr>
            <w:tcW w:w="1276" w:type="dxa"/>
            <w:vAlign w:val="center"/>
          </w:tcPr>
          <w:p w:rsidR="00907088" w:rsidRPr="002F45CA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672</w:t>
            </w:r>
          </w:p>
        </w:tc>
        <w:tc>
          <w:tcPr>
            <w:tcW w:w="1505" w:type="dxa"/>
            <w:gridSpan w:val="2"/>
            <w:tcBorders>
              <w:right w:val="single" w:sz="4" w:space="0" w:color="auto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4" w:name="f9r672"/>
            <w:bookmarkEnd w:id="724"/>
          </w:p>
        </w:tc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7088" w:rsidRPr="002F7174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907088" w:rsidRPr="002F45CA" w:rsidRDefault="00907088" w:rsidP="00907088">
      <w:pPr>
        <w:pStyle w:val="a3"/>
        <w:rPr>
          <w:rFonts w:ascii="Times New Roman" w:hAnsi="Times New Roman"/>
          <w:b/>
          <w:sz w:val="16"/>
          <w:u w:val="single"/>
        </w:rPr>
      </w:pPr>
      <w:r w:rsidRPr="002F45CA">
        <w:rPr>
          <w:rFonts w:ascii="Times New Roman" w:hAnsi="Times New Roman"/>
          <w:sz w:val="16"/>
        </w:rPr>
        <w:br w:type="page"/>
      </w:r>
    </w:p>
    <w:p w:rsidR="00907088" w:rsidRPr="00B33DBC" w:rsidRDefault="00907088" w:rsidP="00907088">
      <w:pPr>
        <w:pStyle w:val="a3"/>
        <w:tabs>
          <w:tab w:val="left" w:pos="2977"/>
        </w:tabs>
        <w:jc w:val="right"/>
        <w:rPr>
          <w:rFonts w:ascii="Times New Roman" w:hAnsi="Times New Roman"/>
          <w:b/>
          <w:u w:val="single"/>
        </w:rPr>
      </w:pPr>
      <w:r w:rsidRPr="00B33DBC">
        <w:rPr>
          <w:rFonts w:ascii="Times New Roman" w:hAnsi="Times New Roman"/>
          <w:b/>
          <w:u w:val="single"/>
        </w:rPr>
        <w:t>Форма № 9-АПК лист 5</w:t>
      </w:r>
    </w:p>
    <w:p w:rsidR="00907088" w:rsidRPr="002F45CA" w:rsidRDefault="00907088" w:rsidP="00907088">
      <w:pPr>
        <w:pStyle w:val="a3"/>
        <w:tabs>
          <w:tab w:val="left" w:pos="2977"/>
        </w:tabs>
        <w:jc w:val="right"/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 xml:space="preserve">7.Площадь садов, виноградников и других многолетних </w:t>
      </w:r>
    </w:p>
    <w:tbl>
      <w:tblPr>
        <w:tblW w:w="103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709"/>
        <w:gridCol w:w="1736"/>
        <w:gridCol w:w="1800"/>
        <w:gridCol w:w="1701"/>
      </w:tblGrid>
      <w:tr w:rsidR="00907088" w:rsidRPr="002F45CA" w:rsidTr="00B96355">
        <w:trPr>
          <w:trHeight w:hRule="exact" w:val="851"/>
        </w:trPr>
        <w:tc>
          <w:tcPr>
            <w:tcW w:w="439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736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Посажено в отчетном году новых садов, га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Наличие насаждений на конец года, га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Площадь насаждений в плодоносящем возрасте, га</w:t>
            </w:r>
          </w:p>
        </w:tc>
      </w:tr>
      <w:tr w:rsidR="00907088" w:rsidRPr="002F45CA" w:rsidTr="00B96355">
        <w:trPr>
          <w:trHeight w:hRule="exact" w:val="227"/>
        </w:trPr>
        <w:tc>
          <w:tcPr>
            <w:tcW w:w="439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736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3</w:t>
            </w:r>
          </w:p>
        </w:tc>
      </w:tr>
      <w:tr w:rsidR="00907088" w:rsidRPr="002F45CA" w:rsidTr="00B96355">
        <w:trPr>
          <w:trHeight w:hRule="exact" w:val="851"/>
        </w:trPr>
        <w:tc>
          <w:tcPr>
            <w:tcW w:w="4395" w:type="dxa"/>
            <w:tcBorders>
              <w:top w:val="nil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Семечковые (яблоня, груша, айва)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710</w:t>
            </w:r>
          </w:p>
        </w:tc>
        <w:tc>
          <w:tcPr>
            <w:tcW w:w="1736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5" w:name="f9r710c1"/>
            <w:bookmarkEnd w:id="725"/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6" w:name="f9r710c2"/>
            <w:bookmarkEnd w:id="726"/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7" w:name="f9r710c3"/>
            <w:bookmarkEnd w:id="727"/>
          </w:p>
        </w:tc>
      </w:tr>
      <w:tr w:rsidR="00907088" w:rsidRPr="002F45CA" w:rsidTr="00B96355">
        <w:trPr>
          <w:trHeight w:hRule="exact" w:val="851"/>
        </w:trPr>
        <w:tc>
          <w:tcPr>
            <w:tcW w:w="4395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Косточковые (слива, вишня, абрикос, персик и другие)</w:t>
            </w:r>
          </w:p>
        </w:tc>
        <w:tc>
          <w:tcPr>
            <w:tcW w:w="709" w:type="dxa"/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720</w:t>
            </w:r>
          </w:p>
        </w:tc>
        <w:tc>
          <w:tcPr>
            <w:tcW w:w="1736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8" w:name="f9r720c1"/>
            <w:bookmarkEnd w:id="728"/>
          </w:p>
        </w:tc>
        <w:tc>
          <w:tcPr>
            <w:tcW w:w="1800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29" w:name="f9r720c2"/>
            <w:bookmarkEnd w:id="729"/>
          </w:p>
        </w:tc>
        <w:tc>
          <w:tcPr>
            <w:tcW w:w="1701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0" w:name="f9r720c3"/>
            <w:bookmarkEnd w:id="730"/>
          </w:p>
        </w:tc>
      </w:tr>
      <w:tr w:rsidR="00907088" w:rsidRPr="002F45CA" w:rsidTr="00B96355">
        <w:trPr>
          <w:trHeight w:hRule="exact" w:val="851"/>
        </w:trPr>
        <w:tc>
          <w:tcPr>
            <w:tcW w:w="4395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Ягодники (земляника, клубника, малина, смородина, крыжовник, черноплодная рябина и другие), т</w:t>
            </w:r>
          </w:p>
        </w:tc>
        <w:tc>
          <w:tcPr>
            <w:tcW w:w="709" w:type="dxa"/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730</w:t>
            </w:r>
          </w:p>
        </w:tc>
        <w:tc>
          <w:tcPr>
            <w:tcW w:w="1736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1" w:name="f9r730c1"/>
            <w:bookmarkEnd w:id="731"/>
          </w:p>
        </w:tc>
        <w:tc>
          <w:tcPr>
            <w:tcW w:w="1800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2" w:name="f9r730c2"/>
            <w:bookmarkEnd w:id="732"/>
          </w:p>
        </w:tc>
        <w:tc>
          <w:tcPr>
            <w:tcW w:w="1701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3" w:name="f9r730c3"/>
            <w:bookmarkEnd w:id="733"/>
          </w:p>
        </w:tc>
      </w:tr>
    </w:tbl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sz w:val="16"/>
        </w:rPr>
      </w:pPr>
    </w:p>
    <w:p w:rsidR="00907088" w:rsidRPr="002F45CA" w:rsidRDefault="00907088" w:rsidP="00907088">
      <w:pPr>
        <w:pStyle w:val="a3"/>
        <w:tabs>
          <w:tab w:val="left" w:pos="2977"/>
        </w:tabs>
        <w:ind w:right="130"/>
        <w:jc w:val="right"/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>16.Землепользование на 1 января 20</w:t>
      </w:r>
      <w:r w:rsidR="00B91FE6">
        <w:rPr>
          <w:rFonts w:ascii="Times New Roman" w:hAnsi="Times New Roman"/>
          <w:b/>
          <w:sz w:val="16"/>
          <w:lang w:val="en-US"/>
        </w:rPr>
        <w:t>2</w:t>
      </w:r>
      <w:r w:rsidR="008D53DB">
        <w:rPr>
          <w:rFonts w:ascii="Times New Roman" w:hAnsi="Times New Roman"/>
          <w:b/>
          <w:sz w:val="16"/>
          <w:lang w:val="en-US"/>
        </w:rPr>
        <w:t>6</w:t>
      </w:r>
      <w:r>
        <w:rPr>
          <w:rFonts w:ascii="Times New Roman" w:hAnsi="Times New Roman"/>
          <w:b/>
          <w:sz w:val="16"/>
          <w:lang w:val="en-US"/>
        </w:rPr>
        <w:t xml:space="preserve"> </w:t>
      </w:r>
      <w:r w:rsidRPr="002F45CA">
        <w:rPr>
          <w:rFonts w:ascii="Times New Roman" w:hAnsi="Times New Roman"/>
          <w:b/>
          <w:sz w:val="16"/>
        </w:rPr>
        <w:t>года</w:t>
      </w:r>
    </w:p>
    <w:tbl>
      <w:tblPr>
        <w:tblW w:w="1043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636"/>
        <w:gridCol w:w="1632"/>
        <w:gridCol w:w="242"/>
        <w:gridCol w:w="2168"/>
        <w:gridCol w:w="666"/>
        <w:gridCol w:w="1318"/>
        <w:gridCol w:w="1843"/>
      </w:tblGrid>
      <w:tr w:rsidR="00845572" w:rsidRPr="002F45CA" w:rsidTr="00494CBE">
        <w:trPr>
          <w:trHeight w:hRule="exact" w:val="851"/>
        </w:trPr>
        <w:tc>
          <w:tcPr>
            <w:tcW w:w="193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636" w:type="dxa"/>
            <w:tcBorders>
              <w:top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6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Валовой выход посадочного материала, тыс. штук</w:t>
            </w:r>
          </w:p>
        </w:tc>
        <w:tc>
          <w:tcPr>
            <w:tcW w:w="242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Гектары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Балло-гектары,</w:t>
            </w:r>
          </w:p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га</w:t>
            </w:r>
          </w:p>
        </w:tc>
      </w:tr>
      <w:tr w:rsidR="00845572" w:rsidRPr="002F45CA" w:rsidTr="00494CBE">
        <w:trPr>
          <w:trHeight w:val="187"/>
        </w:trPr>
        <w:tc>
          <w:tcPr>
            <w:tcW w:w="1933" w:type="dxa"/>
            <w:tcBorders>
              <w:left w:val="double" w:sz="4" w:space="0" w:color="auto"/>
              <w:bottom w:val="doub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636" w:type="dxa"/>
            <w:tcBorders>
              <w:bottom w:val="doub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632" w:type="dxa"/>
            <w:tcBorders>
              <w:bottom w:val="double" w:sz="4" w:space="0" w:color="auto"/>
              <w:right w:val="doub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242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2</w:t>
            </w:r>
          </w:p>
        </w:tc>
      </w:tr>
      <w:tr w:rsidR="00845572" w:rsidRPr="002F45CA" w:rsidTr="00494CBE">
        <w:trPr>
          <w:trHeight w:hRule="exact" w:val="567"/>
        </w:trPr>
        <w:tc>
          <w:tcPr>
            <w:tcW w:w="1933" w:type="dxa"/>
            <w:tcBorders>
              <w:top w:val="double" w:sz="4" w:space="0" w:color="auto"/>
              <w:bottom w:val="nil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Питомники:</w:t>
            </w:r>
          </w:p>
        </w:tc>
        <w:tc>
          <w:tcPr>
            <w:tcW w:w="636" w:type="dxa"/>
            <w:tcBorders>
              <w:top w:val="double" w:sz="4" w:space="0" w:color="auto"/>
              <w:bottom w:val="nil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1632" w:type="dxa"/>
            <w:tcBorders>
              <w:top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845572" w:rsidRPr="002F45CA" w:rsidRDefault="00845572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Общая земельная площадь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870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4" w:name="f9r870"/>
            <w:bookmarkEnd w:id="734"/>
            <w:r>
              <w:rPr>
                <w:rFonts w:ascii="Times New Roman" w:hAnsi="Times New Roman"/>
                <w:b/>
                <w:sz w:val="18"/>
                <w:szCs w:val="18"/>
              </w:rPr>
              <w:t>9 759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714"/>
        </w:trPr>
        <w:tc>
          <w:tcPr>
            <w:tcW w:w="1933" w:type="dxa"/>
            <w:tcBorders>
              <w:top w:val="nil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266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плодовые </w:t>
            </w:r>
          </w:p>
        </w:tc>
        <w:tc>
          <w:tcPr>
            <w:tcW w:w="636" w:type="dxa"/>
            <w:tcBorders>
              <w:top w:val="nil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830</w:t>
            </w:r>
          </w:p>
        </w:tc>
        <w:tc>
          <w:tcPr>
            <w:tcW w:w="1632" w:type="dxa"/>
            <w:tcBorders>
              <w:top w:val="nil"/>
              <w:right w:val="single" w:sz="4" w:space="0" w:color="auto"/>
            </w:tcBorders>
            <w:vAlign w:val="center"/>
          </w:tcPr>
          <w:p w:rsidR="00845572" w:rsidRPr="00F35580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5" w:name="f9r830"/>
            <w:bookmarkEnd w:id="735"/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Всего сельскохозяйственных угодий</w:t>
            </w:r>
          </w:p>
        </w:tc>
        <w:tc>
          <w:tcPr>
            <w:tcW w:w="666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880</w:t>
            </w:r>
          </w:p>
        </w:tc>
        <w:tc>
          <w:tcPr>
            <w:tcW w:w="1318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6" w:name="f9r880"/>
            <w:bookmarkEnd w:id="736"/>
            <w:r>
              <w:rPr>
                <w:rFonts w:ascii="Times New Roman" w:hAnsi="Times New Roman"/>
                <w:b/>
                <w:sz w:val="18"/>
                <w:szCs w:val="18"/>
              </w:rPr>
              <w:t>8 184</w:t>
            </w:r>
          </w:p>
        </w:tc>
        <w:tc>
          <w:tcPr>
            <w:tcW w:w="1843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190 687</w:t>
            </w:r>
          </w:p>
        </w:tc>
      </w:tr>
      <w:tr w:rsidR="00845572" w:rsidRPr="002F45CA" w:rsidTr="00870BDD">
        <w:trPr>
          <w:trHeight w:hRule="exact" w:val="567"/>
        </w:trPr>
        <w:tc>
          <w:tcPr>
            <w:tcW w:w="1933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266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ягодные</w:t>
            </w:r>
          </w:p>
        </w:tc>
        <w:tc>
          <w:tcPr>
            <w:tcW w:w="636" w:type="dxa"/>
            <w:vAlign w:val="center"/>
          </w:tcPr>
          <w:p w:rsidR="00845572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840</w:t>
            </w:r>
          </w:p>
        </w:tc>
        <w:tc>
          <w:tcPr>
            <w:tcW w:w="1632" w:type="dxa"/>
            <w:tcBorders>
              <w:right w:val="single" w:sz="4" w:space="0" w:color="auto"/>
            </w:tcBorders>
            <w:vAlign w:val="center"/>
          </w:tcPr>
          <w:p w:rsidR="00845572" w:rsidRPr="00F35580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7" w:name="f9r840"/>
            <w:bookmarkEnd w:id="737"/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300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из них:</w:t>
            </w:r>
          </w:p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300"/>
              <w:rPr>
                <w:rFonts w:ascii="Times New Roman" w:hAnsi="Times New Roman"/>
                <w:sz w:val="16"/>
              </w:rPr>
            </w:pPr>
          </w:p>
          <w:p w:rsidR="00845572" w:rsidRPr="002F45CA" w:rsidRDefault="00845572" w:rsidP="008A4F39">
            <w:pPr>
              <w:pStyle w:val="a3"/>
              <w:tabs>
                <w:tab w:val="left" w:pos="2977"/>
              </w:tabs>
              <w:ind w:firstLine="289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пашня</w:t>
            </w:r>
          </w:p>
        </w:tc>
        <w:tc>
          <w:tcPr>
            <w:tcW w:w="666" w:type="dxa"/>
            <w:vAlign w:val="center"/>
          </w:tcPr>
          <w:p w:rsidR="00845572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881</w:t>
            </w:r>
          </w:p>
        </w:tc>
        <w:tc>
          <w:tcPr>
            <w:tcW w:w="1318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8" w:name="f9r881"/>
            <w:bookmarkEnd w:id="738"/>
            <w:r>
              <w:rPr>
                <w:rFonts w:ascii="Times New Roman" w:hAnsi="Times New Roman"/>
                <w:b/>
                <w:sz w:val="18"/>
                <w:szCs w:val="18"/>
              </w:rPr>
              <w:t>3 453</w:t>
            </w:r>
          </w:p>
        </w:tc>
        <w:tc>
          <w:tcPr>
            <w:tcW w:w="1843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80 110</w:t>
            </w:r>
          </w:p>
        </w:tc>
      </w:tr>
      <w:tr w:rsidR="00845572" w:rsidRPr="002F45CA" w:rsidTr="00870BDD">
        <w:trPr>
          <w:trHeight w:hRule="exact" w:val="567"/>
        </w:trPr>
        <w:tc>
          <w:tcPr>
            <w:tcW w:w="1933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266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виноградные</w:t>
            </w:r>
          </w:p>
        </w:tc>
        <w:tc>
          <w:tcPr>
            <w:tcW w:w="636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850</w:t>
            </w:r>
          </w:p>
        </w:tc>
        <w:tc>
          <w:tcPr>
            <w:tcW w:w="1632" w:type="dxa"/>
            <w:tcBorders>
              <w:right w:val="single" w:sz="4" w:space="0" w:color="auto"/>
            </w:tcBorders>
            <w:vAlign w:val="center"/>
          </w:tcPr>
          <w:p w:rsidR="00845572" w:rsidRPr="00F35580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39" w:name="f9r850"/>
            <w:bookmarkEnd w:id="739"/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30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</w:t>
            </w:r>
            <w:r w:rsidRPr="002F45CA">
              <w:rPr>
                <w:rFonts w:ascii="Times New Roman" w:hAnsi="Times New Roman"/>
                <w:sz w:val="16"/>
              </w:rPr>
              <w:t>енокосы</w:t>
            </w:r>
            <w:r>
              <w:rPr>
                <w:rFonts w:ascii="Times New Roman" w:hAnsi="Times New Roman"/>
                <w:sz w:val="16"/>
              </w:rPr>
              <w:t xml:space="preserve"> и пастбища улучшенные</w:t>
            </w:r>
          </w:p>
        </w:tc>
        <w:tc>
          <w:tcPr>
            <w:tcW w:w="666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882</w:t>
            </w:r>
          </w:p>
        </w:tc>
        <w:tc>
          <w:tcPr>
            <w:tcW w:w="1318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0" w:name="f9r882"/>
            <w:bookmarkEnd w:id="740"/>
            <w:r>
              <w:rPr>
                <w:rFonts w:ascii="Times New Roman" w:hAnsi="Times New Roman"/>
                <w:b/>
                <w:sz w:val="18"/>
                <w:szCs w:val="18"/>
              </w:rPr>
              <w:t>3 830</w:t>
            </w:r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699"/>
        </w:trPr>
        <w:tc>
          <w:tcPr>
            <w:tcW w:w="1933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ind w:left="266"/>
              <w:rPr>
                <w:rFonts w:ascii="Times New Roman" w:hAnsi="Times New Roman"/>
                <w:sz w:val="16"/>
              </w:rPr>
            </w:pPr>
          </w:p>
        </w:tc>
        <w:tc>
          <w:tcPr>
            <w:tcW w:w="636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860</w:t>
            </w:r>
          </w:p>
        </w:tc>
        <w:tc>
          <w:tcPr>
            <w:tcW w:w="1632" w:type="dxa"/>
            <w:tcBorders>
              <w:right w:val="single" w:sz="4" w:space="0" w:color="auto"/>
            </w:tcBorders>
            <w:vAlign w:val="center"/>
          </w:tcPr>
          <w:p w:rsidR="00845572" w:rsidRPr="00F35580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1" w:name="f9r860"/>
            <w:bookmarkEnd w:id="741"/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:rsidR="00845572" w:rsidRPr="007E0CD4" w:rsidRDefault="00845572" w:rsidP="00B96355">
            <w:pPr>
              <w:pStyle w:val="a3"/>
              <w:tabs>
                <w:tab w:val="left" w:pos="2977"/>
              </w:tabs>
              <w:ind w:left="30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</w:t>
            </w:r>
            <w:r w:rsidRPr="002F45CA">
              <w:rPr>
                <w:rFonts w:ascii="Times New Roman" w:hAnsi="Times New Roman"/>
                <w:sz w:val="16"/>
              </w:rPr>
              <w:t>енокосы</w:t>
            </w:r>
            <w:r>
              <w:rPr>
                <w:rFonts w:ascii="Times New Roman" w:hAnsi="Times New Roman"/>
                <w:sz w:val="16"/>
              </w:rPr>
              <w:t xml:space="preserve"> и пастбища естественные</w:t>
            </w:r>
          </w:p>
        </w:tc>
        <w:tc>
          <w:tcPr>
            <w:tcW w:w="666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883</w:t>
            </w:r>
          </w:p>
        </w:tc>
        <w:tc>
          <w:tcPr>
            <w:tcW w:w="1318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2" w:name="f9r883"/>
            <w:bookmarkEnd w:id="742"/>
            <w:r>
              <w:rPr>
                <w:rFonts w:ascii="Times New Roman" w:hAnsi="Times New Roman"/>
                <w:b/>
                <w:sz w:val="18"/>
                <w:szCs w:val="18"/>
              </w:rPr>
              <w:t>878</w:t>
            </w:r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790554" w:rsidRPr="002F45CA" w:rsidTr="00870BDD">
        <w:trPr>
          <w:trHeight w:hRule="exact" w:val="699"/>
        </w:trPr>
        <w:tc>
          <w:tcPr>
            <w:tcW w:w="1933" w:type="dxa"/>
            <w:vAlign w:val="center"/>
          </w:tcPr>
          <w:p w:rsidR="00790554" w:rsidRPr="002F45CA" w:rsidRDefault="00790554" w:rsidP="00B96355">
            <w:pPr>
              <w:pStyle w:val="a3"/>
              <w:tabs>
                <w:tab w:val="left" w:pos="2977"/>
              </w:tabs>
              <w:ind w:left="266"/>
              <w:rPr>
                <w:rFonts w:ascii="Times New Roman" w:hAnsi="Times New Roman"/>
                <w:sz w:val="16"/>
              </w:rPr>
            </w:pPr>
          </w:p>
        </w:tc>
        <w:tc>
          <w:tcPr>
            <w:tcW w:w="636" w:type="dxa"/>
            <w:vAlign w:val="center"/>
          </w:tcPr>
          <w:p w:rsidR="00790554" w:rsidRDefault="00790554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32" w:type="dxa"/>
            <w:tcBorders>
              <w:right w:val="single" w:sz="4" w:space="0" w:color="auto"/>
            </w:tcBorders>
            <w:vAlign w:val="center"/>
          </w:tcPr>
          <w:p w:rsidR="00790554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554" w:rsidRPr="002F45CA" w:rsidRDefault="00790554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:rsidR="00790554" w:rsidRDefault="00790554" w:rsidP="00B96355">
            <w:pPr>
              <w:pStyle w:val="a3"/>
              <w:tabs>
                <w:tab w:val="left" w:pos="2977"/>
              </w:tabs>
              <w:ind w:left="300"/>
              <w:rPr>
                <w:rFonts w:ascii="Times New Roman" w:hAnsi="Times New Roman"/>
                <w:sz w:val="16"/>
              </w:rPr>
            </w:pPr>
          </w:p>
        </w:tc>
        <w:tc>
          <w:tcPr>
            <w:tcW w:w="666" w:type="dxa"/>
            <w:vAlign w:val="center"/>
          </w:tcPr>
          <w:p w:rsidR="00790554" w:rsidRDefault="00790554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18" w:type="dxa"/>
            <w:vAlign w:val="center"/>
          </w:tcPr>
          <w:p w:rsidR="0079055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90554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sz w:val="16"/>
        </w:rPr>
      </w:pPr>
    </w:p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sz w:val="16"/>
        </w:rPr>
      </w:pPr>
    </w:p>
    <w:p w:rsidR="00907088" w:rsidRPr="00DE1D88" w:rsidRDefault="00907088" w:rsidP="00907088">
      <w:pPr>
        <w:pStyle w:val="a3"/>
        <w:tabs>
          <w:tab w:val="left" w:pos="2977"/>
        </w:tabs>
        <w:rPr>
          <w:rFonts w:ascii="Times New Roman" w:hAnsi="Times New Roman"/>
          <w:sz w:val="18"/>
          <w:szCs w:val="18"/>
        </w:rPr>
      </w:pPr>
      <w:r w:rsidRPr="00DE1D88">
        <w:rPr>
          <w:rFonts w:ascii="Times New Roman" w:hAnsi="Times New Roman"/>
          <w:b/>
          <w:sz w:val="18"/>
          <w:szCs w:val="18"/>
        </w:rPr>
        <w:t>Справочно</w:t>
      </w:r>
      <w:r>
        <w:rPr>
          <w:rFonts w:ascii="Times New Roman" w:hAnsi="Times New Roman"/>
          <w:b/>
          <w:sz w:val="18"/>
          <w:szCs w:val="18"/>
        </w:rPr>
        <w:t>:</w:t>
      </w:r>
      <w:r w:rsidRPr="00DE1D88">
        <w:rPr>
          <w:rFonts w:ascii="Times New Roman" w:hAnsi="Times New Roman"/>
          <w:b/>
          <w:sz w:val="18"/>
          <w:szCs w:val="18"/>
        </w:rPr>
        <w:t xml:space="preserve">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70"/>
        <w:gridCol w:w="1172"/>
        <w:gridCol w:w="1421"/>
        <w:gridCol w:w="780"/>
        <w:gridCol w:w="2338"/>
      </w:tblGrid>
      <w:tr w:rsidR="00907088" w:rsidRPr="002F45CA" w:rsidTr="00870BDD">
        <w:trPr>
          <w:trHeight w:hRule="exact" w:val="485"/>
        </w:trPr>
        <w:tc>
          <w:tcPr>
            <w:tcW w:w="3369" w:type="dxa"/>
            <w:vAlign w:val="center"/>
          </w:tcPr>
          <w:p w:rsidR="00907088" w:rsidRPr="00DE1D88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DE1D88">
              <w:rPr>
                <w:rFonts w:ascii="Times New Roman" w:hAnsi="Times New Roman"/>
                <w:sz w:val="16"/>
                <w:szCs w:val="16"/>
              </w:rPr>
              <w:t>Посеяно под урожай будущего года:</w:t>
            </w:r>
          </w:p>
        </w:tc>
        <w:tc>
          <w:tcPr>
            <w:tcW w:w="67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172" w:type="dxa"/>
            <w:vAlign w:val="center"/>
          </w:tcPr>
          <w:p w:rsidR="00907088" w:rsidRPr="002F45CA" w:rsidRDefault="00870BDD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</w:t>
            </w:r>
          </w:p>
        </w:tc>
        <w:tc>
          <w:tcPr>
            <w:tcW w:w="1421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Затраты,</w:t>
            </w:r>
          </w:p>
          <w:p w:rsidR="00907088" w:rsidRPr="00BA65BF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Pr="00BA65BF">
              <w:rPr>
                <w:rFonts w:ascii="Times New Roman" w:hAnsi="Times New Roman"/>
                <w:sz w:val="16"/>
              </w:rPr>
              <w:t>.</w:t>
            </w:r>
            <w:r>
              <w:rPr>
                <w:rFonts w:ascii="Times New Roman" w:hAnsi="Times New Roman"/>
                <w:sz w:val="16"/>
              </w:rPr>
              <w:t xml:space="preserve"> руб</w:t>
            </w:r>
            <w:r w:rsidRPr="00BA65B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78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2338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Затраты на единицу,</w:t>
            </w:r>
          </w:p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Pr="001130EA">
              <w:rPr>
                <w:rFonts w:ascii="Times New Roman" w:hAnsi="Times New Roman"/>
                <w:sz w:val="16"/>
              </w:rPr>
              <w:t>.</w:t>
            </w:r>
            <w:r>
              <w:rPr>
                <w:rFonts w:ascii="Times New Roman" w:hAnsi="Times New Roman"/>
                <w:sz w:val="16"/>
              </w:rPr>
              <w:t xml:space="preserve"> руб</w:t>
            </w:r>
            <w:r w:rsidRPr="00BA65BF">
              <w:rPr>
                <w:rFonts w:ascii="Times New Roman" w:hAnsi="Times New Roman"/>
                <w:sz w:val="16"/>
              </w:rPr>
              <w:t>.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</w:tr>
      <w:tr w:rsidR="00907088" w:rsidRPr="002F45CA" w:rsidTr="00870BDD">
        <w:trPr>
          <w:trHeight w:hRule="exact" w:val="240"/>
        </w:trPr>
        <w:tc>
          <w:tcPr>
            <w:tcW w:w="3369" w:type="dxa"/>
            <w:vAlign w:val="center"/>
          </w:tcPr>
          <w:p w:rsidR="00907088" w:rsidRPr="00BA65BF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A</w:t>
            </w:r>
          </w:p>
        </w:tc>
        <w:tc>
          <w:tcPr>
            <w:tcW w:w="670" w:type="dxa"/>
            <w:vAlign w:val="center"/>
          </w:tcPr>
          <w:p w:rsidR="00907088" w:rsidRPr="00BA65BF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B</w:t>
            </w:r>
          </w:p>
        </w:tc>
        <w:tc>
          <w:tcPr>
            <w:tcW w:w="1172" w:type="dxa"/>
            <w:vAlign w:val="center"/>
          </w:tcPr>
          <w:p w:rsidR="00907088" w:rsidRPr="00BA65BF" w:rsidRDefault="00907088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5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vAlign w:val="center"/>
          </w:tcPr>
          <w:p w:rsidR="00907088" w:rsidRPr="00BA65BF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BA65BF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78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338" w:type="dxa"/>
            <w:vAlign w:val="center"/>
          </w:tcPr>
          <w:p w:rsidR="00907088" w:rsidRPr="004A41E8" w:rsidRDefault="00907088" w:rsidP="00B9635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BA65BF">
              <w:rPr>
                <w:rFonts w:ascii="Times New Roman" w:hAnsi="Times New Roman"/>
                <w:sz w:val="18"/>
                <w:szCs w:val="18"/>
                <w:u w:val="single"/>
              </w:rPr>
              <w:t>3</w:t>
            </w:r>
          </w:p>
        </w:tc>
      </w:tr>
      <w:tr w:rsidR="00907088" w:rsidRPr="002F45CA" w:rsidTr="00870BDD">
        <w:trPr>
          <w:trHeight w:hRule="exact" w:val="333"/>
        </w:trPr>
        <w:tc>
          <w:tcPr>
            <w:tcW w:w="3369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озимых зерновых на зерно и зеленый корм, га</w:t>
            </w:r>
          </w:p>
        </w:tc>
        <w:tc>
          <w:tcPr>
            <w:tcW w:w="670" w:type="dxa"/>
            <w:vAlign w:val="center"/>
          </w:tcPr>
          <w:p w:rsidR="00907088" w:rsidRPr="00BA65BF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BA65BF">
              <w:rPr>
                <w:rFonts w:ascii="Times New Roman" w:hAnsi="Times New Roman"/>
                <w:sz w:val="16"/>
              </w:rPr>
              <w:t>950</w:t>
            </w:r>
          </w:p>
        </w:tc>
        <w:tc>
          <w:tcPr>
            <w:tcW w:w="1172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3" w:name="f9r950"/>
            <w:bookmarkEnd w:id="743"/>
            <w:r>
              <w:rPr>
                <w:rFonts w:ascii="Times New Roman" w:hAnsi="Times New Roman"/>
                <w:b/>
                <w:sz w:val="18"/>
                <w:szCs w:val="18"/>
              </w:rPr>
              <w:t>778</w:t>
            </w:r>
          </w:p>
        </w:tc>
        <w:tc>
          <w:tcPr>
            <w:tcW w:w="1421" w:type="dxa"/>
            <w:vAlign w:val="center"/>
          </w:tcPr>
          <w:p w:rsidR="00907088" w:rsidRPr="004A41E8" w:rsidRDefault="00790554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311</w:t>
            </w:r>
          </w:p>
        </w:tc>
        <w:tc>
          <w:tcPr>
            <w:tcW w:w="780" w:type="dxa"/>
            <w:vAlign w:val="center"/>
          </w:tcPr>
          <w:p w:rsidR="00907088" w:rsidRPr="00BA65BF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BA65BF">
              <w:rPr>
                <w:rFonts w:ascii="Times New Roman" w:hAnsi="Times New Roman"/>
                <w:sz w:val="16"/>
              </w:rPr>
              <w:t>951</w:t>
            </w:r>
          </w:p>
        </w:tc>
        <w:tc>
          <w:tcPr>
            <w:tcW w:w="2338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744" w:name="f9r951"/>
            <w:bookmarkEnd w:id="744"/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0,4</w:t>
            </w:r>
          </w:p>
        </w:tc>
      </w:tr>
      <w:tr w:rsidR="00907088" w:rsidRPr="002F45CA" w:rsidTr="00870BDD">
        <w:trPr>
          <w:trHeight w:hRule="exact" w:val="323"/>
        </w:trPr>
        <w:tc>
          <w:tcPr>
            <w:tcW w:w="3369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озимого рапса, га</w:t>
            </w:r>
          </w:p>
        </w:tc>
        <w:tc>
          <w:tcPr>
            <w:tcW w:w="67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960</w:t>
            </w:r>
          </w:p>
        </w:tc>
        <w:tc>
          <w:tcPr>
            <w:tcW w:w="1172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5" w:name="f9r960"/>
            <w:bookmarkEnd w:id="745"/>
            <w:r>
              <w:rPr>
                <w:rFonts w:ascii="Times New Roman" w:hAnsi="Times New Roman"/>
                <w:b/>
                <w:sz w:val="18"/>
                <w:szCs w:val="18"/>
              </w:rPr>
              <w:t>287</w:t>
            </w:r>
          </w:p>
        </w:tc>
        <w:tc>
          <w:tcPr>
            <w:tcW w:w="1421" w:type="dxa"/>
            <w:vAlign w:val="center"/>
          </w:tcPr>
          <w:p w:rsidR="00907088" w:rsidRPr="004A41E8" w:rsidRDefault="00790554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145</w:t>
            </w:r>
          </w:p>
        </w:tc>
        <w:tc>
          <w:tcPr>
            <w:tcW w:w="78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961</w:t>
            </w:r>
          </w:p>
        </w:tc>
        <w:tc>
          <w:tcPr>
            <w:tcW w:w="2338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746" w:name="f9r961"/>
            <w:bookmarkEnd w:id="746"/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0,5</w:t>
            </w:r>
          </w:p>
        </w:tc>
      </w:tr>
      <w:tr w:rsidR="00907088" w:rsidRPr="002F45CA" w:rsidTr="00870BDD">
        <w:trPr>
          <w:trHeight w:hRule="exact" w:val="318"/>
        </w:trPr>
        <w:tc>
          <w:tcPr>
            <w:tcW w:w="3369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Поднято зяби, га</w:t>
            </w:r>
          </w:p>
        </w:tc>
        <w:tc>
          <w:tcPr>
            <w:tcW w:w="67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970</w:t>
            </w:r>
          </w:p>
        </w:tc>
        <w:tc>
          <w:tcPr>
            <w:tcW w:w="1172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7" w:name="f9r970"/>
            <w:bookmarkEnd w:id="747"/>
            <w:r>
              <w:rPr>
                <w:rFonts w:ascii="Times New Roman" w:hAnsi="Times New Roman"/>
                <w:b/>
                <w:sz w:val="18"/>
                <w:szCs w:val="18"/>
              </w:rPr>
              <w:t>1 746</w:t>
            </w:r>
          </w:p>
        </w:tc>
        <w:tc>
          <w:tcPr>
            <w:tcW w:w="1421" w:type="dxa"/>
            <w:vAlign w:val="center"/>
          </w:tcPr>
          <w:p w:rsidR="00907088" w:rsidRPr="004A41E8" w:rsidRDefault="00790554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</w:t>
            </w:r>
          </w:p>
        </w:tc>
        <w:tc>
          <w:tcPr>
            <w:tcW w:w="78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971</w:t>
            </w:r>
          </w:p>
        </w:tc>
        <w:tc>
          <w:tcPr>
            <w:tcW w:w="2338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748" w:name="f9r971"/>
            <w:bookmarkEnd w:id="748"/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0,2</w:t>
            </w:r>
          </w:p>
        </w:tc>
      </w:tr>
      <w:tr w:rsidR="00907088" w:rsidRPr="002F45CA" w:rsidTr="00870BDD">
        <w:trPr>
          <w:trHeight w:hRule="exact" w:val="318"/>
        </w:trPr>
        <w:tc>
          <w:tcPr>
            <w:tcW w:w="3369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Многолетние травы, га</w:t>
            </w:r>
          </w:p>
        </w:tc>
        <w:tc>
          <w:tcPr>
            <w:tcW w:w="67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980</w:t>
            </w:r>
          </w:p>
        </w:tc>
        <w:tc>
          <w:tcPr>
            <w:tcW w:w="1172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49" w:name="f9r980"/>
            <w:bookmarkEnd w:id="749"/>
          </w:p>
        </w:tc>
        <w:tc>
          <w:tcPr>
            <w:tcW w:w="1421" w:type="dxa"/>
            <w:vAlign w:val="center"/>
          </w:tcPr>
          <w:p w:rsidR="00907088" w:rsidRPr="004A41E8" w:rsidRDefault="00907088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981</w:t>
            </w:r>
          </w:p>
        </w:tc>
        <w:tc>
          <w:tcPr>
            <w:tcW w:w="2338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  <w:lang w:val="en-US"/>
              </w:rPr>
            </w:pPr>
            <w:bookmarkStart w:id="750" w:name="f9r981"/>
            <w:bookmarkEnd w:id="750"/>
          </w:p>
        </w:tc>
      </w:tr>
      <w:tr w:rsidR="00907088" w:rsidRPr="002F45CA" w:rsidTr="00870BDD">
        <w:trPr>
          <w:trHeight w:hRule="exact" w:val="318"/>
        </w:trPr>
        <w:tc>
          <w:tcPr>
            <w:tcW w:w="3369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Заготовка органики, тонн</w:t>
            </w:r>
          </w:p>
        </w:tc>
        <w:tc>
          <w:tcPr>
            <w:tcW w:w="67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990</w:t>
            </w:r>
          </w:p>
        </w:tc>
        <w:tc>
          <w:tcPr>
            <w:tcW w:w="1172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51" w:name="f9r990"/>
            <w:bookmarkEnd w:id="751"/>
            <w:r>
              <w:rPr>
                <w:rFonts w:ascii="Times New Roman" w:hAnsi="Times New Roman"/>
                <w:b/>
                <w:sz w:val="18"/>
                <w:szCs w:val="18"/>
              </w:rPr>
              <w:t>19 360</w:t>
            </w:r>
          </w:p>
        </w:tc>
        <w:tc>
          <w:tcPr>
            <w:tcW w:w="1421" w:type="dxa"/>
            <w:vAlign w:val="center"/>
          </w:tcPr>
          <w:p w:rsidR="00907088" w:rsidRPr="004A41E8" w:rsidRDefault="00790554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61</w:t>
            </w:r>
          </w:p>
        </w:tc>
        <w:tc>
          <w:tcPr>
            <w:tcW w:w="78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991</w:t>
            </w:r>
          </w:p>
        </w:tc>
        <w:tc>
          <w:tcPr>
            <w:tcW w:w="2338" w:type="dxa"/>
            <w:vAlign w:val="center"/>
          </w:tcPr>
          <w:p w:rsidR="00907088" w:rsidRPr="00F35580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  <w:lang w:val="en-US"/>
              </w:rPr>
            </w:pPr>
            <w:bookmarkStart w:id="752" w:name="f9r991"/>
            <w:bookmarkEnd w:id="752"/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val="en-US"/>
              </w:rPr>
              <w:t>0</w:t>
            </w:r>
          </w:p>
        </w:tc>
      </w:tr>
      <w:tr w:rsidR="00907088" w:rsidRPr="002F45CA" w:rsidTr="00870BDD">
        <w:trPr>
          <w:trHeight w:hRule="exact" w:val="507"/>
        </w:trPr>
        <w:tc>
          <w:tcPr>
            <w:tcW w:w="3369" w:type="dxa"/>
            <w:vAlign w:val="center"/>
          </w:tcPr>
          <w:p w:rsidR="00907088" w:rsidRPr="00CD76A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Затраты </w:t>
            </w:r>
            <w:r>
              <w:rPr>
                <w:rFonts w:ascii="Times New Roman" w:hAnsi="Times New Roman"/>
                <w:sz w:val="16"/>
              </w:rPr>
              <w:t>под урожай яровых и однолет</w:t>
            </w:r>
            <w:r w:rsidRPr="002F45CA">
              <w:rPr>
                <w:rFonts w:ascii="Times New Roman" w:hAnsi="Times New Roman"/>
                <w:sz w:val="16"/>
              </w:rPr>
              <w:t>н</w:t>
            </w:r>
            <w:r>
              <w:rPr>
                <w:rFonts w:ascii="Times New Roman" w:hAnsi="Times New Roman"/>
                <w:sz w:val="16"/>
              </w:rPr>
              <w:t xml:space="preserve">их культур </w:t>
            </w:r>
          </w:p>
        </w:tc>
        <w:tc>
          <w:tcPr>
            <w:tcW w:w="67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1000</w:t>
            </w:r>
          </w:p>
        </w:tc>
        <w:tc>
          <w:tcPr>
            <w:tcW w:w="1172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53" w:name="f9r1000"/>
            <w:bookmarkEnd w:id="753"/>
            <w:r w:rsidRPr="00F355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421" w:type="dxa"/>
            <w:vAlign w:val="center"/>
          </w:tcPr>
          <w:p w:rsidR="00907088" w:rsidRPr="004A41E8" w:rsidRDefault="00907088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1001</w:t>
            </w:r>
          </w:p>
        </w:tc>
        <w:tc>
          <w:tcPr>
            <w:tcW w:w="2338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754" w:name="f9r1001"/>
            <w:bookmarkEnd w:id="754"/>
            <w:r w:rsidRPr="00F355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Х</w:t>
            </w:r>
          </w:p>
        </w:tc>
      </w:tr>
      <w:tr w:rsidR="00907088" w:rsidRPr="002F45CA" w:rsidTr="00870BDD">
        <w:trPr>
          <w:trHeight w:hRule="exact" w:val="478"/>
        </w:trPr>
        <w:tc>
          <w:tcPr>
            <w:tcW w:w="3369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Прочие затраты в растениеводстве </w:t>
            </w:r>
          </w:p>
        </w:tc>
        <w:tc>
          <w:tcPr>
            <w:tcW w:w="67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1010</w:t>
            </w:r>
          </w:p>
        </w:tc>
        <w:tc>
          <w:tcPr>
            <w:tcW w:w="1172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55" w:name="f9r1010"/>
            <w:bookmarkEnd w:id="755"/>
            <w:r w:rsidRPr="00F355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421" w:type="dxa"/>
            <w:vAlign w:val="center"/>
          </w:tcPr>
          <w:p w:rsidR="00907088" w:rsidRPr="004A41E8" w:rsidRDefault="00907088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1011</w:t>
            </w:r>
          </w:p>
        </w:tc>
        <w:tc>
          <w:tcPr>
            <w:tcW w:w="2338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756" w:name="f9r1011"/>
            <w:bookmarkEnd w:id="756"/>
            <w:r w:rsidRPr="00F355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Х</w:t>
            </w:r>
          </w:p>
        </w:tc>
      </w:tr>
      <w:tr w:rsidR="00907088" w:rsidRPr="002F45CA" w:rsidTr="00870BDD">
        <w:trPr>
          <w:trHeight w:hRule="exact" w:val="478"/>
        </w:trPr>
        <w:tc>
          <w:tcPr>
            <w:tcW w:w="3369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Затраты в незавершенном производстве </w:t>
            </w:r>
            <w:r w:rsidRPr="000469DC">
              <w:rPr>
                <w:rFonts w:ascii="Times New Roman" w:hAnsi="Times New Roman"/>
                <w:sz w:val="16"/>
              </w:rPr>
              <w:t>:</w:t>
            </w:r>
            <w:r>
              <w:rPr>
                <w:rFonts w:ascii="Times New Roman" w:hAnsi="Times New Roman"/>
                <w:sz w:val="16"/>
              </w:rPr>
              <w:t xml:space="preserve"> животноводства</w:t>
            </w:r>
          </w:p>
        </w:tc>
        <w:tc>
          <w:tcPr>
            <w:tcW w:w="67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1020</w:t>
            </w:r>
          </w:p>
        </w:tc>
        <w:tc>
          <w:tcPr>
            <w:tcW w:w="1172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57" w:name="f9r1020"/>
            <w:bookmarkEnd w:id="757"/>
            <w:r w:rsidRPr="00F355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421" w:type="dxa"/>
            <w:vAlign w:val="center"/>
          </w:tcPr>
          <w:p w:rsidR="00907088" w:rsidRPr="004A41E8" w:rsidRDefault="00907088" w:rsidP="0064226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:rsidR="00907088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1021</w:t>
            </w:r>
          </w:p>
        </w:tc>
        <w:tc>
          <w:tcPr>
            <w:tcW w:w="2338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758" w:name="f9r1021"/>
            <w:bookmarkEnd w:id="758"/>
            <w:r w:rsidRPr="00F355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Х</w:t>
            </w:r>
          </w:p>
        </w:tc>
      </w:tr>
    </w:tbl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sz w:val="16"/>
        </w:rPr>
      </w:pPr>
      <w:r w:rsidRPr="002F45CA">
        <w:rPr>
          <w:rFonts w:ascii="Times New Roman" w:hAnsi="Times New Roman"/>
          <w:sz w:val="16"/>
        </w:rPr>
        <w:br w:type="page"/>
      </w:r>
    </w:p>
    <w:p w:rsidR="00907088" w:rsidRPr="00B33DBC" w:rsidRDefault="00907088" w:rsidP="00907088">
      <w:pPr>
        <w:pStyle w:val="a3"/>
        <w:tabs>
          <w:tab w:val="left" w:pos="2977"/>
        </w:tabs>
        <w:jc w:val="right"/>
        <w:rPr>
          <w:rFonts w:ascii="Times New Roman" w:hAnsi="Times New Roman"/>
          <w:b/>
          <w:u w:val="single"/>
        </w:rPr>
      </w:pPr>
      <w:r w:rsidRPr="00B33DBC">
        <w:rPr>
          <w:rFonts w:ascii="Times New Roman" w:hAnsi="Times New Roman"/>
          <w:b/>
          <w:u w:val="single"/>
        </w:rPr>
        <w:t>Форма № 9-АПК лист 6</w:t>
      </w:r>
    </w:p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 xml:space="preserve">насаждений, валовой сбор продукции </w:t>
      </w:r>
    </w:p>
    <w:tbl>
      <w:tblPr>
        <w:tblW w:w="103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2269"/>
        <w:gridCol w:w="1854"/>
        <w:gridCol w:w="2160"/>
        <w:gridCol w:w="1800"/>
      </w:tblGrid>
      <w:tr w:rsidR="00907088" w:rsidRPr="002F45CA" w:rsidTr="00B96355">
        <w:trPr>
          <w:cantSplit/>
          <w:trHeight w:hRule="exact" w:val="425"/>
        </w:trPr>
        <w:tc>
          <w:tcPr>
            <w:tcW w:w="453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Валовой сбор урожая, т</w:t>
            </w:r>
          </w:p>
        </w:tc>
        <w:tc>
          <w:tcPr>
            <w:tcW w:w="1854" w:type="dxa"/>
            <w:vMerge w:val="restart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Сбор урожая с1 га насаждений в плодоносящем возрасте, (гр.5 </w:t>
            </w:r>
            <w:r>
              <w:rPr>
                <w:rFonts w:ascii="Times New Roman" w:hAnsi="Times New Roman"/>
                <w:sz w:val="16"/>
              </w:rPr>
              <w:t>/</w:t>
            </w:r>
            <w:r w:rsidRPr="002F45CA">
              <w:rPr>
                <w:rFonts w:ascii="Times New Roman" w:hAnsi="Times New Roman"/>
                <w:sz w:val="16"/>
              </w:rPr>
              <w:t xml:space="preserve"> гр.3), т</w:t>
            </w:r>
          </w:p>
        </w:tc>
        <w:tc>
          <w:tcPr>
            <w:tcW w:w="2160" w:type="dxa"/>
            <w:vMerge w:val="restart"/>
            <w:tcBorders>
              <w:top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 xml:space="preserve">Затраты на продукцию, полученную с насаждений в плодоносящем возрасте , </w:t>
            </w:r>
            <w:r>
              <w:rPr>
                <w:rFonts w:ascii="Times New Roman" w:hAnsi="Times New Roman"/>
                <w:sz w:val="16"/>
              </w:rPr>
              <w:t>тыс</w:t>
            </w:r>
            <w:r w:rsidRPr="002F45CA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80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Себестоимость единицы продукции фактически</w:t>
            </w:r>
          </w:p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(гр.7</w:t>
            </w:r>
            <w:r>
              <w:rPr>
                <w:rFonts w:ascii="Times New Roman" w:hAnsi="Times New Roman"/>
                <w:sz w:val="16"/>
              </w:rPr>
              <w:t xml:space="preserve"> /</w:t>
            </w:r>
            <w:r w:rsidRPr="002F45CA">
              <w:rPr>
                <w:rFonts w:ascii="Times New Roman" w:hAnsi="Times New Roman"/>
                <w:sz w:val="16"/>
              </w:rPr>
              <w:t xml:space="preserve"> гр.5), руб.</w:t>
            </w:r>
          </w:p>
        </w:tc>
      </w:tr>
      <w:tr w:rsidR="00907088" w:rsidRPr="002F45CA" w:rsidTr="00B96355">
        <w:trPr>
          <w:cantSplit/>
          <w:trHeight w:hRule="exact" w:val="425"/>
        </w:trPr>
        <w:tc>
          <w:tcPr>
            <w:tcW w:w="2267" w:type="dxa"/>
            <w:tcBorders>
              <w:left w:val="double" w:sz="4" w:space="0" w:color="auto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всего</w:t>
            </w:r>
          </w:p>
        </w:tc>
        <w:tc>
          <w:tcPr>
            <w:tcW w:w="2269" w:type="dxa"/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 том числе насаждений в плодоносящем возрасте</w:t>
            </w:r>
          </w:p>
        </w:tc>
        <w:tc>
          <w:tcPr>
            <w:tcW w:w="1854" w:type="dxa"/>
            <w:vMerge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160" w:type="dxa"/>
            <w:vMerge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800" w:type="dxa"/>
            <w:vMerge/>
            <w:tcBorders>
              <w:right w:val="double" w:sz="4" w:space="0" w:color="auto"/>
            </w:tcBorders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907088" w:rsidRPr="002F45CA" w:rsidTr="00B96355">
        <w:trPr>
          <w:trHeight w:hRule="exact" w:val="227"/>
        </w:trPr>
        <w:tc>
          <w:tcPr>
            <w:tcW w:w="226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854" w:type="dxa"/>
            <w:tcBorders>
              <w:bottom w:val="double" w:sz="4" w:space="0" w:color="auto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80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7088" w:rsidRPr="006110D2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8</w:t>
            </w:r>
          </w:p>
        </w:tc>
      </w:tr>
      <w:tr w:rsidR="00907088" w:rsidRPr="002F45CA" w:rsidTr="00B96355">
        <w:trPr>
          <w:trHeight w:hRule="exact" w:val="851"/>
        </w:trPr>
        <w:tc>
          <w:tcPr>
            <w:tcW w:w="2267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59" w:name="f9r710c4"/>
            <w:bookmarkEnd w:id="759"/>
          </w:p>
        </w:tc>
        <w:tc>
          <w:tcPr>
            <w:tcW w:w="2269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0" w:name="f9r710c5"/>
            <w:bookmarkEnd w:id="760"/>
          </w:p>
        </w:tc>
        <w:tc>
          <w:tcPr>
            <w:tcW w:w="1854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1" w:name="f9r710c6"/>
            <w:bookmarkEnd w:id="761"/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2" w:name="f9r710c7"/>
            <w:bookmarkEnd w:id="762"/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3" w:name="f9r710c8"/>
            <w:bookmarkEnd w:id="763"/>
          </w:p>
        </w:tc>
      </w:tr>
      <w:tr w:rsidR="00907088" w:rsidRPr="002F45CA" w:rsidTr="00B96355">
        <w:trPr>
          <w:trHeight w:hRule="exact" w:val="851"/>
        </w:trPr>
        <w:tc>
          <w:tcPr>
            <w:tcW w:w="2267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4" w:name="f9r720c4"/>
            <w:bookmarkEnd w:id="764"/>
          </w:p>
        </w:tc>
        <w:tc>
          <w:tcPr>
            <w:tcW w:w="2269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5" w:name="f9r720c5"/>
            <w:bookmarkEnd w:id="765"/>
          </w:p>
        </w:tc>
        <w:tc>
          <w:tcPr>
            <w:tcW w:w="1854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6" w:name="f9r720c6"/>
            <w:bookmarkEnd w:id="766"/>
          </w:p>
        </w:tc>
        <w:tc>
          <w:tcPr>
            <w:tcW w:w="2160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7" w:name="f9r720c7"/>
            <w:bookmarkEnd w:id="767"/>
          </w:p>
        </w:tc>
        <w:tc>
          <w:tcPr>
            <w:tcW w:w="1800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8" w:name="f9r720c8"/>
            <w:bookmarkEnd w:id="768"/>
          </w:p>
        </w:tc>
      </w:tr>
      <w:tr w:rsidR="00907088" w:rsidRPr="002F45CA" w:rsidTr="00B96355">
        <w:trPr>
          <w:trHeight w:hRule="exact" w:val="851"/>
        </w:trPr>
        <w:tc>
          <w:tcPr>
            <w:tcW w:w="2267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69" w:name="f9r730c4"/>
            <w:bookmarkEnd w:id="769"/>
          </w:p>
        </w:tc>
        <w:tc>
          <w:tcPr>
            <w:tcW w:w="2269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0" w:name="f9r730c5"/>
            <w:bookmarkEnd w:id="770"/>
          </w:p>
        </w:tc>
        <w:tc>
          <w:tcPr>
            <w:tcW w:w="1854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1" w:name="f9r730c6"/>
            <w:bookmarkEnd w:id="771"/>
          </w:p>
        </w:tc>
        <w:tc>
          <w:tcPr>
            <w:tcW w:w="2160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2" w:name="f9r730c7"/>
            <w:bookmarkEnd w:id="772"/>
          </w:p>
        </w:tc>
        <w:tc>
          <w:tcPr>
            <w:tcW w:w="1800" w:type="dxa"/>
            <w:vAlign w:val="center"/>
          </w:tcPr>
          <w:p w:rsidR="00907088" w:rsidRPr="00F35580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3" w:name="f9r730c8"/>
            <w:bookmarkEnd w:id="773"/>
          </w:p>
        </w:tc>
      </w:tr>
    </w:tbl>
    <w:p w:rsidR="008A4F39" w:rsidRDefault="008A4F39" w:rsidP="00907088">
      <w:pPr>
        <w:pStyle w:val="a3"/>
        <w:tabs>
          <w:tab w:val="left" w:pos="2977"/>
        </w:tabs>
        <w:rPr>
          <w:rFonts w:ascii="Times New Roman" w:hAnsi="Times New Roman"/>
          <w:b/>
          <w:sz w:val="16"/>
        </w:rPr>
      </w:pPr>
    </w:p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b/>
          <w:sz w:val="16"/>
        </w:rPr>
      </w:pPr>
      <w:r w:rsidRPr="002F45CA">
        <w:rPr>
          <w:rFonts w:ascii="Times New Roman" w:hAnsi="Times New Roman"/>
          <w:b/>
          <w:sz w:val="16"/>
        </w:rPr>
        <w:t>(по данным государственного учета земель)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5"/>
        <w:gridCol w:w="810"/>
        <w:gridCol w:w="1741"/>
        <w:gridCol w:w="1843"/>
      </w:tblGrid>
      <w:tr w:rsidR="00845572" w:rsidRPr="002F45CA" w:rsidTr="00870BDD">
        <w:trPr>
          <w:trHeight w:hRule="exact" w:val="851"/>
        </w:trPr>
        <w:tc>
          <w:tcPr>
            <w:tcW w:w="4485" w:type="dxa"/>
            <w:tcBorders>
              <w:top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741" w:type="dxa"/>
            <w:tcBorders>
              <w:top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Гектары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Балло-гектары,</w:t>
            </w:r>
          </w:p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га</w:t>
            </w:r>
          </w:p>
        </w:tc>
      </w:tr>
      <w:tr w:rsidR="00845572" w:rsidRPr="002F45CA" w:rsidTr="00870BDD">
        <w:trPr>
          <w:trHeight w:hRule="exact" w:val="227"/>
        </w:trPr>
        <w:tc>
          <w:tcPr>
            <w:tcW w:w="4485" w:type="dxa"/>
            <w:tcBorders>
              <w:bottom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741" w:type="dxa"/>
            <w:tcBorders>
              <w:bottom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84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2</w:t>
            </w:r>
          </w:p>
        </w:tc>
      </w:tr>
      <w:tr w:rsidR="00845572" w:rsidRPr="002F45CA" w:rsidTr="00870BDD">
        <w:trPr>
          <w:trHeight w:hRule="exact" w:val="567"/>
        </w:trPr>
        <w:tc>
          <w:tcPr>
            <w:tcW w:w="4485" w:type="dxa"/>
            <w:tcBorders>
              <w:top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Площадь леса</w:t>
            </w: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890</w:t>
            </w:r>
          </w:p>
        </w:tc>
        <w:tc>
          <w:tcPr>
            <w:tcW w:w="1741" w:type="dxa"/>
            <w:tcBorders>
              <w:top w:val="double" w:sz="4" w:space="0" w:color="auto"/>
            </w:tcBorders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4" w:name="f9r890"/>
            <w:bookmarkEnd w:id="774"/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701"/>
        </w:trPr>
        <w:tc>
          <w:tcPr>
            <w:tcW w:w="4485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Пруды и водоемы</w:t>
            </w:r>
          </w:p>
        </w:tc>
        <w:tc>
          <w:tcPr>
            <w:tcW w:w="810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900</w:t>
            </w:r>
          </w:p>
        </w:tc>
        <w:tc>
          <w:tcPr>
            <w:tcW w:w="1741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5" w:name="f9r900"/>
            <w:bookmarkEnd w:id="775"/>
            <w:r>
              <w:rPr>
                <w:rFonts w:ascii="Times New Roman" w:hAnsi="Times New Roman"/>
                <w:b/>
                <w:sz w:val="18"/>
                <w:szCs w:val="18"/>
              </w:rPr>
              <w:t>235</w:t>
            </w:r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567"/>
        </w:trPr>
        <w:tc>
          <w:tcPr>
            <w:tcW w:w="4485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Приусадебные участки, коллективные сад</w:t>
            </w:r>
            <w:r>
              <w:rPr>
                <w:rFonts w:ascii="Times New Roman" w:hAnsi="Times New Roman"/>
                <w:sz w:val="16"/>
              </w:rPr>
              <w:t>ы и огороды работников хозяйств</w:t>
            </w:r>
          </w:p>
        </w:tc>
        <w:tc>
          <w:tcPr>
            <w:tcW w:w="810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910</w:t>
            </w:r>
          </w:p>
        </w:tc>
        <w:tc>
          <w:tcPr>
            <w:tcW w:w="1741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6" w:name="f9r910"/>
            <w:bookmarkEnd w:id="776"/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567"/>
        </w:trPr>
        <w:tc>
          <w:tcPr>
            <w:tcW w:w="4485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Кроме того, площадь пашни в краткосрочном пользовании хозяйства</w:t>
            </w:r>
          </w:p>
        </w:tc>
        <w:tc>
          <w:tcPr>
            <w:tcW w:w="810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920</w:t>
            </w:r>
          </w:p>
        </w:tc>
        <w:tc>
          <w:tcPr>
            <w:tcW w:w="1741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7" w:name="f9r920"/>
            <w:bookmarkEnd w:id="777"/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699"/>
        </w:trPr>
        <w:tc>
          <w:tcPr>
            <w:tcW w:w="4485" w:type="dxa"/>
            <w:tcBorders>
              <w:bottom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Наличие орошаемых земель</w:t>
            </w:r>
          </w:p>
        </w:tc>
        <w:tc>
          <w:tcPr>
            <w:tcW w:w="810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930</w:t>
            </w:r>
          </w:p>
        </w:tc>
        <w:tc>
          <w:tcPr>
            <w:tcW w:w="1741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8" w:name="f9r930"/>
            <w:bookmarkEnd w:id="778"/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845572" w:rsidRPr="002F45CA" w:rsidTr="00870BDD">
        <w:trPr>
          <w:trHeight w:hRule="exact" w:val="567"/>
        </w:trPr>
        <w:tc>
          <w:tcPr>
            <w:tcW w:w="4485" w:type="dxa"/>
            <w:tcBorders>
              <w:left w:val="single" w:sz="4" w:space="0" w:color="auto"/>
            </w:tcBorders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2F45CA">
              <w:rPr>
                <w:rFonts w:ascii="Times New Roman" w:hAnsi="Times New Roman"/>
                <w:sz w:val="16"/>
              </w:rPr>
              <w:t>Н</w:t>
            </w:r>
            <w:r w:rsidRPr="00845572">
              <w:rPr>
                <w:rFonts w:ascii="Times New Roman" w:hAnsi="Times New Roman"/>
                <w:sz w:val="16"/>
                <w:bdr w:val="single" w:sz="4" w:space="0" w:color="auto"/>
              </w:rPr>
              <w:t>аличие</w:t>
            </w:r>
            <w:r w:rsidRPr="002F45CA">
              <w:rPr>
                <w:rFonts w:ascii="Times New Roman" w:hAnsi="Times New Roman"/>
                <w:sz w:val="16"/>
              </w:rPr>
              <w:t xml:space="preserve"> осушенных земель</w:t>
            </w:r>
          </w:p>
        </w:tc>
        <w:tc>
          <w:tcPr>
            <w:tcW w:w="810" w:type="dxa"/>
            <w:vAlign w:val="center"/>
          </w:tcPr>
          <w:p w:rsidR="00845572" w:rsidRPr="002F45CA" w:rsidRDefault="00845572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  <w:r w:rsidRPr="002F45CA">
              <w:rPr>
                <w:rFonts w:ascii="Times New Roman" w:hAnsi="Times New Roman"/>
                <w:sz w:val="16"/>
              </w:rPr>
              <w:t>940</w:t>
            </w:r>
          </w:p>
        </w:tc>
        <w:tc>
          <w:tcPr>
            <w:tcW w:w="1741" w:type="dxa"/>
            <w:vAlign w:val="center"/>
          </w:tcPr>
          <w:p w:rsidR="00845572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79" w:name="f9r940"/>
            <w:bookmarkEnd w:id="779"/>
            <w:r>
              <w:rPr>
                <w:rFonts w:ascii="Times New Roman" w:hAnsi="Times New Roman"/>
                <w:b/>
                <w:sz w:val="18"/>
                <w:szCs w:val="18"/>
              </w:rPr>
              <w:t>3 932</w:t>
            </w:r>
          </w:p>
        </w:tc>
        <w:tc>
          <w:tcPr>
            <w:tcW w:w="1843" w:type="dxa"/>
            <w:vAlign w:val="center"/>
          </w:tcPr>
          <w:p w:rsidR="00845572" w:rsidRPr="00515A76" w:rsidRDefault="00845572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15A76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</w:tr>
      <w:tr w:rsidR="00790554" w:rsidRPr="002F45CA" w:rsidTr="00870BDD">
        <w:trPr>
          <w:trHeight w:hRule="exact" w:val="567"/>
        </w:trPr>
        <w:tc>
          <w:tcPr>
            <w:tcW w:w="4485" w:type="dxa"/>
            <w:tcBorders>
              <w:left w:val="single" w:sz="4" w:space="0" w:color="auto"/>
            </w:tcBorders>
            <w:vAlign w:val="center"/>
          </w:tcPr>
          <w:p w:rsidR="00790554" w:rsidRPr="002F45CA" w:rsidRDefault="00790554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810" w:type="dxa"/>
            <w:vAlign w:val="center"/>
          </w:tcPr>
          <w:p w:rsidR="00790554" w:rsidRDefault="00790554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741" w:type="dxa"/>
            <w:vAlign w:val="center"/>
          </w:tcPr>
          <w:p w:rsidR="00790554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90554" w:rsidRPr="00515A76" w:rsidRDefault="00790554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907088" w:rsidRPr="002F45CA" w:rsidRDefault="00907088" w:rsidP="00907088">
      <w:pPr>
        <w:pStyle w:val="a3"/>
        <w:tabs>
          <w:tab w:val="left" w:pos="2977"/>
        </w:tabs>
        <w:rPr>
          <w:rFonts w:ascii="Times New Roman" w:hAnsi="Times New Roman"/>
          <w:b/>
          <w:bCs/>
        </w:rPr>
      </w:pPr>
      <w:r w:rsidRPr="002F45CA">
        <w:rPr>
          <w:rFonts w:ascii="Times New Roman" w:hAnsi="Times New Roman"/>
          <w:b/>
          <w:bCs/>
        </w:rPr>
        <w:t>Справочно: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840"/>
        <w:gridCol w:w="1320"/>
        <w:gridCol w:w="1440"/>
        <w:gridCol w:w="1080"/>
        <w:gridCol w:w="2280"/>
      </w:tblGrid>
      <w:tr w:rsidR="00907088" w:rsidRPr="002F45CA" w:rsidTr="00B96355">
        <w:trPr>
          <w:trHeight w:val="284"/>
        </w:trPr>
        <w:tc>
          <w:tcPr>
            <w:tcW w:w="3348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vAlign w:val="center"/>
          </w:tcPr>
          <w:p w:rsidR="00907088" w:rsidRPr="00870BDD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1320" w:type="dxa"/>
            <w:vAlign w:val="center"/>
          </w:tcPr>
          <w:p w:rsidR="00907088" w:rsidRPr="00870BDD" w:rsidRDefault="00870BDD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Количество</w:t>
            </w:r>
          </w:p>
        </w:tc>
        <w:tc>
          <w:tcPr>
            <w:tcW w:w="1440" w:type="dxa"/>
            <w:vAlign w:val="center"/>
          </w:tcPr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Затраты,</w:t>
            </w:r>
          </w:p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тыс</w:t>
            </w:r>
            <w:r w:rsidRPr="00870BDD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870BDD"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907088" w:rsidRPr="00870BDD" w:rsidRDefault="00870BDD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2280" w:type="dxa"/>
            <w:vAlign w:val="center"/>
          </w:tcPr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Затраты на единицу,</w:t>
            </w:r>
          </w:p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</w:tr>
      <w:tr w:rsidR="00907088" w:rsidRPr="002F45CA" w:rsidTr="00B96355">
        <w:trPr>
          <w:trHeight w:val="284"/>
        </w:trPr>
        <w:tc>
          <w:tcPr>
            <w:tcW w:w="3348" w:type="dxa"/>
            <w:vAlign w:val="center"/>
          </w:tcPr>
          <w:p w:rsidR="00907088" w:rsidRPr="00EE747E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A</w:t>
            </w:r>
          </w:p>
        </w:tc>
        <w:tc>
          <w:tcPr>
            <w:tcW w:w="840" w:type="dxa"/>
            <w:vAlign w:val="center"/>
          </w:tcPr>
          <w:p w:rsidR="00907088" w:rsidRPr="00870BDD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70BDD"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</w:p>
        </w:tc>
        <w:tc>
          <w:tcPr>
            <w:tcW w:w="1320" w:type="dxa"/>
            <w:vAlign w:val="center"/>
          </w:tcPr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70BDD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40" w:type="dxa"/>
            <w:vAlign w:val="center"/>
          </w:tcPr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0" w:type="dxa"/>
            <w:vAlign w:val="center"/>
          </w:tcPr>
          <w:p w:rsidR="00907088" w:rsidRPr="00870BDD" w:rsidRDefault="00907088" w:rsidP="00B9635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</w:tr>
      <w:tr w:rsidR="00907088" w:rsidRPr="002F45CA" w:rsidTr="00B96355">
        <w:trPr>
          <w:trHeight w:val="553"/>
        </w:trPr>
        <w:tc>
          <w:tcPr>
            <w:tcW w:w="3348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Произведено травяной муки, тонн </w:t>
            </w:r>
          </w:p>
        </w:tc>
        <w:tc>
          <w:tcPr>
            <w:tcW w:w="84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1030</w:t>
            </w:r>
          </w:p>
        </w:tc>
        <w:tc>
          <w:tcPr>
            <w:tcW w:w="1320" w:type="dxa"/>
            <w:vAlign w:val="center"/>
          </w:tcPr>
          <w:p w:rsidR="00907088" w:rsidRPr="00515A76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80" w:name="f9r1030"/>
            <w:bookmarkEnd w:id="780"/>
          </w:p>
        </w:tc>
        <w:tc>
          <w:tcPr>
            <w:tcW w:w="1440" w:type="dxa"/>
            <w:vAlign w:val="center"/>
          </w:tcPr>
          <w:p w:rsidR="00907088" w:rsidRPr="00515A76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07088" w:rsidRPr="00907088" w:rsidRDefault="00907088" w:rsidP="00907088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907088">
              <w:rPr>
                <w:rFonts w:ascii="Times New Roman" w:hAnsi="Times New Roman"/>
                <w:sz w:val="16"/>
              </w:rPr>
              <w:t>1031</w:t>
            </w:r>
          </w:p>
        </w:tc>
        <w:tc>
          <w:tcPr>
            <w:tcW w:w="2280" w:type="dxa"/>
            <w:vAlign w:val="center"/>
          </w:tcPr>
          <w:p w:rsidR="00907088" w:rsidRPr="00515A76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81" w:name="f9r1031"/>
            <w:bookmarkEnd w:id="781"/>
          </w:p>
        </w:tc>
      </w:tr>
      <w:tr w:rsidR="00907088" w:rsidRPr="002F45CA" w:rsidTr="00B96355">
        <w:trPr>
          <w:trHeight w:val="482"/>
        </w:trPr>
        <w:tc>
          <w:tcPr>
            <w:tcW w:w="3348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Заготовлено зерна методом плющения, тонн </w:t>
            </w:r>
          </w:p>
        </w:tc>
        <w:tc>
          <w:tcPr>
            <w:tcW w:w="840" w:type="dxa"/>
            <w:vAlign w:val="center"/>
          </w:tcPr>
          <w:p w:rsidR="00907088" w:rsidRPr="002F45CA" w:rsidRDefault="00907088" w:rsidP="00B96355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1040</w:t>
            </w:r>
          </w:p>
        </w:tc>
        <w:tc>
          <w:tcPr>
            <w:tcW w:w="1320" w:type="dxa"/>
            <w:vAlign w:val="center"/>
          </w:tcPr>
          <w:p w:rsidR="00907088" w:rsidRPr="00515A76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82" w:name="f9r1040"/>
            <w:bookmarkEnd w:id="782"/>
          </w:p>
        </w:tc>
        <w:tc>
          <w:tcPr>
            <w:tcW w:w="1440" w:type="dxa"/>
            <w:vAlign w:val="center"/>
          </w:tcPr>
          <w:p w:rsidR="00907088" w:rsidRPr="00515A76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07088" w:rsidRPr="00907088" w:rsidRDefault="00907088" w:rsidP="00907088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907088">
              <w:rPr>
                <w:rFonts w:ascii="Times New Roman" w:hAnsi="Times New Roman"/>
                <w:sz w:val="16"/>
              </w:rPr>
              <w:t>1041</w:t>
            </w:r>
          </w:p>
        </w:tc>
        <w:tc>
          <w:tcPr>
            <w:tcW w:w="2280" w:type="dxa"/>
            <w:vAlign w:val="center"/>
          </w:tcPr>
          <w:p w:rsidR="00907088" w:rsidRPr="00515A76" w:rsidRDefault="00907088" w:rsidP="006422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83" w:name="f9r1041"/>
            <w:bookmarkEnd w:id="783"/>
          </w:p>
        </w:tc>
      </w:tr>
    </w:tbl>
    <w:p w:rsidR="00907088" w:rsidRDefault="00907088" w:rsidP="00907088">
      <w:pPr>
        <w:pStyle w:val="a3"/>
      </w:pPr>
    </w:p>
    <w:bookmarkEnd w:id="622"/>
    <w:p w:rsidR="00AE7582" w:rsidRPr="00AE7582" w:rsidRDefault="00AE7582" w:rsidP="00AE7582">
      <w:pPr>
        <w:pStyle w:val="a3"/>
        <w:tabs>
          <w:tab w:val="left" w:pos="375"/>
          <w:tab w:val="right" w:pos="10488"/>
        </w:tabs>
        <w:ind w:firstLine="142"/>
        <w:rPr>
          <w:rFonts w:ascii="Times New Roman" w:hAnsi="Times New Roman"/>
          <w:b/>
          <w:u w:val="single"/>
        </w:rPr>
      </w:pPr>
    </w:p>
    <w:p w:rsidR="00C82253" w:rsidRPr="00B33DBC" w:rsidRDefault="00D32B42" w:rsidP="00364559">
      <w:pPr>
        <w:pStyle w:val="a3"/>
        <w:jc w:val="righ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br w:type="page"/>
      </w:r>
      <w:bookmarkStart w:id="784" w:name="f13"/>
      <w:r w:rsidR="00C82253" w:rsidRPr="00B33DBC">
        <w:rPr>
          <w:rFonts w:ascii="Times New Roman" w:hAnsi="Times New Roman"/>
          <w:b/>
          <w:u w:val="single"/>
        </w:rPr>
        <w:t>Форма № 13-АПК лист 1</w:t>
      </w:r>
    </w:p>
    <w:p w:rsidR="00C82253" w:rsidRPr="006110D2" w:rsidRDefault="00C82253" w:rsidP="00C82253">
      <w:pPr>
        <w:pStyle w:val="a3"/>
        <w:jc w:val="right"/>
        <w:rPr>
          <w:rFonts w:ascii="Times New Roman" w:hAnsi="Times New Roman"/>
          <w:b/>
          <w:sz w:val="16"/>
        </w:rPr>
      </w:pPr>
      <w:r w:rsidRPr="006110D2">
        <w:rPr>
          <w:rFonts w:ascii="Times New Roman" w:hAnsi="Times New Roman"/>
          <w:b/>
          <w:sz w:val="16"/>
        </w:rPr>
        <w:t>ПРОИЗВОДСТВО И СЕБЕСТОИМОСТЬ</w:t>
      </w:r>
    </w:p>
    <w:tbl>
      <w:tblPr>
        <w:tblW w:w="112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567"/>
        <w:gridCol w:w="850"/>
        <w:gridCol w:w="992"/>
        <w:gridCol w:w="851"/>
        <w:gridCol w:w="850"/>
        <w:gridCol w:w="960"/>
        <w:gridCol w:w="840"/>
        <w:gridCol w:w="919"/>
        <w:gridCol w:w="761"/>
        <w:gridCol w:w="720"/>
        <w:gridCol w:w="716"/>
      </w:tblGrid>
      <w:tr w:rsidR="00466A5F" w:rsidRPr="006110D2" w:rsidTr="00511B4C">
        <w:trPr>
          <w:cantSplit/>
          <w:trHeight w:hRule="exact" w:val="284"/>
        </w:trPr>
        <w:tc>
          <w:tcPr>
            <w:tcW w:w="226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Вид</w:t>
            </w:r>
            <w:r>
              <w:rPr>
                <w:rFonts w:ascii="Times New Roman" w:hAnsi="Times New Roman"/>
                <w:sz w:val="16"/>
              </w:rPr>
              <w:t>ы</w:t>
            </w:r>
            <w:r w:rsidRPr="006110D2">
              <w:rPr>
                <w:rFonts w:ascii="Times New Roman" w:hAnsi="Times New Roman"/>
                <w:sz w:val="16"/>
              </w:rPr>
              <w:t xml:space="preserve"> животных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Средне-годовое поголовье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132DBC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Затраты- всего,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Pr="006110D2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6617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 том числе</w:t>
            </w:r>
          </w:p>
        </w:tc>
      </w:tr>
      <w:tr w:rsidR="00466A5F" w:rsidRPr="006110D2" w:rsidTr="00511B4C">
        <w:trPr>
          <w:cantSplit/>
          <w:trHeight w:val="1180"/>
        </w:trPr>
        <w:tc>
          <w:tcPr>
            <w:tcW w:w="2269" w:type="dxa"/>
            <w:vMerge/>
            <w:tcBorders>
              <w:left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оплата труда с начислениями</w:t>
            </w:r>
          </w:p>
        </w:tc>
        <w:tc>
          <w:tcPr>
            <w:tcW w:w="850" w:type="dxa"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корма</w:t>
            </w:r>
          </w:p>
        </w:tc>
        <w:tc>
          <w:tcPr>
            <w:tcW w:w="960" w:type="dxa"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затраты на содержание основных средств</w:t>
            </w:r>
          </w:p>
        </w:tc>
        <w:tc>
          <w:tcPr>
            <w:tcW w:w="840" w:type="dxa"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работы и услуги</w:t>
            </w:r>
          </w:p>
        </w:tc>
        <w:tc>
          <w:tcPr>
            <w:tcW w:w="919" w:type="dxa"/>
            <w:vAlign w:val="center"/>
          </w:tcPr>
          <w:p w:rsidR="00466A5F" w:rsidRPr="00466A5F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Ст-ть энергоресурсов</w:t>
            </w:r>
            <w:r w:rsidR="00BA65BF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(газ,</w:t>
            </w:r>
            <w:r w:rsidR="00BA65BF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э/энергия,</w:t>
            </w:r>
            <w:r w:rsidR="00BA65BF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тепл</w:t>
            </w:r>
            <w:r w:rsidR="00BA65BF">
              <w:rPr>
                <w:rFonts w:ascii="Times New Roman" w:hAnsi="Times New Roman"/>
                <w:sz w:val="16"/>
              </w:rPr>
              <w:t>.</w:t>
            </w:r>
            <w:r>
              <w:rPr>
                <w:rFonts w:ascii="Times New Roman" w:hAnsi="Times New Roman"/>
                <w:sz w:val="16"/>
              </w:rPr>
              <w:t>/эн</w:t>
            </w:r>
            <w:r w:rsidRPr="00466A5F">
              <w:rPr>
                <w:rFonts w:ascii="Times New Roman" w:hAnsi="Times New Roman"/>
                <w:sz w:val="16"/>
              </w:rPr>
              <w:t>.</w:t>
            </w:r>
            <w:r>
              <w:rPr>
                <w:rFonts w:ascii="Times New Roman" w:hAnsi="Times New Roman"/>
                <w:sz w:val="16"/>
              </w:rPr>
              <w:t>)на технологические цели</w:t>
            </w:r>
          </w:p>
        </w:tc>
        <w:tc>
          <w:tcPr>
            <w:tcW w:w="761" w:type="dxa"/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Стоимость нефтепродуктов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прочие прямые затраты</w:t>
            </w:r>
          </w:p>
        </w:tc>
        <w:tc>
          <w:tcPr>
            <w:tcW w:w="71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b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затраты  организа</w:t>
            </w:r>
            <w:r w:rsidRPr="00C82253">
              <w:rPr>
                <w:rFonts w:ascii="Times New Roman" w:hAnsi="Times New Roman"/>
                <w:sz w:val="16"/>
              </w:rPr>
              <w:t>-</w:t>
            </w:r>
            <w:r w:rsidRPr="006110D2">
              <w:rPr>
                <w:rFonts w:ascii="Times New Roman" w:hAnsi="Times New Roman"/>
                <w:sz w:val="16"/>
              </w:rPr>
              <w:t>ции произ</w:t>
            </w:r>
            <w:r w:rsidRPr="00C82253">
              <w:rPr>
                <w:rFonts w:ascii="Times New Roman" w:hAnsi="Times New Roman"/>
                <w:sz w:val="16"/>
              </w:rPr>
              <w:t>-</w:t>
            </w:r>
            <w:r w:rsidRPr="006110D2">
              <w:rPr>
                <w:rFonts w:ascii="Times New Roman" w:hAnsi="Times New Roman"/>
                <w:sz w:val="16"/>
              </w:rPr>
              <w:t xml:space="preserve">водства </w:t>
            </w:r>
          </w:p>
        </w:tc>
      </w:tr>
      <w:tr w:rsidR="00466A5F" w:rsidRPr="006110D2" w:rsidTr="00511B4C">
        <w:trPr>
          <w:trHeight w:hRule="exact" w:val="227"/>
        </w:trPr>
        <w:tc>
          <w:tcPr>
            <w:tcW w:w="226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  <w:lang w:val="en-US"/>
              </w:rPr>
              <w:t>A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  <w:lang w:val="en-US"/>
              </w:rPr>
              <w:t>B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72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71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466A5F" w:rsidRPr="006110D2" w:rsidTr="00511B4C">
        <w:trPr>
          <w:trHeight w:hRule="exact" w:val="851"/>
        </w:trPr>
        <w:tc>
          <w:tcPr>
            <w:tcW w:w="2269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785" w:name="f13r10c2" w:colFirst="3" w:colLast="3"/>
            <w:bookmarkStart w:id="786" w:name="f13r10c3" w:colFirst="4" w:colLast="4"/>
            <w:bookmarkStart w:id="787" w:name="f13r10c4" w:colFirst="5" w:colLast="5"/>
            <w:bookmarkStart w:id="788" w:name="f13r10c5" w:colFirst="6" w:colLast="6"/>
            <w:bookmarkStart w:id="789" w:name="f13r10c6" w:colFirst="7" w:colLast="7"/>
            <w:bookmarkStart w:id="790" w:name="f13r10c7" w:colFirst="8" w:colLast="8"/>
            <w:bookmarkStart w:id="791" w:name="f13r10c8" w:colFirst="9" w:colLast="9"/>
            <w:bookmarkStart w:id="792" w:name="f13r10c9" w:colFirst="10" w:colLast="10"/>
            <w:r w:rsidRPr="006110D2">
              <w:rPr>
                <w:rFonts w:ascii="Times New Roman" w:hAnsi="Times New Roman"/>
                <w:b/>
                <w:sz w:val="16"/>
              </w:rPr>
              <w:t>Крупный рогатый скот</w:t>
            </w:r>
          </w:p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Молочного направления:</w:t>
            </w:r>
          </w:p>
          <w:p w:rsidR="00466A5F" w:rsidRPr="006110D2" w:rsidRDefault="00466A5F" w:rsidP="00C82253">
            <w:pPr>
              <w:pStyle w:val="a3"/>
              <w:ind w:left="176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основное стадо молочного скота 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93" w:name="f13r10c1"/>
            <w:bookmarkEnd w:id="793"/>
            <w:r>
              <w:rPr>
                <w:rFonts w:ascii="Times New Roman" w:hAnsi="Times New Roman"/>
                <w:b/>
                <w:sz w:val="18"/>
                <w:szCs w:val="18"/>
              </w:rPr>
              <w:t>1 410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6 711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2 162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3 081</w:t>
            </w:r>
          </w:p>
        </w:tc>
        <w:tc>
          <w:tcPr>
            <w:tcW w:w="960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654</w:t>
            </w:r>
          </w:p>
        </w:tc>
        <w:tc>
          <w:tcPr>
            <w:tcW w:w="840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110</w:t>
            </w:r>
          </w:p>
        </w:tc>
        <w:tc>
          <w:tcPr>
            <w:tcW w:w="919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213</w:t>
            </w:r>
          </w:p>
        </w:tc>
        <w:tc>
          <w:tcPr>
            <w:tcW w:w="761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323</w:t>
            </w: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168</w:t>
            </w:r>
          </w:p>
        </w:tc>
        <w:tc>
          <w:tcPr>
            <w:tcW w:w="716" w:type="dxa"/>
            <w:tcBorders>
              <w:top w:val="nil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794" w:name="f13r10c10"/>
            <w:bookmarkEnd w:id="794"/>
          </w:p>
        </w:tc>
      </w:tr>
      <w:tr w:rsidR="00466A5F" w:rsidRPr="006110D2" w:rsidTr="00511B4C">
        <w:trPr>
          <w:trHeight w:hRule="exact" w:val="621"/>
        </w:trPr>
        <w:tc>
          <w:tcPr>
            <w:tcW w:w="22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176"/>
              <w:rPr>
                <w:rFonts w:ascii="Times New Roman" w:hAnsi="Times New Roman"/>
                <w:sz w:val="16"/>
              </w:rPr>
            </w:pPr>
            <w:bookmarkStart w:id="795" w:name="f13r20c1" w:colFirst="2" w:colLast="2"/>
            <w:bookmarkStart w:id="796" w:name="f13r20c2" w:colFirst="3" w:colLast="3"/>
            <w:bookmarkStart w:id="797" w:name="f13r20c3" w:colFirst="4" w:colLast="4"/>
            <w:bookmarkStart w:id="798" w:name="f13r20c4" w:colFirst="5" w:colLast="5"/>
            <w:bookmarkStart w:id="799" w:name="f13r20c5" w:colFirst="6" w:colLast="6"/>
            <w:bookmarkStart w:id="800" w:name="f13r20c6" w:colFirst="7" w:colLast="7"/>
            <w:bookmarkStart w:id="801" w:name="f13r20c7" w:colFirst="8" w:colLast="8"/>
            <w:bookmarkStart w:id="802" w:name="f13r20c8" w:colFirst="9" w:colLast="9"/>
            <w:bookmarkStart w:id="803" w:name="f13r20c9" w:colFirst="10" w:colLast="10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r w:rsidRPr="006110D2">
              <w:rPr>
                <w:rFonts w:ascii="Times New Roman" w:hAnsi="Times New Roman"/>
                <w:sz w:val="16"/>
              </w:rPr>
              <w:t>животные на выращивании и откорме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20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2 125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5 022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1 164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2 304</w:t>
            </w: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736</w:t>
            </w: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95</w:t>
            </w: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61</w:t>
            </w: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524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138</w:t>
            </w: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04" w:name="f13r20c10"/>
            <w:bookmarkEnd w:id="804"/>
          </w:p>
        </w:tc>
      </w:tr>
      <w:tr w:rsidR="00466A5F" w:rsidRPr="006110D2" w:rsidTr="00511B4C">
        <w:trPr>
          <w:trHeight w:hRule="exact" w:val="454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05" w:name="f13r30c3" w:colFirst="4" w:colLast="4"/>
            <w:bookmarkStart w:id="806" w:name="f13r30c4" w:colFirst="5" w:colLast="5"/>
            <w:bookmarkStart w:id="807" w:name="f13r30c2" w:colFirst="3" w:colLast="3"/>
            <w:bookmarkStart w:id="808" w:name="f13r30c5" w:colFirst="6" w:colLast="6"/>
            <w:bookmarkStart w:id="809" w:name="f13r30c6" w:colFirst="7" w:colLast="7"/>
            <w:bookmarkStart w:id="810" w:name="f13r30c7" w:colFirst="8" w:colLast="8"/>
            <w:bookmarkStart w:id="811" w:name="f13r30c8" w:colFirst="9" w:colLast="9"/>
            <w:bookmarkStart w:id="812" w:name="f13r30c9" w:colFirst="10" w:colLast="10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r w:rsidRPr="006110D2">
              <w:rPr>
                <w:rFonts w:ascii="Times New Roman" w:hAnsi="Times New Roman"/>
                <w:sz w:val="16"/>
              </w:rPr>
              <w:t>Мясного направления:</w:t>
            </w:r>
          </w:p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основное стадо мясного скота 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13" w:name="f13r30c10"/>
            <w:bookmarkEnd w:id="813"/>
          </w:p>
        </w:tc>
      </w:tr>
      <w:tr w:rsidR="00466A5F" w:rsidRPr="006110D2" w:rsidTr="00511B4C">
        <w:trPr>
          <w:trHeight w:hRule="exact" w:val="445"/>
        </w:trPr>
        <w:tc>
          <w:tcPr>
            <w:tcW w:w="2269" w:type="dxa"/>
            <w:vAlign w:val="center"/>
          </w:tcPr>
          <w:p w:rsidR="00466A5F" w:rsidRDefault="00466A5F" w:rsidP="00C82253">
            <w:pPr>
              <w:pStyle w:val="a3"/>
              <w:ind w:left="356" w:hanging="180"/>
              <w:rPr>
                <w:rFonts w:ascii="Times New Roman" w:hAnsi="Times New Roman"/>
                <w:sz w:val="16"/>
              </w:rPr>
            </w:pPr>
            <w:bookmarkStart w:id="814" w:name="f13r31c1" w:colFirst="2" w:colLast="2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r w:rsidRPr="006110D2">
              <w:rPr>
                <w:rFonts w:ascii="Times New Roman" w:hAnsi="Times New Roman"/>
                <w:sz w:val="16"/>
              </w:rPr>
              <w:t>в том числе:</w:t>
            </w:r>
          </w:p>
          <w:p w:rsidR="00466A5F" w:rsidRDefault="00466A5F" w:rsidP="00C82253">
            <w:pPr>
              <w:pStyle w:val="a3"/>
              <w:ind w:left="356" w:hanging="18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коровы</w:t>
            </w:r>
          </w:p>
          <w:p w:rsidR="00466A5F" w:rsidRPr="006110D2" w:rsidRDefault="00466A5F" w:rsidP="00C82253">
            <w:pPr>
              <w:pStyle w:val="a3"/>
              <w:ind w:left="356" w:hanging="180"/>
              <w:rPr>
                <w:rFonts w:ascii="Times New Roman" w:hAnsi="Times New Roman"/>
                <w:sz w:val="16"/>
              </w:rPr>
            </w:pPr>
          </w:p>
          <w:p w:rsidR="00466A5F" w:rsidRPr="006110D2" w:rsidRDefault="00466A5F" w:rsidP="00C82253">
            <w:pPr>
              <w:pStyle w:val="a3"/>
              <w:ind w:left="356" w:hanging="180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коровы</w:t>
            </w:r>
          </w:p>
        </w:tc>
        <w:tc>
          <w:tcPr>
            <w:tcW w:w="567" w:type="dxa"/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31</w:t>
            </w: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6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4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19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2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16" w:type="dxa"/>
            <w:vMerge w:val="restart"/>
            <w:vAlign w:val="center"/>
          </w:tcPr>
          <w:p w:rsidR="00466A5F" w:rsidRPr="00AD3C2B" w:rsidRDefault="004F40A1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466A5F" w:rsidRPr="006110D2" w:rsidTr="00511B4C">
        <w:trPr>
          <w:trHeight w:hRule="exact" w:val="282"/>
        </w:trPr>
        <w:tc>
          <w:tcPr>
            <w:tcW w:w="2269" w:type="dxa"/>
            <w:vAlign w:val="center"/>
          </w:tcPr>
          <w:p w:rsidR="00466A5F" w:rsidRPr="006110D2" w:rsidRDefault="00466A5F" w:rsidP="00C82253">
            <w:pPr>
              <w:pStyle w:val="a3"/>
              <w:ind w:left="356" w:hanging="180"/>
              <w:rPr>
                <w:rFonts w:ascii="Times New Roman" w:hAnsi="Times New Roman"/>
                <w:sz w:val="16"/>
              </w:rPr>
            </w:pPr>
            <w:bookmarkStart w:id="815" w:name="f13r32c1" w:colFirst="2" w:colLast="2"/>
            <w:bookmarkEnd w:id="814"/>
            <w:r w:rsidRPr="006110D2">
              <w:rPr>
                <w:rFonts w:ascii="Times New Roman" w:hAnsi="Times New Roman"/>
                <w:sz w:val="16"/>
              </w:rPr>
              <w:t>молодняк до 8 месяцев</w:t>
            </w:r>
          </w:p>
        </w:tc>
        <w:tc>
          <w:tcPr>
            <w:tcW w:w="567" w:type="dxa"/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32</w:t>
            </w: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9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dxa"/>
            <w:vMerge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A5F" w:rsidRPr="006110D2" w:rsidTr="00511B4C">
        <w:trPr>
          <w:trHeight w:hRule="exact" w:val="481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34" w:hanging="34"/>
              <w:rPr>
                <w:rFonts w:ascii="Times New Roman" w:hAnsi="Times New Roman"/>
                <w:sz w:val="16"/>
              </w:rPr>
            </w:pPr>
            <w:bookmarkStart w:id="816" w:name="f13r40c1" w:colFirst="2" w:colLast="2"/>
            <w:bookmarkStart w:id="817" w:name="f13r40c2" w:colFirst="3" w:colLast="3"/>
            <w:bookmarkStart w:id="818" w:name="f13r40c3" w:colFirst="4" w:colLast="4"/>
            <w:bookmarkStart w:id="819" w:name="f13r40c4" w:colFirst="5" w:colLast="5"/>
            <w:bookmarkStart w:id="820" w:name="f13r40c5" w:colFirst="6" w:colLast="6"/>
            <w:bookmarkStart w:id="821" w:name="f13r40c6" w:colFirst="7" w:colLast="7"/>
            <w:bookmarkStart w:id="822" w:name="f13r40c7" w:colFirst="8" w:colLast="8"/>
            <w:bookmarkStart w:id="823" w:name="f13r40c8" w:colFirst="9" w:colLast="9"/>
            <w:bookmarkStart w:id="824" w:name="f13r40c9" w:colFirst="10" w:colLast="10"/>
            <w:bookmarkEnd w:id="815"/>
            <w:r w:rsidRPr="006110D2">
              <w:rPr>
                <w:rFonts w:ascii="Times New Roman" w:hAnsi="Times New Roman"/>
                <w:sz w:val="16"/>
              </w:rPr>
              <w:t>Животные на выращивании и  откорме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25" w:name="f13r40c10"/>
            <w:bookmarkEnd w:id="825"/>
          </w:p>
        </w:tc>
      </w:tr>
      <w:tr w:rsidR="00466A5F" w:rsidRPr="006110D2" w:rsidTr="00511B4C">
        <w:trPr>
          <w:trHeight w:hRule="exact" w:val="284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26" w:name="f13r50c3" w:colFirst="4" w:colLast="4"/>
            <w:bookmarkStart w:id="827" w:name="f13r50c4" w:colFirst="5" w:colLast="5"/>
            <w:bookmarkStart w:id="828" w:name="f13r50c5" w:colFirst="6" w:colLast="6"/>
            <w:bookmarkStart w:id="829" w:name="f13r50c6" w:colFirst="7" w:colLast="7"/>
            <w:bookmarkStart w:id="830" w:name="f13r50c7" w:colFirst="8" w:colLast="8"/>
            <w:bookmarkStart w:id="831" w:name="f13r50c8" w:colFirst="9" w:colLast="9"/>
            <w:bookmarkStart w:id="832" w:name="f13r50c9" w:colFirst="10" w:colLast="10"/>
            <w:bookmarkStart w:id="833" w:name="f13r50c2" w:colFirst="3" w:colLast="3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r w:rsidRPr="006110D2">
              <w:rPr>
                <w:rFonts w:ascii="Times New Roman" w:hAnsi="Times New Roman"/>
                <w:b/>
                <w:sz w:val="16"/>
              </w:rPr>
              <w:t>Свиноводство</w:t>
            </w:r>
            <w:r w:rsidRPr="006110D2">
              <w:rPr>
                <w:rFonts w:ascii="Times New Roman" w:hAnsi="Times New Roman"/>
                <w:sz w:val="16"/>
              </w:rPr>
              <w:t xml:space="preserve"> – всего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34" w:name="f13r50c10"/>
            <w:bookmarkEnd w:id="834"/>
          </w:p>
        </w:tc>
      </w:tr>
      <w:tr w:rsidR="00466A5F" w:rsidRPr="006110D2" w:rsidTr="00511B4C">
        <w:trPr>
          <w:trHeight w:hRule="exact" w:val="397"/>
        </w:trPr>
        <w:tc>
          <w:tcPr>
            <w:tcW w:w="2269" w:type="dxa"/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35" w:name="f13r51c1" w:colFirst="2" w:colLast="2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r w:rsidRPr="006110D2">
              <w:rPr>
                <w:rFonts w:ascii="Times New Roman" w:hAnsi="Times New Roman"/>
                <w:sz w:val="16"/>
              </w:rPr>
              <w:t>в том числе:</w:t>
            </w:r>
          </w:p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основное стадо свиней </w:t>
            </w:r>
          </w:p>
        </w:tc>
        <w:tc>
          <w:tcPr>
            <w:tcW w:w="567" w:type="dxa"/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51</w:t>
            </w: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6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4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19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2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16" w:type="dxa"/>
            <w:vMerge w:val="restart"/>
            <w:vAlign w:val="center"/>
          </w:tcPr>
          <w:p w:rsidR="00466A5F" w:rsidRPr="00AD3C2B" w:rsidRDefault="004F40A1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466A5F" w:rsidRPr="006110D2" w:rsidTr="00511B4C">
        <w:trPr>
          <w:trHeight w:hRule="exact" w:val="453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36" w:name="f13r52c1" w:colFirst="2" w:colLast="2"/>
            <w:bookmarkEnd w:id="835"/>
            <w:r w:rsidRPr="006110D2">
              <w:rPr>
                <w:rFonts w:ascii="Times New Roman" w:hAnsi="Times New Roman"/>
                <w:sz w:val="16"/>
              </w:rPr>
              <w:t>свиньи на выращивании и откорме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52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A5F" w:rsidRPr="006110D2" w:rsidTr="00511B4C">
        <w:trPr>
          <w:trHeight w:hRule="exact" w:val="306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37" w:name="f13r60c2" w:colFirst="3" w:colLast="3"/>
            <w:bookmarkStart w:id="838" w:name="f13r60c3" w:colFirst="4" w:colLast="4"/>
            <w:bookmarkStart w:id="839" w:name="f13r60c4" w:colFirst="5" w:colLast="5"/>
            <w:bookmarkStart w:id="840" w:name="f13r60c5" w:colFirst="6" w:colLast="6"/>
            <w:bookmarkStart w:id="841" w:name="f13r60c6" w:colFirst="7" w:colLast="7"/>
            <w:bookmarkStart w:id="842" w:name="f13r60c7" w:colFirst="8" w:colLast="8"/>
            <w:bookmarkStart w:id="843" w:name="f13r60c8" w:colFirst="9" w:colLast="9"/>
            <w:bookmarkStart w:id="844" w:name="f13r60c9" w:colFirst="10" w:colLast="10"/>
            <w:bookmarkEnd w:id="836"/>
            <w:r w:rsidRPr="006110D2">
              <w:rPr>
                <w:rFonts w:ascii="Times New Roman" w:hAnsi="Times New Roman"/>
                <w:b/>
                <w:sz w:val="16"/>
              </w:rPr>
              <w:t>Овцеводство</w:t>
            </w:r>
            <w:r w:rsidRPr="006110D2">
              <w:rPr>
                <w:rFonts w:ascii="Times New Roman" w:hAnsi="Times New Roman"/>
                <w:sz w:val="16"/>
              </w:rPr>
              <w:t xml:space="preserve"> – всего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45" w:name="f13r60c10"/>
            <w:bookmarkEnd w:id="845"/>
          </w:p>
        </w:tc>
      </w:tr>
      <w:tr w:rsidR="00466A5F" w:rsidRPr="006110D2" w:rsidTr="00511B4C">
        <w:trPr>
          <w:cantSplit/>
          <w:trHeight w:hRule="exact" w:val="624"/>
        </w:trPr>
        <w:tc>
          <w:tcPr>
            <w:tcW w:w="2269" w:type="dxa"/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46" w:name="f13r61c1" w:colFirst="2" w:colLast="2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r w:rsidRPr="006110D2">
              <w:rPr>
                <w:rFonts w:ascii="Times New Roman" w:hAnsi="Times New Roman"/>
                <w:sz w:val="16"/>
              </w:rPr>
              <w:t>в том числе:</w:t>
            </w:r>
          </w:p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основное стадо (с ягнятами до отбивки) </w:t>
            </w:r>
          </w:p>
        </w:tc>
        <w:tc>
          <w:tcPr>
            <w:tcW w:w="567" w:type="dxa"/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61</w:t>
            </w: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6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84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19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61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20" w:type="dxa"/>
            <w:vMerge w:val="restart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716" w:type="dxa"/>
            <w:vMerge w:val="restart"/>
            <w:vAlign w:val="center"/>
          </w:tcPr>
          <w:p w:rsidR="00466A5F" w:rsidRPr="00AD3C2B" w:rsidRDefault="004F40A1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466A5F" w:rsidRPr="006110D2" w:rsidTr="00511B4C">
        <w:trPr>
          <w:cantSplit/>
          <w:trHeight w:hRule="exact" w:val="454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ind w:left="-4"/>
              <w:rPr>
                <w:rFonts w:ascii="Times New Roman" w:hAnsi="Times New Roman"/>
                <w:sz w:val="16"/>
              </w:rPr>
            </w:pPr>
            <w:bookmarkStart w:id="847" w:name="f13r62c1" w:colFirst="2" w:colLast="2"/>
            <w:bookmarkEnd w:id="846"/>
            <w:r w:rsidRPr="006110D2">
              <w:rPr>
                <w:rFonts w:ascii="Times New Roman" w:hAnsi="Times New Roman"/>
                <w:sz w:val="16"/>
              </w:rPr>
              <w:t>овцы на выращивании (после отбивки) и откорме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62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bottom w:val="double" w:sz="4" w:space="0" w:color="auto"/>
            </w:tcBorders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A5F" w:rsidRPr="006110D2" w:rsidTr="00511B4C">
        <w:trPr>
          <w:trHeight w:hRule="exact" w:val="397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848" w:name="f13r80c1" w:colFirst="2" w:colLast="2"/>
            <w:bookmarkStart w:id="849" w:name="f13r80c2" w:colFirst="3" w:colLast="3"/>
            <w:bookmarkStart w:id="850" w:name="f13r80c3" w:colFirst="4" w:colLast="4"/>
            <w:bookmarkStart w:id="851" w:name="f13r80c4" w:colFirst="5" w:colLast="5"/>
            <w:bookmarkStart w:id="852" w:name="f13r80c5" w:colFirst="6" w:colLast="6"/>
            <w:bookmarkStart w:id="853" w:name="f13r80c6" w:colFirst="7" w:colLast="7"/>
            <w:bookmarkStart w:id="854" w:name="f13r80c7" w:colFirst="8" w:colLast="8"/>
            <w:bookmarkStart w:id="855" w:name="f13r80c8" w:colFirst="9" w:colLast="9"/>
            <w:bookmarkStart w:id="856" w:name="f13r80c9" w:colFirst="10" w:colLast="10"/>
            <w:bookmarkEnd w:id="847"/>
            <w:r w:rsidRPr="006110D2">
              <w:rPr>
                <w:rFonts w:ascii="Times New Roman" w:hAnsi="Times New Roman"/>
                <w:b/>
                <w:sz w:val="16"/>
              </w:rPr>
              <w:t>Птицеводство:</w:t>
            </w:r>
          </w:p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куры взрослые, тыс. гол.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80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57" w:name="f13r80c10"/>
            <w:bookmarkEnd w:id="857"/>
          </w:p>
        </w:tc>
      </w:tr>
      <w:tr w:rsidR="00466A5F" w:rsidRPr="006110D2" w:rsidTr="00511B4C">
        <w:trPr>
          <w:trHeight w:hRule="exact" w:val="397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858" w:name="f13r90c1" w:colFirst="2" w:colLast="2"/>
            <w:bookmarkStart w:id="859" w:name="f13r90c2" w:colFirst="3" w:colLast="3"/>
            <w:bookmarkStart w:id="860" w:name="f13r90c3" w:colFirst="4" w:colLast="4"/>
            <w:bookmarkStart w:id="861" w:name="f13r90c4" w:colFirst="5" w:colLast="5"/>
            <w:bookmarkStart w:id="862" w:name="f13r90c5" w:colFirst="6" w:colLast="6"/>
            <w:bookmarkStart w:id="863" w:name="f13r90c6" w:colFirst="7" w:colLast="7"/>
            <w:bookmarkStart w:id="864" w:name="f13r90c7" w:colFirst="8" w:colLast="8"/>
            <w:bookmarkStart w:id="865" w:name="f13r90c8" w:colFirst="9" w:colLast="9"/>
            <w:bookmarkStart w:id="866" w:name="f13r90c9" w:colFirst="10" w:colLast="10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r w:rsidRPr="006110D2">
              <w:rPr>
                <w:rFonts w:ascii="Times New Roman" w:hAnsi="Times New Roman"/>
                <w:sz w:val="16"/>
              </w:rPr>
              <w:t>молодняк кур на выращивании, тыс. голов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90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67" w:name="f13r90c10"/>
            <w:bookmarkEnd w:id="867"/>
          </w:p>
        </w:tc>
      </w:t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tr w:rsidR="00466A5F" w:rsidRPr="006110D2" w:rsidTr="00511B4C">
        <w:trPr>
          <w:trHeight w:hRule="exact" w:val="397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Прочая птица:</w:t>
            </w:r>
          </w:p>
          <w:p w:rsidR="00466A5F" w:rsidRPr="006110D2" w:rsidRDefault="00466A5F" w:rsidP="00C82253">
            <w:pPr>
              <w:pStyle w:val="a3"/>
              <w:ind w:left="176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взрослая, тыс. гол.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100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68" w:name="f13r100c1"/>
            <w:bookmarkEnd w:id="868"/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69" w:name="f13r100c2"/>
            <w:bookmarkEnd w:id="869"/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0" w:name="f13r100c3"/>
            <w:bookmarkEnd w:id="870"/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1" w:name="f13r100c4"/>
            <w:bookmarkEnd w:id="871"/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2" w:name="f13r100c5"/>
            <w:bookmarkEnd w:id="872"/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3" w:name="f13r100c6"/>
            <w:bookmarkEnd w:id="873"/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4" w:name="f13r100c7"/>
            <w:bookmarkEnd w:id="874"/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5" w:name="f13r100c8"/>
            <w:bookmarkEnd w:id="875"/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6" w:name="f13r100c9"/>
            <w:bookmarkEnd w:id="876"/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77" w:name="f13r100c10"/>
            <w:bookmarkEnd w:id="877"/>
          </w:p>
        </w:tc>
      </w:tr>
      <w:tr w:rsidR="00466A5F" w:rsidRPr="006110D2" w:rsidTr="00511B4C">
        <w:trPr>
          <w:trHeight w:hRule="exact" w:val="466"/>
        </w:trPr>
        <w:tc>
          <w:tcPr>
            <w:tcW w:w="2269" w:type="dxa"/>
            <w:vAlign w:val="center"/>
          </w:tcPr>
          <w:p w:rsidR="00466A5F" w:rsidRPr="006110D2" w:rsidRDefault="00466A5F" w:rsidP="00C82253">
            <w:pPr>
              <w:pStyle w:val="a3"/>
              <w:ind w:left="176"/>
              <w:rPr>
                <w:rFonts w:ascii="Times New Roman" w:hAnsi="Times New Roman"/>
                <w:sz w:val="16"/>
              </w:rPr>
            </w:pPr>
            <w:bookmarkStart w:id="878" w:name="f13r110c2" w:colFirst="3" w:colLast="3"/>
            <w:bookmarkStart w:id="879" w:name="f13r110c3" w:colFirst="4" w:colLast="4"/>
            <w:bookmarkStart w:id="880" w:name="f13r110c4" w:colFirst="5" w:colLast="5"/>
            <w:bookmarkStart w:id="881" w:name="f13r110c5" w:colFirst="6" w:colLast="6"/>
            <w:bookmarkStart w:id="882" w:name="f13r110c6" w:colFirst="7" w:colLast="7"/>
            <w:bookmarkStart w:id="883" w:name="f13r110c7" w:colFirst="8" w:colLast="8"/>
            <w:bookmarkStart w:id="884" w:name="f13r110c8" w:colFirst="9" w:colLast="9"/>
            <w:bookmarkStart w:id="885" w:name="f13r110c9" w:colFirst="10" w:colLast="10"/>
            <w:r w:rsidRPr="006110D2">
              <w:rPr>
                <w:rFonts w:ascii="Times New Roman" w:hAnsi="Times New Roman"/>
                <w:sz w:val="16"/>
              </w:rPr>
              <w:t>молодняк прочей птицы на выращивании, тыс. голов</w:t>
            </w:r>
          </w:p>
        </w:tc>
        <w:tc>
          <w:tcPr>
            <w:tcW w:w="567" w:type="dxa"/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110</w:t>
            </w: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86" w:name="f13r110c1"/>
            <w:bookmarkEnd w:id="886"/>
          </w:p>
        </w:tc>
        <w:tc>
          <w:tcPr>
            <w:tcW w:w="992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87" w:name="f13r110c10"/>
            <w:bookmarkEnd w:id="887"/>
          </w:p>
        </w:tc>
      </w:tr>
      <w:tr w:rsidR="00466A5F" w:rsidRPr="006110D2" w:rsidTr="00511B4C">
        <w:trPr>
          <w:trHeight w:hRule="exact" w:val="690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  <w:lang w:val="en-US"/>
              </w:rPr>
            </w:pPr>
            <w:bookmarkStart w:id="888" w:name="f13r120c4" w:colFirst="5" w:colLast="5"/>
            <w:bookmarkStart w:id="889" w:name="f13r120c2" w:colFirst="3" w:colLast="3"/>
            <w:bookmarkStart w:id="890" w:name="f13r120c3" w:colFirst="4" w:colLast="4"/>
            <w:bookmarkStart w:id="891" w:name="f13r120c5" w:colFirst="6" w:colLast="6"/>
            <w:bookmarkStart w:id="892" w:name="f13r120c6" w:colFirst="7" w:colLast="7"/>
            <w:bookmarkStart w:id="893" w:name="f13r120c7" w:colFirst="8" w:colLast="8"/>
            <w:bookmarkStart w:id="894" w:name="f13r120c8" w:colFirst="9" w:colLast="9"/>
            <w:bookmarkStart w:id="895" w:name="f13r120c9" w:colFirst="10" w:colLast="10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r w:rsidRPr="006110D2">
              <w:rPr>
                <w:rFonts w:ascii="Times New Roman" w:hAnsi="Times New Roman"/>
                <w:sz w:val="16"/>
              </w:rPr>
              <w:t xml:space="preserve">Инкубация 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120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466A5F" w:rsidRPr="00341540" w:rsidRDefault="00BA65BF" w:rsidP="00C56BC3">
            <w:pPr>
              <w:pStyle w:val="a3"/>
              <w:tabs>
                <w:tab w:val="center" w:pos="317"/>
              </w:tabs>
              <w:ind w:right="-108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41540">
              <w:rPr>
                <w:rFonts w:ascii="Times New Roman" w:hAnsi="Times New Roman"/>
                <w:sz w:val="15"/>
                <w:szCs w:val="15"/>
              </w:rPr>
              <w:t>п</w:t>
            </w:r>
            <w:r w:rsidR="00466A5F" w:rsidRPr="00341540">
              <w:rPr>
                <w:rFonts w:ascii="Times New Roman" w:hAnsi="Times New Roman"/>
                <w:sz w:val="15"/>
                <w:szCs w:val="15"/>
              </w:rPr>
              <w:t>роинкубировано яиц тыс. шт.</w:t>
            </w:r>
          </w:p>
          <w:p w:rsidR="00466A5F" w:rsidRPr="00341540" w:rsidRDefault="00466A5F" w:rsidP="00C56BC3">
            <w:pPr>
              <w:pStyle w:val="a3"/>
              <w:tabs>
                <w:tab w:val="center" w:pos="317"/>
              </w:tabs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bookmarkStart w:id="896" w:name="f13r120c1"/>
            <w:bookmarkEnd w:id="896"/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897" w:name="f13r120c10"/>
            <w:bookmarkEnd w:id="897"/>
          </w:p>
        </w:tc>
      </w:tr>
      <w:tr w:rsidR="00466A5F" w:rsidRPr="006110D2" w:rsidTr="00511B4C">
        <w:trPr>
          <w:trHeight w:hRule="exact" w:val="397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898" w:name="f13r130c1" w:colFirst="2" w:colLast="2"/>
            <w:bookmarkStart w:id="899" w:name="f13r130c2" w:colFirst="3" w:colLast="3"/>
            <w:bookmarkStart w:id="900" w:name="f13r130c3" w:colFirst="4" w:colLast="4"/>
            <w:bookmarkStart w:id="901" w:name="f13r130c4" w:colFirst="5" w:colLast="5"/>
            <w:bookmarkStart w:id="902" w:name="f13r130c5" w:colFirst="6" w:colLast="6"/>
            <w:bookmarkStart w:id="903" w:name="f13r130c6" w:colFirst="7" w:colLast="7"/>
            <w:bookmarkStart w:id="904" w:name="f13r130c7" w:colFirst="8" w:colLast="8"/>
            <w:bookmarkStart w:id="905" w:name="f13r130c8" w:colFirst="9" w:colLast="9"/>
            <w:bookmarkStart w:id="906" w:name="f13r130c9" w:colFirst="10" w:colLast="10"/>
            <w:bookmarkEnd w:id="888"/>
            <w:bookmarkEnd w:id="889"/>
            <w:bookmarkEnd w:id="890"/>
            <w:bookmarkEnd w:id="891"/>
            <w:bookmarkEnd w:id="892"/>
            <w:bookmarkEnd w:id="893"/>
            <w:bookmarkEnd w:id="894"/>
            <w:bookmarkEnd w:id="895"/>
            <w:r w:rsidRPr="006110D2">
              <w:rPr>
                <w:rFonts w:ascii="Times New Roman" w:hAnsi="Times New Roman"/>
                <w:b/>
                <w:sz w:val="16"/>
              </w:rPr>
              <w:t>Коневодство племенное:</w:t>
            </w:r>
          </w:p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основное стадо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130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07" w:name="f13r130c10"/>
            <w:bookmarkEnd w:id="907"/>
          </w:p>
        </w:tc>
      </w:tr>
      <w:tr w:rsidR="00466A5F" w:rsidRPr="006110D2" w:rsidTr="00511B4C">
        <w:trPr>
          <w:trHeight w:hRule="exact" w:val="397"/>
        </w:trPr>
        <w:tc>
          <w:tcPr>
            <w:tcW w:w="2269" w:type="dxa"/>
            <w:vAlign w:val="center"/>
          </w:tcPr>
          <w:p w:rsidR="00466A5F" w:rsidRPr="006110D2" w:rsidRDefault="00BC0F94" w:rsidP="00C81CE6">
            <w:pPr>
              <w:pStyle w:val="a3"/>
              <w:ind w:left="175" w:right="-107"/>
              <w:rPr>
                <w:rFonts w:ascii="Times New Roman" w:hAnsi="Times New Roman"/>
                <w:sz w:val="16"/>
              </w:rPr>
            </w:pPr>
            <w:bookmarkStart w:id="908" w:name="f13r140c1" w:colFirst="2" w:colLast="2"/>
            <w:bookmarkStart w:id="909" w:name="f13r140c2" w:colFirst="3" w:colLast="3"/>
            <w:bookmarkStart w:id="910" w:name="f13r140c3" w:colFirst="4" w:colLast="4"/>
            <w:bookmarkStart w:id="911" w:name="f13r140c4" w:colFirst="5" w:colLast="5"/>
            <w:bookmarkStart w:id="912" w:name="f13r140c5" w:colFirst="6" w:colLast="6"/>
            <w:bookmarkStart w:id="913" w:name="f13r140c6" w:colFirst="7" w:colLast="7"/>
            <w:bookmarkStart w:id="914" w:name="f13r140c7" w:colFirst="8" w:colLast="8"/>
            <w:bookmarkStart w:id="915" w:name="f13r140c8" w:colFirst="9" w:colLast="9"/>
            <w:bookmarkStart w:id="916" w:name="f13r140c9" w:colFirst="10" w:colLast="10"/>
            <w:bookmarkEnd w:id="898"/>
            <w:bookmarkEnd w:id="899"/>
            <w:bookmarkEnd w:id="900"/>
            <w:bookmarkEnd w:id="901"/>
            <w:bookmarkEnd w:id="902"/>
            <w:bookmarkEnd w:id="903"/>
            <w:bookmarkEnd w:id="904"/>
            <w:bookmarkEnd w:id="905"/>
            <w:bookmarkEnd w:id="906"/>
            <w:r>
              <w:rPr>
                <w:rFonts w:ascii="Times New Roman" w:hAnsi="Times New Roman"/>
                <w:sz w:val="16"/>
              </w:rPr>
              <w:t>в т</w:t>
            </w:r>
            <w:r w:rsidR="00C81CE6">
              <w:rPr>
                <w:rFonts w:ascii="Times New Roman" w:hAnsi="Times New Roman"/>
                <w:sz w:val="16"/>
              </w:rPr>
              <w:t xml:space="preserve">ом </w:t>
            </w:r>
            <w:r>
              <w:rPr>
                <w:rFonts w:ascii="Times New Roman" w:hAnsi="Times New Roman"/>
                <w:sz w:val="16"/>
              </w:rPr>
              <w:t>ч</w:t>
            </w:r>
            <w:r w:rsidR="00C81CE6">
              <w:rPr>
                <w:rFonts w:ascii="Times New Roman" w:hAnsi="Times New Roman"/>
                <w:sz w:val="16"/>
              </w:rPr>
              <w:t>исле</w:t>
            </w:r>
            <w:r w:rsidR="00C81CE6" w:rsidRPr="002C693B">
              <w:rPr>
                <w:rFonts w:ascii="Times New Roman" w:hAnsi="Times New Roman"/>
                <w:sz w:val="16"/>
              </w:rPr>
              <w:t>: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="00466A5F" w:rsidRPr="006110D2">
              <w:rPr>
                <w:rFonts w:ascii="Times New Roman" w:hAnsi="Times New Roman"/>
                <w:sz w:val="16"/>
              </w:rPr>
              <w:t>молодняк на выращивании</w:t>
            </w:r>
          </w:p>
        </w:tc>
        <w:tc>
          <w:tcPr>
            <w:tcW w:w="567" w:type="dxa"/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140</w:t>
            </w: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17" w:name="f13r140c10"/>
            <w:bookmarkEnd w:id="917"/>
          </w:p>
        </w:tc>
      </w:tr>
      <w:tr w:rsidR="00466A5F" w:rsidRPr="006110D2" w:rsidTr="00511B4C">
        <w:trPr>
          <w:trHeight w:hRule="exact" w:val="397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918" w:name="f13r150c1" w:colFirst="2" w:colLast="2"/>
            <w:bookmarkStart w:id="919" w:name="f13r150c2" w:colFirst="3" w:colLast="3"/>
            <w:bookmarkStart w:id="920" w:name="f13r150c3" w:colFirst="4" w:colLast="4"/>
            <w:bookmarkStart w:id="921" w:name="f13r150c4" w:colFirst="5" w:colLast="5"/>
            <w:bookmarkStart w:id="922" w:name="f13r150c5" w:colFirst="6" w:colLast="6"/>
            <w:bookmarkStart w:id="923" w:name="f13r150c6" w:colFirst="7" w:colLast="7"/>
            <w:bookmarkStart w:id="924" w:name="f13r150c7" w:colFirst="8" w:colLast="8"/>
            <w:bookmarkStart w:id="925" w:name="f13r150c8" w:colFirst="9" w:colLast="9"/>
            <w:bookmarkStart w:id="926" w:name="f13r150c9" w:colFirst="10" w:colLast="10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r w:rsidRPr="006110D2">
              <w:rPr>
                <w:rFonts w:ascii="Times New Roman" w:hAnsi="Times New Roman"/>
                <w:sz w:val="16"/>
              </w:rPr>
              <w:t>Молодняк рабочих лошадей на выращивании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150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27" w:name="f13r150c10"/>
            <w:bookmarkEnd w:id="927"/>
          </w:p>
        </w:tc>
      </w:tr>
      <w:tr w:rsidR="00466A5F" w:rsidRPr="006110D2" w:rsidTr="00511B4C">
        <w:trPr>
          <w:trHeight w:hRule="exact" w:val="1362"/>
        </w:trPr>
        <w:tc>
          <w:tcPr>
            <w:tcW w:w="22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BC0F94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928" w:name="f13r160c2" w:colFirst="3" w:colLast="3"/>
            <w:bookmarkStart w:id="929" w:name="f13r160c3" w:colFirst="4" w:colLast="4"/>
            <w:bookmarkStart w:id="930" w:name="f13r160c4" w:colFirst="5" w:colLast="5"/>
            <w:bookmarkStart w:id="931" w:name="f13r160c5" w:colFirst="6" w:colLast="6"/>
            <w:bookmarkStart w:id="932" w:name="f13r160c6" w:colFirst="7" w:colLast="7"/>
            <w:bookmarkStart w:id="933" w:name="f13r160c7" w:colFirst="8" w:colLast="8"/>
            <w:bookmarkStart w:id="934" w:name="f13r160c8" w:colFirst="9" w:colLast="9"/>
            <w:bookmarkStart w:id="935" w:name="f13r160c9" w:colFirst="10" w:colLast="10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r w:rsidRPr="006110D2">
              <w:rPr>
                <w:rFonts w:ascii="Times New Roman" w:hAnsi="Times New Roman"/>
                <w:b/>
                <w:sz w:val="16"/>
              </w:rPr>
              <w:t>Пчеловодство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160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466A5F" w:rsidRPr="00341540" w:rsidRDefault="00466A5F" w:rsidP="00C56BC3">
            <w:pPr>
              <w:pStyle w:val="a3"/>
              <w:tabs>
                <w:tab w:val="center" w:pos="317"/>
              </w:tabs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41540">
              <w:rPr>
                <w:rFonts w:ascii="Times New Roman" w:hAnsi="Times New Roman"/>
                <w:sz w:val="15"/>
                <w:szCs w:val="15"/>
              </w:rPr>
              <w:t>число</w:t>
            </w:r>
          </w:p>
          <w:p w:rsidR="00466A5F" w:rsidRPr="00341540" w:rsidRDefault="00466A5F" w:rsidP="00C56BC3">
            <w:pPr>
              <w:pStyle w:val="a3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41540">
              <w:rPr>
                <w:rFonts w:ascii="Times New Roman" w:hAnsi="Times New Roman"/>
                <w:sz w:val="15"/>
                <w:szCs w:val="15"/>
              </w:rPr>
              <w:t>семей в</w:t>
            </w:r>
          </w:p>
          <w:p w:rsidR="00466A5F" w:rsidRPr="00341540" w:rsidRDefault="00466A5F" w:rsidP="00C56BC3">
            <w:pPr>
              <w:pStyle w:val="a3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41540">
              <w:rPr>
                <w:rFonts w:ascii="Times New Roman" w:hAnsi="Times New Roman"/>
                <w:sz w:val="15"/>
                <w:szCs w:val="15"/>
              </w:rPr>
              <w:t>период медо-сбора</w:t>
            </w:r>
          </w:p>
          <w:p w:rsidR="00466A5F" w:rsidRPr="00341540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bookmarkStart w:id="936" w:name="f13r160c1"/>
            <w:bookmarkEnd w:id="936"/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37" w:name="f13r160c10"/>
            <w:bookmarkEnd w:id="937"/>
          </w:p>
        </w:tc>
      </w:tr>
      <w:tr w:rsidR="00466A5F" w:rsidRPr="006110D2" w:rsidTr="00511B4C">
        <w:trPr>
          <w:trHeight w:hRule="exact" w:val="340"/>
        </w:trPr>
        <w:tc>
          <w:tcPr>
            <w:tcW w:w="22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938" w:name="f13r170c2" w:colFirst="3" w:colLast="3"/>
            <w:bookmarkStart w:id="939" w:name="f13r170c3" w:colFirst="4" w:colLast="4"/>
            <w:bookmarkStart w:id="940" w:name="f13r170c4" w:colFirst="5" w:colLast="5"/>
            <w:bookmarkStart w:id="941" w:name="f13r170c5" w:colFirst="6" w:colLast="6"/>
            <w:bookmarkStart w:id="942" w:name="f13r170c6" w:colFirst="7" w:colLast="7"/>
            <w:bookmarkStart w:id="943" w:name="f13r170c7" w:colFirst="8" w:colLast="8"/>
            <w:bookmarkStart w:id="944" w:name="f13r170c8" w:colFirst="9" w:colLast="9"/>
            <w:bookmarkStart w:id="945" w:name="f13r170c9" w:colFirst="10" w:colLast="10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r w:rsidRPr="006110D2">
              <w:rPr>
                <w:rFonts w:ascii="Times New Roman" w:hAnsi="Times New Roman"/>
                <w:b/>
                <w:sz w:val="16"/>
              </w:rPr>
              <w:t xml:space="preserve">Звероводство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170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341540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5"/>
                <w:szCs w:val="15"/>
              </w:rPr>
            </w:pPr>
            <w:r w:rsidRPr="00341540">
              <w:rPr>
                <w:rFonts w:ascii="Times New Roman" w:hAnsi="Times New Roman"/>
                <w:b/>
                <w:caps/>
                <w:sz w:val="15"/>
                <w:szCs w:val="15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46" w:name="f13r170c10"/>
            <w:bookmarkEnd w:id="946"/>
          </w:p>
        </w:tc>
      </w:tr>
      <w:tr w:rsidR="00466A5F" w:rsidRPr="006110D2" w:rsidTr="00511B4C">
        <w:trPr>
          <w:trHeight w:hRule="exact" w:val="340"/>
        </w:trPr>
        <w:tc>
          <w:tcPr>
            <w:tcW w:w="22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947" w:name="f13r180c2" w:colFirst="3" w:colLast="3"/>
            <w:bookmarkStart w:id="948" w:name="f13r180c3" w:colFirst="4" w:colLast="4"/>
            <w:bookmarkStart w:id="949" w:name="f13r180c4" w:colFirst="5" w:colLast="5"/>
            <w:bookmarkStart w:id="950" w:name="f13r180c5" w:colFirst="6" w:colLast="6"/>
            <w:bookmarkStart w:id="951" w:name="f13r180c6" w:colFirst="7" w:colLast="7"/>
            <w:bookmarkStart w:id="952" w:name="f13r180c7" w:colFirst="8" w:colLast="8"/>
            <w:bookmarkStart w:id="953" w:name="f13r180c8" w:colFirst="9" w:colLast="9"/>
            <w:bookmarkStart w:id="954" w:name="f13r180c9" w:colFirst="10" w:colLast="10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r w:rsidRPr="006110D2">
              <w:rPr>
                <w:rFonts w:ascii="Times New Roman" w:hAnsi="Times New Roman"/>
                <w:b/>
                <w:sz w:val="16"/>
              </w:rPr>
              <w:t xml:space="preserve">Рыбоводство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180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55" w:name="f13r180c10"/>
            <w:bookmarkEnd w:id="955"/>
          </w:p>
        </w:tc>
      </w:tr>
      <w:tr w:rsidR="00466A5F" w:rsidRPr="006110D2" w:rsidTr="00511B4C">
        <w:trPr>
          <w:trHeight w:hRule="exact" w:val="629"/>
        </w:trPr>
        <w:tc>
          <w:tcPr>
            <w:tcW w:w="22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  <w:lang w:val="en-US"/>
              </w:rPr>
            </w:pPr>
            <w:bookmarkStart w:id="956" w:name="f13r190c2" w:colFirst="3" w:colLast="3"/>
            <w:bookmarkStart w:id="957" w:name="f13r190c3" w:colFirst="4" w:colLast="4"/>
            <w:bookmarkStart w:id="958" w:name="f13r190c4" w:colFirst="5" w:colLast="5"/>
            <w:bookmarkStart w:id="959" w:name="f13r190c5" w:colFirst="6" w:colLast="6"/>
            <w:bookmarkStart w:id="960" w:name="f13r190c6" w:colFirst="7" w:colLast="7"/>
            <w:bookmarkStart w:id="961" w:name="f13r190c7" w:colFirst="8" w:colLast="8"/>
            <w:bookmarkStart w:id="962" w:name="f13r190c8" w:colFirst="9" w:colLast="9"/>
            <w:bookmarkStart w:id="963" w:name="f13r190c9" w:colFirst="10" w:colLast="10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r w:rsidRPr="006110D2">
              <w:rPr>
                <w:rFonts w:ascii="Times New Roman" w:hAnsi="Times New Roman"/>
                <w:b/>
                <w:sz w:val="16"/>
              </w:rPr>
              <w:t>Кролиководство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190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64" w:name="f13r190c10"/>
            <w:bookmarkEnd w:id="964"/>
          </w:p>
        </w:tc>
      </w:t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tr w:rsidR="00466A5F" w:rsidRPr="006110D2" w:rsidTr="00511B4C">
        <w:trPr>
          <w:trHeight w:hRule="exact" w:val="407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200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65" w:name="f13r200c1"/>
            <w:bookmarkEnd w:id="965"/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66" w:name="f13r200c2"/>
            <w:bookmarkEnd w:id="966"/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67" w:name="f13r200c3"/>
            <w:bookmarkEnd w:id="967"/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68" w:name="f13r200c4"/>
            <w:bookmarkEnd w:id="968"/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69" w:name="f13r200c5"/>
            <w:bookmarkEnd w:id="969"/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70" w:name="f13r200c6"/>
            <w:bookmarkEnd w:id="970"/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71" w:name="f13r200c7"/>
            <w:bookmarkEnd w:id="971"/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72" w:name="f13r200c9"/>
            <w:bookmarkEnd w:id="972"/>
          </w:p>
        </w:tc>
        <w:tc>
          <w:tcPr>
            <w:tcW w:w="7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73" w:name="f13r200c10"/>
            <w:bookmarkEnd w:id="973"/>
          </w:p>
        </w:tc>
      </w:tr>
      <w:tr w:rsidR="00466A5F" w:rsidRPr="006110D2" w:rsidTr="00511B4C">
        <w:trPr>
          <w:trHeight w:hRule="exact" w:val="340"/>
        </w:trPr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974" w:name="f13r210c2" w:colFirst="3" w:colLast="3"/>
            <w:bookmarkStart w:id="975" w:name="f13r210c3" w:colFirst="4" w:colLast="4"/>
            <w:bookmarkStart w:id="976" w:name="f13r210c4" w:colFirst="5" w:colLast="5"/>
            <w:bookmarkStart w:id="977" w:name="f13r210c5" w:colFirst="6" w:colLast="6"/>
            <w:bookmarkStart w:id="978" w:name="f13r210c6" w:colFirst="7" w:colLast="7"/>
            <w:bookmarkStart w:id="979" w:name="f13r210c7" w:colFirst="8" w:colLast="8"/>
            <w:bookmarkStart w:id="980" w:name="f13r210c8" w:colFirst="9" w:colLast="9"/>
            <w:bookmarkStart w:id="981" w:name="f13r210c9" w:colFirst="10" w:colLast="10"/>
            <w:r w:rsidRPr="006110D2">
              <w:rPr>
                <w:rFonts w:ascii="Times New Roman" w:hAnsi="Times New Roman"/>
                <w:b/>
                <w:sz w:val="16"/>
              </w:rPr>
              <w:t>Прочие отрасли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210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:rsidR="00466A5F" w:rsidRPr="00AD3C2B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82" w:name="f13r210c10"/>
            <w:bookmarkEnd w:id="982"/>
          </w:p>
        </w:tc>
      </w:tr>
      <w:tr w:rsidR="00466A5F" w:rsidRPr="006110D2" w:rsidTr="00511B4C">
        <w:trPr>
          <w:trHeight w:hRule="exact" w:val="340"/>
        </w:trPr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:rsidR="00466A5F" w:rsidRPr="006110D2" w:rsidRDefault="00466A5F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983" w:name="f13r220c2" w:colFirst="3" w:colLast="3"/>
            <w:bookmarkStart w:id="984" w:name="f13r220c3" w:colFirst="4" w:colLast="4"/>
            <w:bookmarkStart w:id="985" w:name="f13r220c4" w:colFirst="5" w:colLast="5"/>
            <w:bookmarkStart w:id="986" w:name="f13r220c5" w:colFirst="6" w:colLast="6"/>
            <w:bookmarkStart w:id="987" w:name="f13r220c6" w:colFirst="7" w:colLast="7"/>
            <w:bookmarkStart w:id="988" w:name="f13r220c7" w:colFirst="8" w:colLast="8"/>
            <w:bookmarkStart w:id="989" w:name="f13r220c8" w:colFirst="9" w:colLast="9"/>
            <w:bookmarkStart w:id="990" w:name="f13r220c9" w:colFirst="10" w:colLast="10"/>
            <w:bookmarkEnd w:id="974"/>
            <w:bookmarkEnd w:id="975"/>
            <w:bookmarkEnd w:id="976"/>
            <w:bookmarkEnd w:id="977"/>
            <w:bookmarkEnd w:id="978"/>
            <w:bookmarkEnd w:id="979"/>
            <w:bookmarkEnd w:id="980"/>
            <w:bookmarkEnd w:id="981"/>
            <w:r w:rsidRPr="006110D2">
              <w:rPr>
                <w:rFonts w:ascii="Times New Roman" w:hAnsi="Times New Roman"/>
                <w:b/>
                <w:sz w:val="16"/>
              </w:rPr>
              <w:t>Всего по животноводству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6A5F" w:rsidRPr="00341540" w:rsidRDefault="00466A5F" w:rsidP="00C82253">
            <w:pPr>
              <w:pStyle w:val="a3"/>
              <w:jc w:val="center"/>
              <w:rPr>
                <w:rFonts w:ascii="Times New Roman" w:hAnsi="Times New Roman"/>
                <w:b/>
                <w:sz w:val="16"/>
              </w:rPr>
            </w:pPr>
            <w:r w:rsidRPr="00341540">
              <w:rPr>
                <w:rFonts w:ascii="Times New Roman" w:hAnsi="Times New Roman"/>
                <w:b/>
                <w:sz w:val="16"/>
              </w:rPr>
              <w:t>220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341540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34154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11 733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3 326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5 385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1 390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205</w:t>
            </w: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274</w:t>
            </w: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847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66A5F" w:rsidRPr="0034154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306</w:t>
            </w: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466A5F" w:rsidRPr="00341540" w:rsidRDefault="00466A5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91" w:name="f13r220c10"/>
            <w:bookmarkEnd w:id="991"/>
          </w:p>
        </w:tc>
      </w:tr>
      <w:bookmarkEnd w:id="983"/>
      <w:bookmarkEnd w:id="984"/>
      <w:bookmarkEnd w:id="985"/>
      <w:bookmarkEnd w:id="986"/>
      <w:bookmarkEnd w:id="987"/>
      <w:bookmarkEnd w:id="988"/>
      <w:bookmarkEnd w:id="989"/>
      <w:bookmarkEnd w:id="990"/>
    </w:tbl>
    <w:p w:rsidR="00C82253" w:rsidRPr="00B33DBC" w:rsidRDefault="00C82253" w:rsidP="00364559">
      <w:pPr>
        <w:pStyle w:val="a3"/>
        <w:jc w:val="right"/>
        <w:rPr>
          <w:rFonts w:ascii="Times New Roman" w:hAnsi="Times New Roman"/>
          <w:b/>
          <w:u w:val="single"/>
        </w:rPr>
      </w:pPr>
      <w:r w:rsidRPr="00D60873">
        <w:rPr>
          <w:rFonts w:ascii="Times New Roman" w:hAnsi="Times New Roman"/>
          <w:sz w:val="16"/>
        </w:rPr>
        <w:br w:type="page"/>
      </w:r>
      <w:r w:rsidRPr="00B33DBC">
        <w:rPr>
          <w:rFonts w:ascii="Times New Roman" w:hAnsi="Times New Roman"/>
          <w:b/>
          <w:u w:val="single"/>
        </w:rPr>
        <w:t>Форма № 13-АПК лист 2</w:t>
      </w:r>
    </w:p>
    <w:p w:rsidR="00C82253" w:rsidRPr="006110D2" w:rsidRDefault="00C82253" w:rsidP="00C82253">
      <w:pPr>
        <w:pStyle w:val="a3"/>
        <w:rPr>
          <w:rFonts w:ascii="Times New Roman" w:hAnsi="Times New Roman"/>
          <w:b/>
          <w:sz w:val="16"/>
        </w:rPr>
      </w:pPr>
      <w:r w:rsidRPr="006110D2">
        <w:rPr>
          <w:rFonts w:ascii="Times New Roman" w:hAnsi="Times New Roman"/>
          <w:b/>
          <w:sz w:val="16"/>
        </w:rPr>
        <w:t>ПРОДУКЦИИ ЖИВОТНОВОДСТВА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4"/>
        <w:gridCol w:w="540"/>
        <w:gridCol w:w="1013"/>
        <w:gridCol w:w="1276"/>
        <w:gridCol w:w="1559"/>
        <w:gridCol w:w="1559"/>
        <w:gridCol w:w="1701"/>
      </w:tblGrid>
      <w:tr w:rsidR="00C82253" w:rsidRPr="006110D2">
        <w:trPr>
          <w:cantSplit/>
          <w:trHeight w:hRule="exact" w:val="284"/>
        </w:trPr>
        <w:tc>
          <w:tcPr>
            <w:tcW w:w="5813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Выход продукции</w:t>
            </w:r>
          </w:p>
        </w:tc>
        <w:tc>
          <w:tcPr>
            <w:tcW w:w="3118" w:type="dxa"/>
            <w:gridSpan w:val="2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Себестоимость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Прямые затраты на продукцию – всего, тыс. чел. час.</w:t>
            </w:r>
          </w:p>
        </w:tc>
      </w:tr>
      <w:tr w:rsidR="00C82253" w:rsidRPr="006110D2" w:rsidTr="00364559">
        <w:trPr>
          <w:cantSplit/>
          <w:trHeight w:hRule="exact" w:val="1288"/>
        </w:trPr>
        <w:tc>
          <w:tcPr>
            <w:tcW w:w="2984" w:type="dxa"/>
            <w:tcBorders>
              <w:left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наименование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количество</w:t>
            </w:r>
          </w:p>
        </w:tc>
        <w:tc>
          <w:tcPr>
            <w:tcW w:w="1559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всего,</w:t>
            </w:r>
          </w:p>
          <w:p w:rsidR="00C82253" w:rsidRPr="006110D2" w:rsidRDefault="00132DBC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6110D2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559" w:type="dxa"/>
            <w:vAlign w:val="center"/>
          </w:tcPr>
          <w:p w:rsidR="00C82253" w:rsidRPr="006110D2" w:rsidRDefault="00C82253" w:rsidP="00132DBC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единицы продукции, </w:t>
            </w:r>
            <w:r w:rsidR="00132DBC">
              <w:rPr>
                <w:rFonts w:ascii="Times New Roman" w:hAnsi="Times New Roman"/>
                <w:sz w:val="16"/>
              </w:rPr>
              <w:t xml:space="preserve"> </w:t>
            </w:r>
            <w:r w:rsidRPr="006110D2">
              <w:rPr>
                <w:rFonts w:ascii="Times New Roman" w:hAnsi="Times New Roman"/>
                <w:sz w:val="16"/>
              </w:rPr>
              <w:t>руб.</w:t>
            </w:r>
          </w:p>
        </w:tc>
        <w:tc>
          <w:tcPr>
            <w:tcW w:w="1701" w:type="dxa"/>
            <w:vMerge/>
            <w:tcBorders>
              <w:right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</w:tr>
      <w:tr w:rsidR="00C82253" w:rsidRPr="006110D2" w:rsidTr="00364559">
        <w:trPr>
          <w:trHeight w:hRule="exact" w:val="286"/>
        </w:trPr>
        <w:tc>
          <w:tcPr>
            <w:tcW w:w="29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В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Д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</w:t>
            </w:r>
          </w:p>
        </w:tc>
      </w:tr>
      <w:tr w:rsidR="00C82253" w:rsidRPr="006110D2">
        <w:trPr>
          <w:cantSplit/>
          <w:trHeight w:hRule="exact" w:val="284"/>
        </w:trPr>
        <w:tc>
          <w:tcPr>
            <w:tcW w:w="2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992" w:name="f13r230c1" w:colFirst="3" w:colLast="3"/>
            <w:bookmarkStart w:id="993" w:name="f13r230c2" w:colFirst="4" w:colLast="4"/>
            <w:bookmarkStart w:id="994" w:name="f13r230c3" w:colFirst="5" w:colLast="5"/>
            <w:bookmarkStart w:id="995" w:name="f13r230c4" w:colFirst="6" w:colLast="6"/>
            <w:r w:rsidRPr="006110D2">
              <w:rPr>
                <w:rFonts w:ascii="Times New Roman" w:hAnsi="Times New Roman"/>
                <w:sz w:val="16"/>
              </w:rPr>
              <w:t>молоко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230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6 735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5 950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883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122</w:t>
            </w:r>
          </w:p>
        </w:tc>
      </w:tr>
      <w:bookmarkEnd w:id="992"/>
      <w:bookmarkEnd w:id="993"/>
      <w:bookmarkEnd w:id="994"/>
      <w:bookmarkEnd w:id="995"/>
      <w:tr w:rsidR="00C82253" w:rsidRPr="006110D2">
        <w:trPr>
          <w:cantSplit/>
          <w:trHeight w:hRule="exact" w:val="284"/>
        </w:trPr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 xml:space="preserve">приплод  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96" w:name="f13r240c1"/>
            <w:bookmarkEnd w:id="996"/>
            <w:r>
              <w:rPr>
                <w:rFonts w:ascii="Times New Roman" w:hAnsi="Times New Roman"/>
                <w:b/>
                <w:sz w:val="18"/>
                <w:szCs w:val="18"/>
              </w:rPr>
              <w:t>1 928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C82253" w:rsidRPr="006110D2">
        <w:trPr>
          <w:cantSplit/>
          <w:trHeight w:hRule="exact" w:val="284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997" w:name="f13r245c1" w:colFirst="3" w:colLast="3"/>
            <w:bookmarkStart w:id="998" w:name="f13r245c2" w:colFirst="4" w:colLast="4"/>
            <w:bookmarkStart w:id="999" w:name="f13r245c3" w:colFirst="5" w:colLast="5"/>
            <w:bookmarkStart w:id="1000" w:name="f13r245c4" w:colFirst="6" w:colLast="6"/>
            <w:r w:rsidRPr="006110D2">
              <w:rPr>
                <w:rFonts w:ascii="Times New Roman" w:hAnsi="Times New Roman"/>
                <w:sz w:val="16"/>
              </w:rPr>
              <w:t>масса телят при рождении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245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661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12 712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</w:tr>
      <w:bookmarkEnd w:id="997"/>
      <w:bookmarkEnd w:id="998"/>
      <w:bookmarkEnd w:id="999"/>
      <w:bookmarkEnd w:id="1000"/>
      <w:tr w:rsidR="00C82253" w:rsidRPr="006110D2">
        <w:trPr>
          <w:cantSplit/>
          <w:trHeight w:val="113"/>
        </w:trPr>
        <w:tc>
          <w:tcPr>
            <w:tcW w:w="2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прирост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250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01" w:name="f13r250c1"/>
            <w:bookmarkEnd w:id="1001"/>
            <w:r>
              <w:rPr>
                <w:rFonts w:ascii="Times New Roman" w:hAnsi="Times New Roman"/>
                <w:b/>
                <w:sz w:val="18"/>
                <w:szCs w:val="18"/>
              </w:rPr>
              <w:t>360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02" w:name="f13r250c2"/>
            <w:bookmarkEnd w:id="1002"/>
            <w:r>
              <w:rPr>
                <w:rFonts w:ascii="Times New Roman" w:hAnsi="Times New Roman"/>
                <w:b/>
                <w:sz w:val="18"/>
                <w:szCs w:val="18"/>
              </w:rPr>
              <w:t>4 875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03" w:name="f13r250c3"/>
            <w:bookmarkEnd w:id="1003"/>
            <w:r>
              <w:rPr>
                <w:rFonts w:ascii="Times New Roman" w:hAnsi="Times New Roman"/>
                <w:b/>
                <w:sz w:val="18"/>
                <w:szCs w:val="18"/>
              </w:rPr>
              <w:t>13 542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04" w:name="f13r250c4"/>
            <w:bookmarkEnd w:id="1004"/>
            <w:r>
              <w:rPr>
                <w:rFonts w:ascii="Times New Roman" w:hAnsi="Times New Roman"/>
                <w:b/>
                <w:sz w:val="18"/>
                <w:szCs w:val="18"/>
              </w:rPr>
              <w:t>34</w:t>
            </w:r>
          </w:p>
        </w:tc>
      </w:tr>
      <w:tr w:rsidR="008C4D1D" w:rsidRPr="006110D2">
        <w:trPr>
          <w:cantSplit/>
          <w:trHeight w:val="244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8C4D1D" w:rsidRPr="006110D2" w:rsidRDefault="008C4D1D" w:rsidP="008C4D1D">
            <w:pPr>
              <w:pStyle w:val="a3"/>
              <w:ind w:right="-57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молоко от коров первотёлок за время оценки их фактической продуктивности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8C4D1D" w:rsidRPr="006110D2" w:rsidRDefault="008C4D1D" w:rsidP="008C4D1D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255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4D1D" w:rsidRPr="006110D2" w:rsidRDefault="008C4D1D" w:rsidP="008C4D1D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C4D1D" w:rsidRPr="00AD3C2B" w:rsidRDefault="008C4D1D" w:rsidP="008C4D1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05" w:name="f13r255c1"/>
            <w:bookmarkEnd w:id="1005"/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8C4D1D" w:rsidRPr="00AD3C2B" w:rsidRDefault="008C4D1D" w:rsidP="008C4D1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8C4D1D" w:rsidRPr="00AD3C2B" w:rsidRDefault="008C4D1D" w:rsidP="008C4D1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C4D1D" w:rsidRPr="00AD3C2B" w:rsidRDefault="008C4D1D" w:rsidP="008C4D1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06" w:name="f13r255c4"/>
            <w:bookmarkEnd w:id="1006"/>
          </w:p>
        </w:tc>
      </w:tr>
      <w:tr w:rsidR="00C82253" w:rsidRPr="006110D2">
        <w:trPr>
          <w:cantSplit/>
          <w:trHeight w:val="312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07" w:name="f13r260c1" w:colFirst="3" w:colLast="3"/>
            <w:bookmarkStart w:id="1008" w:name="f13r270c4" w:colFirst="6" w:colLast="6"/>
            <w:r w:rsidRPr="006110D2">
              <w:rPr>
                <w:rFonts w:ascii="Times New Roman" w:hAnsi="Times New Roman"/>
                <w:sz w:val="16"/>
              </w:rPr>
              <w:t xml:space="preserve">приплод  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260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vAlign w:val="bottom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val="312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09" w:name="f13r265c2" w:colFirst="4" w:colLast="4"/>
            <w:bookmarkStart w:id="1010" w:name="f13r265c1" w:colFirst="3" w:colLast="3"/>
            <w:bookmarkStart w:id="1011" w:name="f13r265c3" w:colFirst="5" w:colLast="5"/>
            <w:bookmarkEnd w:id="1007"/>
            <w:bookmarkEnd w:id="1008"/>
            <w:r w:rsidRPr="006110D2">
              <w:rPr>
                <w:rFonts w:ascii="Times New Roman" w:hAnsi="Times New Roman"/>
                <w:sz w:val="16"/>
              </w:rPr>
              <w:t>масса телят при рождении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265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val="312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12" w:name="f13r270c1" w:colFirst="3" w:colLast="3"/>
            <w:bookmarkStart w:id="1013" w:name="f13r270c2" w:colFirst="4" w:colLast="4"/>
            <w:bookmarkStart w:id="1014" w:name="f13r270c3" w:colFirst="5" w:colLast="5"/>
            <w:bookmarkEnd w:id="1009"/>
            <w:bookmarkEnd w:id="1010"/>
            <w:bookmarkEnd w:id="1011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270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val="312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15" w:name="f13r280c1" w:colFirst="3" w:colLast="3"/>
            <w:bookmarkStart w:id="1016" w:name="f13r280c2" w:colFirst="4" w:colLast="4"/>
            <w:bookmarkStart w:id="1017" w:name="f13r280c3" w:colFirst="5" w:colLast="5"/>
            <w:bookmarkStart w:id="1018" w:name="f13r280c4" w:colFirst="6" w:colLast="6"/>
            <w:bookmarkEnd w:id="1012"/>
            <w:bookmarkEnd w:id="1013"/>
            <w:bookmarkEnd w:id="1014"/>
            <w:r w:rsidRPr="006110D2">
              <w:rPr>
                <w:rFonts w:ascii="Times New Roman" w:hAnsi="Times New Roman"/>
                <w:sz w:val="16"/>
              </w:rPr>
              <w:t>молоко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280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val="312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19" w:name="f13r285c1" w:colFirst="3" w:colLast="3"/>
            <w:bookmarkStart w:id="1020" w:name="f13r285c2" w:colFirst="4" w:colLast="4"/>
            <w:bookmarkStart w:id="1021" w:name="f13r285c3" w:colFirst="5" w:colLast="5"/>
            <w:bookmarkStart w:id="1022" w:name="f13r285c4" w:colFirst="6" w:colLast="6"/>
            <w:bookmarkEnd w:id="1015"/>
            <w:bookmarkEnd w:id="1016"/>
            <w:bookmarkEnd w:id="1017"/>
            <w:bookmarkEnd w:id="1018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285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284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23" w:name="f13r290c1" w:colFirst="3" w:colLast="3"/>
            <w:bookmarkStart w:id="1024" w:name="f13r290c2" w:colFirst="4" w:colLast="4"/>
            <w:bookmarkStart w:id="1025" w:name="f13r315c3" w:colFirst="5" w:colLast="5"/>
            <w:bookmarkStart w:id="1026" w:name="f13r315c4" w:colFirst="6" w:colLast="6"/>
            <w:bookmarkEnd w:id="1019"/>
            <w:bookmarkEnd w:id="1020"/>
            <w:bookmarkEnd w:id="1021"/>
            <w:bookmarkEnd w:id="1022"/>
            <w:r w:rsidRPr="006110D2">
              <w:rPr>
                <w:rFonts w:ascii="Times New Roman" w:hAnsi="Times New Roman"/>
                <w:sz w:val="16"/>
              </w:rPr>
              <w:t>масса поросят при рождении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290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bottom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vAlign w:val="bottom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284"/>
        </w:trPr>
        <w:tc>
          <w:tcPr>
            <w:tcW w:w="2984" w:type="dxa"/>
            <w:vAlign w:val="center"/>
          </w:tcPr>
          <w:p w:rsidR="00C82253" w:rsidRPr="006110D2" w:rsidRDefault="00C82253" w:rsidP="00BA65BF">
            <w:pPr>
              <w:pStyle w:val="a3"/>
              <w:rPr>
                <w:rFonts w:ascii="Times New Roman" w:hAnsi="Times New Roman"/>
                <w:sz w:val="16"/>
                <w:lang w:val="en-US"/>
              </w:rPr>
            </w:pPr>
            <w:bookmarkStart w:id="1027" w:name="f13r300c1" w:colFirst="3" w:colLast="3"/>
            <w:bookmarkEnd w:id="1023"/>
            <w:bookmarkEnd w:id="1024"/>
            <w:bookmarkEnd w:id="1025"/>
            <w:bookmarkEnd w:id="1026"/>
            <w:r w:rsidRPr="006110D2">
              <w:rPr>
                <w:rFonts w:ascii="Times New Roman" w:hAnsi="Times New Roman"/>
                <w:sz w:val="16"/>
              </w:rPr>
              <w:t>поросята-оть</w:t>
            </w:r>
            <w:r w:rsidR="00BA65BF">
              <w:rPr>
                <w:rFonts w:ascii="Times New Roman" w:hAnsi="Times New Roman"/>
                <w:sz w:val="16"/>
              </w:rPr>
              <w:t>ё</w:t>
            </w:r>
            <w:r w:rsidRPr="006110D2">
              <w:rPr>
                <w:rFonts w:ascii="Times New Roman" w:hAnsi="Times New Roman"/>
                <w:sz w:val="16"/>
              </w:rPr>
              <w:t>мыши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300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val="en-US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1559" w:type="dxa"/>
            <w:vMerge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284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28" w:name="f13r310c1" w:colFirst="3" w:colLast="3"/>
            <w:bookmarkStart w:id="1029" w:name="f13r310c2" w:colFirst="4" w:colLast="4"/>
            <w:bookmarkEnd w:id="1027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310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284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30" w:name="f13r315c1" w:colFirst="3" w:colLast="3"/>
            <w:bookmarkStart w:id="1031" w:name="f13r315c2" w:colFirst="4" w:colLast="4"/>
            <w:bookmarkEnd w:id="1028"/>
            <w:bookmarkEnd w:id="1029"/>
            <w:r w:rsidRPr="006110D2">
              <w:rPr>
                <w:rFonts w:ascii="Times New Roman" w:hAnsi="Times New Roman"/>
                <w:sz w:val="16"/>
              </w:rPr>
              <w:t>прирост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315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451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32" w:name="f13r320c1" w:colFirst="3" w:colLast="3"/>
            <w:bookmarkEnd w:id="1030"/>
            <w:bookmarkEnd w:id="1031"/>
            <w:r w:rsidRPr="006110D2">
              <w:rPr>
                <w:rFonts w:ascii="Times New Roman" w:hAnsi="Times New Roman"/>
                <w:sz w:val="16"/>
              </w:rPr>
              <w:t>ягнята на момент отбивки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320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val="en-US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33" w:name="f13r325c1" w:colFirst="3" w:colLast="3"/>
            <w:bookmarkEnd w:id="1032"/>
            <w:r w:rsidRPr="006110D2">
              <w:rPr>
                <w:rFonts w:ascii="Times New Roman" w:hAnsi="Times New Roman"/>
                <w:sz w:val="16"/>
              </w:rPr>
              <w:t>масса ягнят при отбивке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325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34" w:name="f13r325c2"/>
            <w:bookmarkEnd w:id="1034"/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35" w:name="f13r325c3"/>
            <w:bookmarkEnd w:id="1035"/>
          </w:p>
        </w:tc>
        <w:tc>
          <w:tcPr>
            <w:tcW w:w="1701" w:type="dxa"/>
            <w:vMerge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40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36" w:name="f13r330c1" w:colFirst="3" w:colLast="3"/>
            <w:bookmarkStart w:id="1037" w:name="f13r330c2" w:colFirst="4" w:colLast="4"/>
            <w:bookmarkStart w:id="1038" w:name="f13r330c4" w:colFirst="6" w:colLast="6"/>
            <w:bookmarkStart w:id="1039" w:name="f13r330c3" w:colFirst="5" w:colLast="5"/>
            <w:bookmarkEnd w:id="1033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330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284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40" w:name="f13r340c1" w:colFirst="3" w:colLast="3"/>
            <w:bookmarkStart w:id="1041" w:name="f13r340c2" w:colFirst="4" w:colLast="4"/>
            <w:bookmarkStart w:id="1042" w:name="f13r340c3" w:colFirst="5" w:colLast="5"/>
            <w:bookmarkStart w:id="1043" w:name="f13r340c4" w:colFirst="6" w:colLast="6"/>
            <w:bookmarkEnd w:id="1036"/>
            <w:bookmarkEnd w:id="1037"/>
            <w:bookmarkEnd w:id="1038"/>
            <w:bookmarkEnd w:id="1039"/>
            <w:r w:rsidRPr="006110D2">
              <w:rPr>
                <w:rFonts w:ascii="Times New Roman" w:hAnsi="Times New Roman"/>
                <w:sz w:val="16"/>
              </w:rPr>
              <w:t xml:space="preserve">шерсть 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340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ц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44" w:name="f13r470c1" w:colFirst="3" w:colLast="3"/>
            <w:bookmarkStart w:id="1045" w:name="f13r470c2" w:colFirst="4" w:colLast="4"/>
            <w:bookmarkStart w:id="1046" w:name="f13r470c3" w:colFirst="5" w:colLast="5"/>
            <w:bookmarkStart w:id="1047" w:name="f13r470c4" w:colFirst="6" w:colLast="6"/>
            <w:bookmarkEnd w:id="1040"/>
            <w:bookmarkEnd w:id="1041"/>
            <w:bookmarkEnd w:id="1042"/>
            <w:bookmarkEnd w:id="1043"/>
            <w:r w:rsidRPr="006110D2">
              <w:rPr>
                <w:rFonts w:ascii="Times New Roman" w:hAnsi="Times New Roman"/>
                <w:sz w:val="16"/>
              </w:rPr>
              <w:t>яйца кур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470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тыс. шт.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48" w:name="f13r480c1" w:colFirst="3" w:colLast="3"/>
            <w:bookmarkStart w:id="1049" w:name="f13r480c2" w:colFirst="4" w:colLast="4"/>
            <w:bookmarkStart w:id="1050" w:name="f13r480c3" w:colFirst="5" w:colLast="5"/>
            <w:bookmarkStart w:id="1051" w:name="f13r480c4" w:colFirst="6" w:colLast="6"/>
            <w:bookmarkEnd w:id="1044"/>
            <w:bookmarkEnd w:id="1045"/>
            <w:bookmarkEnd w:id="1046"/>
            <w:bookmarkEnd w:id="1047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480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97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52" w:name="f13r490c1" w:colFirst="3" w:colLast="3"/>
            <w:bookmarkStart w:id="1053" w:name="f13r490c2" w:colFirst="4" w:colLast="4"/>
            <w:bookmarkStart w:id="1054" w:name="f13r490c3" w:colFirst="5" w:colLast="5"/>
            <w:bookmarkStart w:id="1055" w:name="f13r490c4" w:colFirst="6" w:colLast="6"/>
            <w:bookmarkEnd w:id="1048"/>
            <w:bookmarkEnd w:id="1049"/>
            <w:bookmarkEnd w:id="1050"/>
            <w:bookmarkEnd w:id="1051"/>
            <w:r w:rsidRPr="006110D2">
              <w:rPr>
                <w:rFonts w:ascii="Times New Roman" w:hAnsi="Times New Roman"/>
                <w:sz w:val="16"/>
              </w:rPr>
              <w:t>яйца прочей птицы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490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тыс. шт.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455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56" w:name="f13r500c1" w:colFirst="3" w:colLast="3"/>
            <w:bookmarkStart w:id="1057" w:name="f13r500c2" w:colFirst="4" w:colLast="4"/>
            <w:bookmarkStart w:id="1058" w:name="f13r500c3" w:colFirst="5" w:colLast="5"/>
            <w:bookmarkStart w:id="1059" w:name="f13r500c4" w:colFirst="6" w:colLast="6"/>
            <w:bookmarkEnd w:id="1052"/>
            <w:bookmarkEnd w:id="1053"/>
            <w:bookmarkEnd w:id="1054"/>
            <w:bookmarkEnd w:id="1055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500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97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60" w:name="f13r510c1" w:colFirst="3" w:colLast="3"/>
            <w:bookmarkStart w:id="1061" w:name="f13r510c2" w:colFirst="4" w:colLast="4"/>
            <w:bookmarkStart w:id="1062" w:name="f13r510c3" w:colFirst="5" w:colLast="5"/>
            <w:bookmarkStart w:id="1063" w:name="f13r510c4" w:colFirst="6" w:colLast="6"/>
            <w:bookmarkEnd w:id="1056"/>
            <w:bookmarkEnd w:id="1057"/>
            <w:bookmarkEnd w:id="1058"/>
            <w:bookmarkEnd w:id="1059"/>
            <w:r w:rsidRPr="006110D2">
              <w:rPr>
                <w:rFonts w:ascii="Times New Roman" w:hAnsi="Times New Roman"/>
                <w:sz w:val="16"/>
              </w:rPr>
              <w:t>суточные птенцы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510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тыс. голов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71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ind w:left="176"/>
              <w:rPr>
                <w:rFonts w:ascii="Times New Roman" w:hAnsi="Times New Roman"/>
                <w:sz w:val="16"/>
              </w:rPr>
            </w:pPr>
            <w:bookmarkStart w:id="1064" w:name="f13r515c1" w:colFirst="3" w:colLast="3"/>
            <w:bookmarkStart w:id="1065" w:name="f13r515c4" w:colFirst="6" w:colLast="6"/>
            <w:bookmarkEnd w:id="1060"/>
            <w:bookmarkEnd w:id="1061"/>
            <w:bookmarkEnd w:id="1062"/>
            <w:bookmarkEnd w:id="1063"/>
            <w:r w:rsidRPr="006110D2">
              <w:rPr>
                <w:rFonts w:ascii="Times New Roman" w:hAnsi="Times New Roman"/>
                <w:sz w:val="16"/>
              </w:rPr>
              <w:t>в том числе ликвидировано петушков в суточном возрасте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515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тыс. голов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97"/>
        </w:trPr>
        <w:tc>
          <w:tcPr>
            <w:tcW w:w="2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66" w:name="f13r520c1" w:colFirst="3" w:colLast="3"/>
            <w:bookmarkStart w:id="1067" w:name="f13r520c2" w:colFirst="4" w:colLast="4"/>
            <w:bookmarkStart w:id="1068" w:name="f13r520c3" w:colFirst="5" w:colLast="5"/>
            <w:bookmarkStart w:id="1069" w:name="f13r520c4" w:colFirst="6" w:colLast="6"/>
            <w:bookmarkEnd w:id="1064"/>
            <w:bookmarkEnd w:id="1065"/>
            <w:r w:rsidRPr="006110D2">
              <w:rPr>
                <w:rFonts w:ascii="Times New Roman" w:hAnsi="Times New Roman"/>
                <w:sz w:val="16"/>
              </w:rPr>
              <w:t>приплод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520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97"/>
        </w:trPr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70" w:name="f13r530c2" w:colFirst="4" w:colLast="4"/>
            <w:bookmarkStart w:id="1071" w:name="f13r530c4" w:colFirst="6" w:colLast="6"/>
            <w:bookmarkEnd w:id="1066"/>
            <w:bookmarkEnd w:id="1067"/>
            <w:bookmarkEnd w:id="1068"/>
            <w:bookmarkEnd w:id="1069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530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6110D2" w:rsidRDefault="002C693B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2C693B" w:rsidRDefault="002C693B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2C693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2C693B" w:rsidRDefault="002C693B" w:rsidP="00C56BC3">
            <w:pPr>
              <w:pStyle w:val="a3"/>
              <w:jc w:val="center"/>
              <w:rPr>
                <w:rFonts w:ascii="Times New Roman" w:hAnsi="Times New Roman"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97"/>
        </w:trPr>
        <w:tc>
          <w:tcPr>
            <w:tcW w:w="2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72" w:name="f13r540c2" w:colFirst="4" w:colLast="4"/>
            <w:bookmarkStart w:id="1073" w:name="f13r540c4" w:colFirst="6" w:colLast="6"/>
            <w:bookmarkEnd w:id="1070"/>
            <w:bookmarkEnd w:id="1071"/>
            <w:r w:rsidRPr="006110D2">
              <w:rPr>
                <w:rFonts w:ascii="Times New Roman" w:hAnsi="Times New Roman"/>
                <w:sz w:val="16"/>
              </w:rPr>
              <w:t xml:space="preserve">прирост 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540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74" w:name="f13r550c1" w:colFirst="3" w:colLast="3"/>
            <w:bookmarkStart w:id="1075" w:name="f13r550c2" w:colFirst="4" w:colLast="4"/>
            <w:bookmarkStart w:id="1076" w:name="f13r550c3" w:colFirst="5" w:colLast="5"/>
            <w:bookmarkStart w:id="1077" w:name="f13r550c4" w:colFirst="6" w:colLast="6"/>
            <w:bookmarkEnd w:id="1072"/>
            <w:bookmarkEnd w:id="1073"/>
            <w:r w:rsidRPr="006110D2">
              <w:rPr>
                <w:rFonts w:ascii="Times New Roman" w:hAnsi="Times New Roman"/>
                <w:sz w:val="16"/>
              </w:rPr>
              <w:t xml:space="preserve">мед 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550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ц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78" w:name="f13r560c1" w:colFirst="3" w:colLast="3"/>
            <w:bookmarkStart w:id="1079" w:name="f13r560c2" w:colFirst="4" w:colLast="4"/>
            <w:bookmarkStart w:id="1080" w:name="f13r560c3" w:colFirst="5" w:colLast="5"/>
            <w:bookmarkStart w:id="1081" w:name="f13r560c4" w:colFirst="6" w:colLast="6"/>
            <w:bookmarkEnd w:id="1074"/>
            <w:bookmarkEnd w:id="1075"/>
            <w:bookmarkEnd w:id="1076"/>
            <w:bookmarkEnd w:id="1077"/>
            <w:r w:rsidRPr="006110D2">
              <w:rPr>
                <w:rFonts w:ascii="Times New Roman" w:hAnsi="Times New Roman"/>
                <w:sz w:val="16"/>
              </w:rPr>
              <w:t xml:space="preserve">рои 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560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82" w:name="f13r570c1" w:colFirst="3" w:colLast="3"/>
            <w:bookmarkStart w:id="1083" w:name="f13r570c2" w:colFirst="4" w:colLast="4"/>
            <w:bookmarkStart w:id="1084" w:name="f13r570c3" w:colFirst="5" w:colLast="5"/>
            <w:bookmarkStart w:id="1085" w:name="f13r570c4" w:colFirst="6" w:colLast="6"/>
            <w:bookmarkEnd w:id="1078"/>
            <w:bookmarkEnd w:id="1079"/>
            <w:bookmarkEnd w:id="1080"/>
            <w:bookmarkEnd w:id="1081"/>
            <w:r w:rsidRPr="006110D2">
              <w:rPr>
                <w:rFonts w:ascii="Times New Roman" w:hAnsi="Times New Roman"/>
                <w:sz w:val="16"/>
              </w:rPr>
              <w:t xml:space="preserve">воск </w:t>
            </w:r>
          </w:p>
        </w:tc>
        <w:tc>
          <w:tcPr>
            <w:tcW w:w="540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570</w:t>
            </w:r>
          </w:p>
        </w:tc>
        <w:tc>
          <w:tcPr>
            <w:tcW w:w="1013" w:type="dxa"/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ц</w:t>
            </w:r>
          </w:p>
        </w:tc>
        <w:tc>
          <w:tcPr>
            <w:tcW w:w="1276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86" w:name="f13r571c2" w:colFirst="4" w:colLast="4"/>
            <w:bookmarkStart w:id="1087" w:name="f13r571c4" w:colFirst="6" w:colLast="6"/>
            <w:bookmarkEnd w:id="1082"/>
            <w:bookmarkEnd w:id="1083"/>
            <w:bookmarkEnd w:id="1084"/>
            <w:bookmarkEnd w:id="1085"/>
            <w:r w:rsidRPr="006110D2">
              <w:rPr>
                <w:rFonts w:ascii="Times New Roman" w:hAnsi="Times New Roman"/>
                <w:sz w:val="16"/>
              </w:rPr>
              <w:t>прочая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571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C82253" w:rsidRPr="006110D2" w:rsidRDefault="00132DBC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6110D2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40"/>
        </w:trPr>
        <w:tc>
          <w:tcPr>
            <w:tcW w:w="2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88" w:name="f13r580c1" w:colFirst="3" w:colLast="3"/>
            <w:bookmarkStart w:id="1089" w:name="f13r580c2" w:colFirst="4" w:colLast="4"/>
            <w:bookmarkStart w:id="1090" w:name="f13r580c3" w:colFirst="5" w:colLast="5"/>
            <w:bookmarkStart w:id="1091" w:name="f13r580c4" w:colFirst="6" w:colLast="6"/>
            <w:bookmarkEnd w:id="1086"/>
            <w:bookmarkEnd w:id="1087"/>
            <w:r w:rsidRPr="006110D2">
              <w:rPr>
                <w:rFonts w:ascii="Times New Roman" w:hAnsi="Times New Roman"/>
                <w:sz w:val="16"/>
              </w:rPr>
              <w:t>деловой выход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580</w:t>
            </w: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40"/>
        </w:trPr>
        <w:tc>
          <w:tcPr>
            <w:tcW w:w="2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92" w:name="f13r590c1" w:colFirst="3" w:colLast="3"/>
            <w:bookmarkStart w:id="1093" w:name="f13r590c2" w:colFirst="4" w:colLast="4"/>
            <w:bookmarkStart w:id="1094" w:name="f13r590c3" w:colFirst="5" w:colLast="5"/>
            <w:bookmarkStart w:id="1095" w:name="f13r590c4" w:colFirst="6" w:colLast="6"/>
            <w:bookmarkEnd w:id="1088"/>
            <w:bookmarkEnd w:id="1089"/>
            <w:bookmarkEnd w:id="1090"/>
            <w:bookmarkEnd w:id="1091"/>
            <w:r w:rsidRPr="006110D2">
              <w:rPr>
                <w:rFonts w:ascii="Times New Roman" w:hAnsi="Times New Roman"/>
                <w:sz w:val="16"/>
              </w:rPr>
              <w:t xml:space="preserve">рыба 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590</w:t>
            </w: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ц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96" w:name="f13r600c1" w:colFirst="3" w:colLast="3"/>
            <w:bookmarkEnd w:id="1092"/>
            <w:bookmarkEnd w:id="1093"/>
            <w:bookmarkEnd w:id="1094"/>
            <w:bookmarkEnd w:id="1095"/>
            <w:r w:rsidRPr="006110D2">
              <w:rPr>
                <w:rFonts w:ascii="Times New Roman" w:hAnsi="Times New Roman"/>
                <w:sz w:val="16"/>
              </w:rPr>
              <w:t xml:space="preserve">кролики 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600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C82253" w:rsidRPr="006110D2" w:rsidTr="00364559">
        <w:trPr>
          <w:cantSplit/>
          <w:trHeight w:hRule="exact" w:val="340"/>
        </w:trPr>
        <w:tc>
          <w:tcPr>
            <w:tcW w:w="2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097" w:name="f13r610c1" w:colFirst="3" w:colLast="3"/>
            <w:bookmarkStart w:id="1098" w:name="f13r610c2" w:colFirst="4" w:colLast="4"/>
            <w:bookmarkStart w:id="1099" w:name="f13r610c3" w:colFirst="5" w:colLast="5"/>
            <w:bookmarkStart w:id="1100" w:name="f13r610c4" w:colFirst="6" w:colLast="6"/>
            <w:bookmarkEnd w:id="1096"/>
            <w:r w:rsidRPr="006110D2">
              <w:rPr>
                <w:rFonts w:ascii="Times New Roman" w:hAnsi="Times New Roman"/>
                <w:sz w:val="16"/>
              </w:rPr>
              <w:t>прирост, включая массу приплода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610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ц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69"/>
        </w:trPr>
        <w:tc>
          <w:tcPr>
            <w:tcW w:w="2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101" w:name="f13r620c1" w:colFirst="3" w:colLast="3"/>
            <w:bookmarkStart w:id="1102" w:name="f13r620c2" w:colFirst="4" w:colLast="4"/>
            <w:bookmarkStart w:id="1103" w:name="f13r620c3" w:colFirst="5" w:colLast="5"/>
            <w:bookmarkStart w:id="1104" w:name="f13r620c4" w:colFirst="6" w:colLast="6"/>
            <w:bookmarkEnd w:id="1097"/>
            <w:bookmarkEnd w:id="1098"/>
            <w:bookmarkEnd w:id="1099"/>
            <w:bookmarkEnd w:id="1100"/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620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ц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 w:rsidTr="00364559">
        <w:trPr>
          <w:cantSplit/>
          <w:trHeight w:hRule="exact" w:val="369"/>
        </w:trPr>
        <w:tc>
          <w:tcPr>
            <w:tcW w:w="2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sz w:val="16"/>
              </w:rPr>
            </w:pPr>
            <w:bookmarkStart w:id="1105" w:name="f13r621c2" w:colFirst="4" w:colLast="4"/>
            <w:bookmarkStart w:id="1106" w:name="f13r621c4" w:colFirst="6" w:colLast="6"/>
            <w:bookmarkEnd w:id="1101"/>
            <w:bookmarkEnd w:id="1102"/>
            <w:bookmarkEnd w:id="1103"/>
            <w:bookmarkEnd w:id="1104"/>
            <w:r w:rsidRPr="006110D2">
              <w:rPr>
                <w:rFonts w:ascii="Times New Roman" w:hAnsi="Times New Roman"/>
                <w:sz w:val="16"/>
              </w:rPr>
              <w:t xml:space="preserve">прочие 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621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6110D2" w:rsidRDefault="00132DBC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6110D2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2253" w:rsidRPr="006110D2">
        <w:trPr>
          <w:cantSplit/>
          <w:trHeight w:hRule="exact" w:val="340"/>
        </w:trPr>
        <w:tc>
          <w:tcPr>
            <w:tcW w:w="2984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rPr>
                <w:rFonts w:ascii="Times New Roman" w:hAnsi="Times New Roman"/>
                <w:b/>
                <w:sz w:val="16"/>
              </w:rPr>
            </w:pPr>
            <w:bookmarkStart w:id="1107" w:name="f13r630c2" w:colFirst="4" w:colLast="4"/>
            <w:bookmarkStart w:id="1108" w:name="f13r630c4" w:colFirst="6" w:colLast="6"/>
            <w:bookmarkEnd w:id="1105"/>
            <w:bookmarkEnd w:id="1106"/>
            <w:r w:rsidRPr="006110D2">
              <w:rPr>
                <w:rFonts w:ascii="Times New Roman" w:hAnsi="Times New Roman"/>
                <w:b/>
                <w:sz w:val="16"/>
              </w:rPr>
              <w:t>Всего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C82253" w:rsidRPr="006110D2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6110D2">
              <w:rPr>
                <w:rFonts w:ascii="Times New Roman" w:hAnsi="Times New Roman"/>
                <w:sz w:val="16"/>
              </w:rPr>
              <w:t>630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C82253" w:rsidRPr="006110D2" w:rsidRDefault="00132DBC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6110D2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11 486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2253" w:rsidRPr="00AD3C2B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AD3C2B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C82253" w:rsidRPr="00AD3C2B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170</w:t>
            </w:r>
          </w:p>
        </w:tc>
      </w:tr>
      <w:bookmarkEnd w:id="1107"/>
      <w:bookmarkEnd w:id="1108"/>
    </w:tbl>
    <w:p w:rsidR="00C82253" w:rsidRPr="00D60873" w:rsidRDefault="00C82253" w:rsidP="00C82253">
      <w:pPr>
        <w:pStyle w:val="a3"/>
        <w:tabs>
          <w:tab w:val="left" w:pos="2977"/>
        </w:tabs>
        <w:rPr>
          <w:rFonts w:ascii="Times New Roman" w:hAnsi="Times New Roman"/>
          <w:b/>
          <w:sz w:val="16"/>
          <w:u w:val="single"/>
          <w:lang w:val="en-US"/>
        </w:rPr>
      </w:pPr>
      <w:r w:rsidRPr="00D60873">
        <w:rPr>
          <w:rFonts w:ascii="Times New Roman" w:hAnsi="Times New Roman"/>
          <w:sz w:val="16"/>
        </w:rPr>
        <w:br w:type="page"/>
      </w:r>
    </w:p>
    <w:p w:rsidR="00C82253" w:rsidRPr="00B33DBC" w:rsidRDefault="00C82253" w:rsidP="00C82253">
      <w:pPr>
        <w:pStyle w:val="a3"/>
        <w:tabs>
          <w:tab w:val="left" w:pos="2977"/>
        </w:tabs>
        <w:jc w:val="right"/>
        <w:rPr>
          <w:rFonts w:ascii="Times New Roman" w:hAnsi="Times New Roman"/>
          <w:b/>
          <w:u w:val="single"/>
        </w:rPr>
      </w:pPr>
      <w:r w:rsidRPr="00B33DBC">
        <w:rPr>
          <w:rFonts w:ascii="Times New Roman" w:hAnsi="Times New Roman"/>
          <w:b/>
          <w:u w:val="single"/>
        </w:rPr>
        <w:t>Форма № 13-АПК лист 3</w:t>
      </w:r>
    </w:p>
    <w:p w:rsidR="00C82253" w:rsidRPr="00D60873" w:rsidRDefault="00C82253" w:rsidP="00C82253">
      <w:pPr>
        <w:pStyle w:val="a3"/>
        <w:tabs>
          <w:tab w:val="left" w:pos="2977"/>
        </w:tabs>
        <w:jc w:val="center"/>
        <w:rPr>
          <w:rFonts w:ascii="Times New Roman" w:hAnsi="Times New Roman"/>
          <w:b/>
          <w:sz w:val="16"/>
        </w:rPr>
      </w:pPr>
      <w:r w:rsidRPr="00D60873">
        <w:rPr>
          <w:rFonts w:ascii="Times New Roman" w:hAnsi="Times New Roman"/>
          <w:b/>
          <w:sz w:val="16"/>
        </w:rPr>
        <w:t>С П Р А В К И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708"/>
        <w:gridCol w:w="1418"/>
        <w:gridCol w:w="2268"/>
      </w:tblGrid>
      <w:tr w:rsidR="00C82253" w:rsidRPr="00D60873">
        <w:tc>
          <w:tcPr>
            <w:tcW w:w="620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Единица измерения</w:t>
            </w:r>
          </w:p>
        </w:tc>
        <w:tc>
          <w:tcPr>
            <w:tcW w:w="226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Сумма,</w:t>
            </w:r>
          </w:p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количество</w:t>
            </w:r>
          </w:p>
        </w:tc>
      </w:tr>
      <w:tr w:rsidR="00C82253" w:rsidRPr="00D60873">
        <w:tc>
          <w:tcPr>
            <w:tcW w:w="620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</w:t>
            </w: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1</w:t>
            </w:r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tcBorders>
              <w:top w:val="nil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Получено навоза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640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т 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82253" w:rsidRPr="00D60873" w:rsidRDefault="00790554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09" w:name="f13r640"/>
            <w:bookmarkEnd w:id="1109"/>
            <w:r>
              <w:rPr>
                <w:rFonts w:ascii="Times New Roman" w:hAnsi="Times New Roman"/>
                <w:b/>
                <w:sz w:val="18"/>
              </w:rPr>
              <w:t>41 100</w:t>
            </w:r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Стоимость навоза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650</w:t>
            </w:r>
          </w:p>
        </w:tc>
        <w:tc>
          <w:tcPr>
            <w:tcW w:w="1418" w:type="dxa"/>
            <w:vAlign w:val="center"/>
          </w:tcPr>
          <w:p w:rsidR="00C82253" w:rsidRPr="00D60873" w:rsidRDefault="00132DB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2268" w:type="dxa"/>
            <w:vAlign w:val="center"/>
          </w:tcPr>
          <w:p w:rsidR="00C82253" w:rsidRPr="00D60873" w:rsidRDefault="00790554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0" w:name="f13r650"/>
            <w:bookmarkEnd w:id="1110"/>
            <w:r>
              <w:rPr>
                <w:rFonts w:ascii="Times New Roman" w:hAnsi="Times New Roman"/>
                <w:b/>
                <w:sz w:val="18"/>
              </w:rPr>
              <w:t>247</w:t>
            </w:r>
          </w:p>
        </w:tc>
      </w:tr>
      <w:tr w:rsidR="00C82253" w:rsidRPr="00D60873">
        <w:trPr>
          <w:trHeight w:hRule="exact" w:val="397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2.Фактическая стоимость прочей продукции животноводства, не включенной в коды 230-621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660</w:t>
            </w:r>
          </w:p>
        </w:tc>
        <w:tc>
          <w:tcPr>
            <w:tcW w:w="1418" w:type="dxa"/>
            <w:vAlign w:val="center"/>
          </w:tcPr>
          <w:p w:rsidR="00C82253" w:rsidRPr="00D60873" w:rsidRDefault="00132DB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1" w:name="f13r660"/>
            <w:bookmarkEnd w:id="1111"/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3.Всего выращено скота и птицы в живой массе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680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т </w:t>
            </w:r>
          </w:p>
        </w:tc>
        <w:tc>
          <w:tcPr>
            <w:tcW w:w="2268" w:type="dxa"/>
            <w:vAlign w:val="center"/>
          </w:tcPr>
          <w:p w:rsidR="00C82253" w:rsidRPr="00D60873" w:rsidRDefault="00790554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2" w:name="f13r680"/>
            <w:bookmarkEnd w:id="1112"/>
            <w:r>
              <w:rPr>
                <w:rFonts w:ascii="Times New Roman" w:hAnsi="Times New Roman"/>
                <w:b/>
                <w:sz w:val="18"/>
              </w:rPr>
              <w:t>404</w:t>
            </w:r>
          </w:p>
        </w:tc>
      </w:tr>
      <w:tr w:rsidR="00C82253" w:rsidRPr="00D60873">
        <w:trPr>
          <w:trHeight w:hRule="exact" w:val="397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4.Кроме того, закуплено у граждан по договорам</w:t>
            </w:r>
            <w:r w:rsidR="00E27A4C">
              <w:rPr>
                <w:rFonts w:ascii="Times New Roman" w:hAnsi="Times New Roman"/>
                <w:sz w:val="16"/>
              </w:rPr>
              <w:t xml:space="preserve"> (в зачетном весе)</w:t>
            </w:r>
            <w:r w:rsidRPr="00D60873">
              <w:rPr>
                <w:rFonts w:ascii="Times New Roman" w:hAnsi="Times New Roman"/>
                <w:sz w:val="16"/>
              </w:rPr>
              <w:t>:</w:t>
            </w:r>
          </w:p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36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скота и птицы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690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т 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3" w:name="f13r690"/>
            <w:bookmarkEnd w:id="1113"/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72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 том числе:  крупный рогатый скот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691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4" w:name="f13r691"/>
            <w:bookmarkEnd w:id="1114"/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72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свиньи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692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5" w:name="f13r692"/>
            <w:bookmarkEnd w:id="1115"/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36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молока 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700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т 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6" w:name="f13r700"/>
            <w:bookmarkEnd w:id="1116"/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36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шерсти 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702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ц 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7" w:name="f13r702"/>
            <w:bookmarkEnd w:id="1117"/>
          </w:p>
        </w:tc>
      </w:tr>
      <w:tr w:rsidR="00C82253" w:rsidRPr="00D60873">
        <w:trPr>
          <w:trHeight w:hRule="exact" w:val="340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5.Поголовье овец на начало года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710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голов 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8" w:name="f13r710"/>
            <w:bookmarkEnd w:id="1118"/>
          </w:p>
        </w:tc>
      </w:tr>
    </w:tbl>
    <w:p w:rsidR="00C82253" w:rsidRPr="00D60873" w:rsidRDefault="00D6378C" w:rsidP="00C82253">
      <w:pPr>
        <w:pStyle w:val="a3"/>
        <w:tabs>
          <w:tab w:val="left" w:pos="2977"/>
        </w:tabs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Продуктивность животных и птиц</w:t>
      </w:r>
      <w:r w:rsidR="00C82253" w:rsidRPr="00D60873">
        <w:rPr>
          <w:rFonts w:ascii="Times New Roman" w:hAnsi="Times New Roman"/>
          <w:b/>
          <w:sz w:val="16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708"/>
        <w:gridCol w:w="1418"/>
        <w:gridCol w:w="2268"/>
      </w:tblGrid>
      <w:tr w:rsidR="00C82253" w:rsidRPr="00D60873">
        <w:tc>
          <w:tcPr>
            <w:tcW w:w="620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Единица измерения</w:t>
            </w:r>
          </w:p>
        </w:tc>
        <w:tc>
          <w:tcPr>
            <w:tcW w:w="226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Количество</w:t>
            </w:r>
          </w:p>
        </w:tc>
      </w:tr>
      <w:tr w:rsidR="00C82253" w:rsidRPr="00D60873">
        <w:trPr>
          <w:trHeight w:val="129"/>
        </w:trPr>
        <w:tc>
          <w:tcPr>
            <w:tcW w:w="620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</w:t>
            </w: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1</w:t>
            </w:r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tcBorders>
              <w:top w:val="nil"/>
            </w:tcBorders>
            <w:vAlign w:val="center"/>
          </w:tcPr>
          <w:p w:rsidR="00C82253" w:rsidRPr="00D60873" w:rsidRDefault="00C82253" w:rsidP="00BA65BF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Сре</w:t>
            </w:r>
            <w:r w:rsidR="00BA65BF">
              <w:rPr>
                <w:rFonts w:ascii="Times New Roman" w:hAnsi="Times New Roman"/>
                <w:sz w:val="16"/>
              </w:rPr>
              <w:t>д</w:t>
            </w:r>
            <w:r w:rsidRPr="00D60873">
              <w:rPr>
                <w:rFonts w:ascii="Times New Roman" w:hAnsi="Times New Roman"/>
                <w:sz w:val="16"/>
              </w:rPr>
              <w:t>негодовой удой молока от одной коровы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713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кг 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82253" w:rsidRPr="00D60873" w:rsidRDefault="00790554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19" w:name="f13r713"/>
            <w:bookmarkEnd w:id="1119"/>
            <w:r>
              <w:rPr>
                <w:rFonts w:ascii="Times New Roman" w:hAnsi="Times New Roman"/>
                <w:b/>
                <w:sz w:val="18"/>
              </w:rPr>
              <w:t>4 777</w:t>
            </w:r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Среднесуточный прирост:</w:t>
            </w:r>
          </w:p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36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крупного рогатого скота</w:t>
            </w:r>
            <w:r w:rsidR="00AF0FCA">
              <w:rPr>
                <w:rFonts w:ascii="Times New Roman" w:hAnsi="Times New Roman"/>
                <w:sz w:val="16"/>
              </w:rPr>
              <w:t xml:space="preserve"> - всего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714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2268" w:type="dxa"/>
            <w:vAlign w:val="center"/>
          </w:tcPr>
          <w:p w:rsidR="00C82253" w:rsidRPr="00D60873" w:rsidRDefault="00790554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0" w:name="f13r714"/>
            <w:bookmarkEnd w:id="1120"/>
            <w:r>
              <w:rPr>
                <w:rFonts w:ascii="Times New Roman" w:hAnsi="Times New Roman"/>
                <w:b/>
                <w:sz w:val="18"/>
              </w:rPr>
              <w:t>464</w:t>
            </w:r>
          </w:p>
        </w:tc>
      </w:tr>
      <w:tr w:rsidR="00AF0FCA" w:rsidRPr="00D60873" w:rsidTr="000D6481">
        <w:trPr>
          <w:trHeight w:val="284"/>
        </w:trPr>
        <w:tc>
          <w:tcPr>
            <w:tcW w:w="6204" w:type="dxa"/>
            <w:vAlign w:val="center"/>
          </w:tcPr>
          <w:p w:rsidR="00AF0FCA" w:rsidRDefault="00AF0FCA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том числе:</w:t>
            </w:r>
          </w:p>
          <w:p w:rsidR="00AF0FCA" w:rsidRPr="00D60873" w:rsidRDefault="00AF0FCA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молочного направления</w:t>
            </w:r>
          </w:p>
        </w:tc>
        <w:tc>
          <w:tcPr>
            <w:tcW w:w="708" w:type="dxa"/>
            <w:vAlign w:val="center"/>
          </w:tcPr>
          <w:p w:rsidR="00AF0FCA" w:rsidRPr="00D60873" w:rsidRDefault="00AF0FCA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714А</w:t>
            </w:r>
          </w:p>
        </w:tc>
        <w:tc>
          <w:tcPr>
            <w:tcW w:w="1418" w:type="dxa"/>
            <w:vAlign w:val="center"/>
          </w:tcPr>
          <w:p w:rsidR="00AF0FCA" w:rsidRPr="00D60873" w:rsidRDefault="00AF0FCA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2268" w:type="dxa"/>
            <w:vAlign w:val="center"/>
          </w:tcPr>
          <w:p w:rsidR="00AF0FCA" w:rsidRPr="00D60873" w:rsidRDefault="00790554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1" w:name="f13r714A"/>
            <w:bookmarkEnd w:id="1121"/>
            <w:r>
              <w:rPr>
                <w:rFonts w:ascii="Times New Roman" w:hAnsi="Times New Roman"/>
                <w:b/>
                <w:sz w:val="18"/>
              </w:rPr>
              <w:t>464</w:t>
            </w:r>
          </w:p>
        </w:tc>
      </w:tr>
      <w:tr w:rsidR="00AF0FCA" w:rsidRPr="00D60873" w:rsidTr="000D6481">
        <w:trPr>
          <w:trHeight w:val="284"/>
        </w:trPr>
        <w:tc>
          <w:tcPr>
            <w:tcW w:w="6204" w:type="dxa"/>
            <w:vAlign w:val="center"/>
          </w:tcPr>
          <w:p w:rsidR="00AF0FCA" w:rsidRPr="00D60873" w:rsidRDefault="00AF0FCA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мясного направления</w:t>
            </w:r>
          </w:p>
        </w:tc>
        <w:tc>
          <w:tcPr>
            <w:tcW w:w="708" w:type="dxa"/>
            <w:vAlign w:val="center"/>
          </w:tcPr>
          <w:p w:rsidR="00AF0FCA" w:rsidRPr="00D60873" w:rsidRDefault="00AF0FCA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714Б</w:t>
            </w:r>
          </w:p>
        </w:tc>
        <w:tc>
          <w:tcPr>
            <w:tcW w:w="1418" w:type="dxa"/>
            <w:vAlign w:val="center"/>
          </w:tcPr>
          <w:p w:rsidR="00AF0FCA" w:rsidRPr="00D60873" w:rsidRDefault="00AF0FCA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2268" w:type="dxa"/>
            <w:vAlign w:val="center"/>
          </w:tcPr>
          <w:p w:rsidR="00AF0FCA" w:rsidRPr="00D60873" w:rsidRDefault="00AF0FCA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2" w:name="f13r714B"/>
            <w:bookmarkEnd w:id="1122"/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36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  <w:lang w:val="en-US"/>
              </w:rPr>
              <w:t>c</w:t>
            </w:r>
            <w:r w:rsidRPr="00D60873">
              <w:rPr>
                <w:rFonts w:ascii="Times New Roman" w:hAnsi="Times New Roman"/>
                <w:sz w:val="16"/>
              </w:rPr>
              <w:t>виней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715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3" w:name="f13r715"/>
            <w:bookmarkEnd w:id="1123"/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ind w:left="360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птицы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715</w:t>
            </w:r>
            <w:r w:rsidRPr="00D60873">
              <w:rPr>
                <w:rFonts w:ascii="Times New Roman" w:hAnsi="Times New Roman"/>
                <w:sz w:val="16"/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4" w:name="f13r715a"/>
            <w:bookmarkEnd w:id="1124"/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Среднегодовой настриг шерсти с одной овцы 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D60873">
              <w:rPr>
                <w:rFonts w:ascii="Times New Roman" w:hAnsi="Times New Roman"/>
                <w:sz w:val="16"/>
              </w:rPr>
              <w:t>71</w:t>
            </w:r>
            <w:r w:rsidRPr="00D60873">
              <w:rPr>
                <w:rFonts w:ascii="Times New Roman" w:hAnsi="Times New Roman"/>
                <w:sz w:val="16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кг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5" w:name="f13r716"/>
            <w:bookmarkEnd w:id="1125"/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vAlign w:val="center"/>
          </w:tcPr>
          <w:p w:rsidR="00C82253" w:rsidRPr="00D60873" w:rsidRDefault="00C82253" w:rsidP="00D6378C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Среднегодовая яйценоскость от одной курицы</w:t>
            </w:r>
            <w:r w:rsidR="00D6378C">
              <w:rPr>
                <w:rFonts w:ascii="Times New Roman" w:hAnsi="Times New Roman"/>
                <w:sz w:val="16"/>
              </w:rPr>
              <w:t>-</w:t>
            </w:r>
            <w:r w:rsidRPr="00D60873">
              <w:rPr>
                <w:rFonts w:ascii="Times New Roman" w:hAnsi="Times New Roman"/>
                <w:sz w:val="16"/>
              </w:rPr>
              <w:t>несушки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D60873">
              <w:rPr>
                <w:rFonts w:ascii="Times New Roman" w:hAnsi="Times New Roman"/>
                <w:sz w:val="16"/>
              </w:rPr>
              <w:t>7</w:t>
            </w:r>
            <w:r w:rsidRPr="00D60873">
              <w:rPr>
                <w:rFonts w:ascii="Times New Roman" w:hAnsi="Times New Roman"/>
                <w:sz w:val="16"/>
                <w:lang w:val="en-US"/>
              </w:rPr>
              <w:t>17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6" w:name="f13r717"/>
            <w:bookmarkEnd w:id="1126"/>
          </w:p>
        </w:tc>
      </w:tr>
      <w:tr w:rsidR="00C82253" w:rsidRPr="00D60873" w:rsidTr="000D6481">
        <w:trPr>
          <w:trHeight w:val="284"/>
        </w:trPr>
        <w:tc>
          <w:tcPr>
            <w:tcW w:w="6204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Выход меда от одной пчелосемьи</w:t>
            </w:r>
          </w:p>
        </w:tc>
        <w:tc>
          <w:tcPr>
            <w:tcW w:w="70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D60873">
              <w:rPr>
                <w:rFonts w:ascii="Times New Roman" w:hAnsi="Times New Roman"/>
                <w:sz w:val="16"/>
              </w:rPr>
              <w:t>7</w:t>
            </w:r>
            <w:r w:rsidRPr="00D60873">
              <w:rPr>
                <w:rFonts w:ascii="Times New Roman" w:hAnsi="Times New Roman"/>
                <w:sz w:val="16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:rsidR="00C82253" w:rsidRPr="00D60873" w:rsidRDefault="00C82253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кг</w:t>
            </w:r>
          </w:p>
        </w:tc>
        <w:tc>
          <w:tcPr>
            <w:tcW w:w="2268" w:type="dxa"/>
            <w:vAlign w:val="center"/>
          </w:tcPr>
          <w:p w:rsidR="00C82253" w:rsidRPr="00D60873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bookmarkStart w:id="1127" w:name="f13r718"/>
            <w:bookmarkEnd w:id="1127"/>
          </w:p>
        </w:tc>
      </w:tr>
    </w:tbl>
    <w:p w:rsidR="00C82253" w:rsidRPr="00D60873" w:rsidRDefault="00C82253" w:rsidP="00C82253">
      <w:pPr>
        <w:pStyle w:val="a3"/>
        <w:tabs>
          <w:tab w:val="left" w:pos="2977"/>
        </w:tabs>
        <w:rPr>
          <w:rFonts w:ascii="Times New Roman" w:hAnsi="Times New Roman"/>
          <w:sz w:val="16"/>
        </w:rPr>
      </w:pPr>
    </w:p>
    <w:p w:rsidR="00C82253" w:rsidRPr="00D60873" w:rsidRDefault="00C82253" w:rsidP="00C82253">
      <w:pPr>
        <w:pStyle w:val="a3"/>
        <w:tabs>
          <w:tab w:val="left" w:pos="2977"/>
        </w:tabs>
        <w:jc w:val="center"/>
        <w:rPr>
          <w:rFonts w:ascii="Times New Roman" w:hAnsi="Times New Roman"/>
          <w:b/>
          <w:sz w:val="16"/>
        </w:rPr>
      </w:pPr>
      <w:r w:rsidRPr="00D60873">
        <w:rPr>
          <w:rFonts w:ascii="Times New Roman" w:hAnsi="Times New Roman"/>
          <w:b/>
          <w:sz w:val="16"/>
        </w:rPr>
        <w:t xml:space="preserve">Балансовая стоимость животных и птицы на конец </w:t>
      </w:r>
      <w:r w:rsidR="002B5EA3">
        <w:rPr>
          <w:rFonts w:ascii="Times New Roman" w:hAnsi="Times New Roman"/>
          <w:b/>
          <w:sz w:val="16"/>
        </w:rPr>
        <w:t>202</w:t>
      </w:r>
      <w:r w:rsidR="00BC0F94">
        <w:rPr>
          <w:rFonts w:ascii="Times New Roman" w:hAnsi="Times New Roman"/>
          <w:b/>
          <w:sz w:val="16"/>
        </w:rPr>
        <w:t>4</w:t>
      </w:r>
      <w:r w:rsidRPr="00D60873">
        <w:rPr>
          <w:rFonts w:ascii="Times New Roman" w:hAnsi="Times New Roman"/>
          <w:b/>
          <w:sz w:val="16"/>
        </w:rPr>
        <w:t xml:space="preserve"> года</w:t>
      </w:r>
      <w:r w:rsidR="009E0760">
        <w:rPr>
          <w:rFonts w:ascii="Times New Roman" w:hAnsi="Times New Roman"/>
          <w:b/>
          <w:sz w:val="16"/>
        </w:rPr>
        <w:t>.</w:t>
      </w:r>
    </w:p>
    <w:tbl>
      <w:tblPr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99"/>
        <w:gridCol w:w="960"/>
        <w:gridCol w:w="1022"/>
        <w:gridCol w:w="885"/>
        <w:gridCol w:w="970"/>
        <w:gridCol w:w="867"/>
        <w:gridCol w:w="919"/>
        <w:gridCol w:w="919"/>
      </w:tblGrid>
      <w:tr w:rsidR="00EE747E" w:rsidRPr="00D60873" w:rsidTr="000D6481">
        <w:trPr>
          <w:trHeight w:val="490"/>
        </w:trPr>
        <w:tc>
          <w:tcPr>
            <w:tcW w:w="3369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699" w:type="dxa"/>
            <w:vMerge w:val="restart"/>
            <w:tcBorders>
              <w:top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960" w:type="dxa"/>
            <w:vMerge w:val="restart"/>
            <w:tcBorders>
              <w:top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Коли-чество</w:t>
            </w:r>
          </w:p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голов</w:t>
            </w:r>
          </w:p>
        </w:tc>
        <w:tc>
          <w:tcPr>
            <w:tcW w:w="1022" w:type="dxa"/>
            <w:vMerge w:val="restart"/>
            <w:tcBorders>
              <w:top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Вес,</w:t>
            </w:r>
          </w:p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тонн</w:t>
            </w:r>
          </w:p>
        </w:tc>
        <w:tc>
          <w:tcPr>
            <w:tcW w:w="885" w:type="dxa"/>
            <w:vMerge w:val="restart"/>
            <w:tcBorders>
              <w:top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Средний вес одной головы</w:t>
            </w:r>
            <w:r w:rsidR="00333B05">
              <w:rPr>
                <w:rFonts w:ascii="Times New Roman" w:hAnsi="Times New Roman"/>
                <w:sz w:val="16"/>
              </w:rPr>
              <w:t>, кг</w:t>
            </w:r>
          </w:p>
        </w:tc>
        <w:tc>
          <w:tcPr>
            <w:tcW w:w="97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E747E" w:rsidRPr="00D60873" w:rsidRDefault="00EE747E" w:rsidP="000D6481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</w:t>
            </w:r>
            <w:r>
              <w:rPr>
                <w:rFonts w:ascii="Times New Roman" w:hAnsi="Times New Roman"/>
                <w:sz w:val="16"/>
              </w:rPr>
              <w:t>тоимость</w:t>
            </w:r>
            <w:r w:rsidR="000D6481">
              <w:rPr>
                <w:rFonts w:ascii="Times New Roman" w:hAnsi="Times New Roman"/>
                <w:sz w:val="16"/>
              </w:rPr>
              <w:t xml:space="preserve">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2705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 т.</w:t>
            </w:r>
            <w:r w:rsidR="00BA65BF">
              <w:rPr>
                <w:rFonts w:ascii="Times New Roman" w:hAnsi="Times New Roman"/>
                <w:sz w:val="16"/>
              </w:rPr>
              <w:t xml:space="preserve"> </w:t>
            </w:r>
            <w:r w:rsidRPr="00D60873">
              <w:rPr>
                <w:rFonts w:ascii="Times New Roman" w:hAnsi="Times New Roman"/>
                <w:sz w:val="16"/>
              </w:rPr>
              <w:t>ч. племенной скот для целей обязательного страхования</w:t>
            </w:r>
          </w:p>
        </w:tc>
      </w:tr>
      <w:tr w:rsidR="00EE747E" w:rsidRPr="00D60873" w:rsidTr="000D6481">
        <w:trPr>
          <w:trHeight w:val="340"/>
        </w:trPr>
        <w:tc>
          <w:tcPr>
            <w:tcW w:w="3369" w:type="dxa"/>
            <w:vMerge/>
            <w:tcBorders>
              <w:left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699" w:type="dxa"/>
            <w:vMerge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60" w:type="dxa"/>
            <w:vMerge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22" w:type="dxa"/>
            <w:vMerge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5" w:type="dxa"/>
            <w:vMerge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70" w:type="dxa"/>
            <w:vMerge/>
            <w:tcBorders>
              <w:right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Количе-ство, голов</w:t>
            </w:r>
          </w:p>
        </w:tc>
        <w:tc>
          <w:tcPr>
            <w:tcW w:w="919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Вес, тонн</w:t>
            </w:r>
          </w:p>
        </w:tc>
        <w:tc>
          <w:tcPr>
            <w:tcW w:w="919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Сумма,</w:t>
            </w:r>
          </w:p>
          <w:p w:rsidR="00EE747E" w:rsidRPr="00D60873" w:rsidRDefault="00132DB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EE747E" w:rsidRPr="00D60873">
              <w:rPr>
                <w:rFonts w:ascii="Times New Roman" w:hAnsi="Times New Roman"/>
                <w:sz w:val="16"/>
              </w:rPr>
              <w:t>. руб.</w:t>
            </w:r>
          </w:p>
        </w:tc>
      </w:tr>
      <w:tr w:rsidR="00EE747E" w:rsidRPr="00D60873" w:rsidTr="000D6481">
        <w:tc>
          <w:tcPr>
            <w:tcW w:w="3369" w:type="dxa"/>
            <w:tcBorders>
              <w:left w:val="double" w:sz="4" w:space="0" w:color="auto"/>
              <w:bottom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699" w:type="dxa"/>
            <w:tcBorders>
              <w:bottom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5" w:type="dxa"/>
            <w:tcBorders>
              <w:bottom w:val="double" w:sz="4" w:space="0" w:color="auto"/>
            </w:tcBorders>
          </w:tcPr>
          <w:p w:rsidR="00EE747E" w:rsidRPr="00D60873" w:rsidRDefault="00EE747E" w:rsidP="00EE747E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70" w:type="dxa"/>
            <w:tcBorders>
              <w:bottom w:val="double" w:sz="4" w:space="0" w:color="auto"/>
              <w:right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67" w:type="dxa"/>
            <w:tcBorders>
              <w:bottom w:val="double" w:sz="4" w:space="0" w:color="auto"/>
              <w:right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19" w:type="dxa"/>
            <w:tcBorders>
              <w:bottom w:val="double" w:sz="4" w:space="0" w:color="auto"/>
              <w:right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919" w:type="dxa"/>
            <w:tcBorders>
              <w:bottom w:val="double" w:sz="4" w:space="0" w:color="auto"/>
              <w:right w:val="double" w:sz="4" w:space="0" w:color="auto"/>
            </w:tcBorders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tcBorders>
              <w:top w:val="nil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Коровы и быки – производители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719</w:t>
            </w:r>
          </w:p>
        </w:tc>
        <w:tc>
          <w:tcPr>
            <w:tcW w:w="960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28" w:name="f13r719"/>
            <w:bookmarkEnd w:id="1128"/>
            <w:r>
              <w:rPr>
                <w:rFonts w:ascii="Times New Roman" w:hAnsi="Times New Roman"/>
                <w:b/>
                <w:sz w:val="18"/>
                <w:szCs w:val="18"/>
              </w:rPr>
              <w:t>1 383</w:t>
            </w:r>
          </w:p>
        </w:tc>
        <w:tc>
          <w:tcPr>
            <w:tcW w:w="1022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630</w:t>
            </w:r>
          </w:p>
        </w:tc>
        <w:tc>
          <w:tcPr>
            <w:tcW w:w="885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455,5</w:t>
            </w:r>
          </w:p>
        </w:tc>
        <w:tc>
          <w:tcPr>
            <w:tcW w:w="970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4 653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</w:tcBorders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</w:tcBorders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tcBorders>
              <w:top w:val="nil"/>
            </w:tcBorders>
            <w:vAlign w:val="center"/>
          </w:tcPr>
          <w:p w:rsidR="00EE747E" w:rsidRPr="00EE747E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 том числе </w:t>
            </w:r>
            <w:r w:rsidRPr="00EE747E">
              <w:rPr>
                <w:rFonts w:ascii="Times New Roman" w:hAnsi="Times New Roman"/>
                <w:sz w:val="16"/>
              </w:rPr>
              <w:t>:</w:t>
            </w:r>
            <w:r>
              <w:rPr>
                <w:rFonts w:ascii="Times New Roman" w:hAnsi="Times New Roman"/>
                <w:sz w:val="16"/>
              </w:rPr>
              <w:t xml:space="preserve"> коровы основного стада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EE747E" w:rsidRPr="00FE34C6" w:rsidRDefault="00FE34C6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</w:rPr>
              <w:t>719</w:t>
            </w:r>
            <w:r>
              <w:rPr>
                <w:rFonts w:ascii="Times New Roman" w:hAnsi="Times New Roman"/>
                <w:sz w:val="16"/>
                <w:lang w:val="en-US"/>
              </w:rPr>
              <w:t>A</w:t>
            </w:r>
          </w:p>
        </w:tc>
        <w:tc>
          <w:tcPr>
            <w:tcW w:w="960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29" w:name="f13r719A"/>
            <w:bookmarkEnd w:id="1129"/>
            <w:r>
              <w:rPr>
                <w:rFonts w:ascii="Times New Roman" w:hAnsi="Times New Roman"/>
                <w:b/>
                <w:sz w:val="18"/>
                <w:szCs w:val="18"/>
              </w:rPr>
              <w:t>1 383</w:t>
            </w:r>
          </w:p>
        </w:tc>
        <w:tc>
          <w:tcPr>
            <w:tcW w:w="1022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630</w:t>
            </w:r>
          </w:p>
        </w:tc>
        <w:tc>
          <w:tcPr>
            <w:tcW w:w="885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455,5</w:t>
            </w:r>
          </w:p>
        </w:tc>
        <w:tc>
          <w:tcPr>
            <w:tcW w:w="970" w:type="dxa"/>
            <w:tcBorders>
              <w:top w:val="nil"/>
            </w:tcBorders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4 653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</w:tcBorders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</w:tcBorders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Основные свиноматки и хряки-производители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720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0" w:name="f13r720"/>
            <w:bookmarkEnd w:id="1130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47D4B" w:rsidRPr="00D60873" w:rsidTr="00C47D4B">
        <w:trPr>
          <w:trHeight w:val="284"/>
        </w:trPr>
        <w:tc>
          <w:tcPr>
            <w:tcW w:w="3369" w:type="dxa"/>
            <w:vAlign w:val="center"/>
          </w:tcPr>
          <w:p w:rsidR="00C47D4B" w:rsidRPr="00C47D4B" w:rsidRDefault="00C47D4B" w:rsidP="00C47D4B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Двухпородные свиньи для целей племстрахования</w:t>
            </w:r>
          </w:p>
        </w:tc>
        <w:tc>
          <w:tcPr>
            <w:tcW w:w="699" w:type="dxa"/>
            <w:vAlign w:val="center"/>
          </w:tcPr>
          <w:p w:rsidR="00C47D4B" w:rsidRPr="00C47D4B" w:rsidRDefault="00C47D4B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  <w:lang w:val="en-US"/>
              </w:rPr>
              <w:t>720A</w:t>
            </w:r>
          </w:p>
        </w:tc>
        <w:tc>
          <w:tcPr>
            <w:tcW w:w="960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1" w:name="f13r720A"/>
            <w:bookmarkEnd w:id="1131"/>
          </w:p>
        </w:tc>
        <w:tc>
          <w:tcPr>
            <w:tcW w:w="1022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C47D4B" w:rsidRPr="006061FE" w:rsidRDefault="00C47D4B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24B4A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Овцематки и бараны-производители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721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2" w:name="f13r721"/>
            <w:bookmarkEnd w:id="1132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Молодняк КРС и скот на откорме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722</w:t>
            </w:r>
          </w:p>
        </w:tc>
        <w:tc>
          <w:tcPr>
            <w:tcW w:w="960" w:type="dxa"/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3" w:name="f13r722"/>
            <w:bookmarkEnd w:id="1133"/>
            <w:r>
              <w:rPr>
                <w:rFonts w:ascii="Times New Roman" w:hAnsi="Times New Roman"/>
                <w:b/>
                <w:sz w:val="18"/>
                <w:szCs w:val="18"/>
              </w:rPr>
              <w:t>2 038</w:t>
            </w:r>
          </w:p>
        </w:tc>
        <w:tc>
          <w:tcPr>
            <w:tcW w:w="1022" w:type="dxa"/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527</w:t>
            </w:r>
          </w:p>
        </w:tc>
        <w:tc>
          <w:tcPr>
            <w:tcW w:w="885" w:type="dxa"/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258,6</w:t>
            </w:r>
          </w:p>
        </w:tc>
        <w:tc>
          <w:tcPr>
            <w:tcW w:w="970" w:type="dxa"/>
            <w:vAlign w:val="center"/>
          </w:tcPr>
          <w:p w:rsidR="00EE747E" w:rsidRPr="006061F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5 067</w:t>
            </w: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Молодняк свиней и свиньи на выращивании и откорме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723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4" w:name="f13r723"/>
            <w:bookmarkEnd w:id="1134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Молодняк овец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724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5" w:name="f13r724"/>
            <w:bookmarkEnd w:id="1135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Молодняк лошадей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725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6" w:name="f13r725"/>
            <w:bookmarkEnd w:id="1136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Птица всех возрастов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726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7" w:name="f13r726"/>
            <w:bookmarkEnd w:id="1137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Пчелы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727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8" w:name="f13r727"/>
            <w:bookmarkEnd w:id="1138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Звери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728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39" w:name="f13r728"/>
            <w:bookmarkEnd w:id="1139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Кролики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729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0" w:name="f13r729"/>
            <w:bookmarkEnd w:id="1140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  <w:tr w:rsidR="00EE747E" w:rsidRPr="00D60873" w:rsidTr="00C47D4B">
        <w:trPr>
          <w:trHeight w:val="284"/>
        </w:trPr>
        <w:tc>
          <w:tcPr>
            <w:tcW w:w="336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Прочие</w:t>
            </w:r>
          </w:p>
        </w:tc>
        <w:tc>
          <w:tcPr>
            <w:tcW w:w="699" w:type="dxa"/>
            <w:vAlign w:val="center"/>
          </w:tcPr>
          <w:p w:rsidR="00EE747E" w:rsidRPr="00D60873" w:rsidRDefault="00EE747E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D60873">
              <w:rPr>
                <w:rFonts w:ascii="Times New Roman" w:hAnsi="Times New Roman"/>
                <w:sz w:val="16"/>
                <w:lang w:val="en-US"/>
              </w:rPr>
              <w:t>729A</w:t>
            </w:r>
          </w:p>
        </w:tc>
        <w:tc>
          <w:tcPr>
            <w:tcW w:w="960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  <w:bookmarkStart w:id="1141" w:name="f13r729a"/>
            <w:bookmarkEnd w:id="1141"/>
          </w:p>
        </w:tc>
        <w:tc>
          <w:tcPr>
            <w:tcW w:w="1022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885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  <w:lang w:val="en-US"/>
              </w:rPr>
            </w:pPr>
          </w:p>
        </w:tc>
        <w:tc>
          <w:tcPr>
            <w:tcW w:w="970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EE747E" w:rsidRPr="006061FE" w:rsidRDefault="00EE747E" w:rsidP="00C56BC3">
            <w:pPr>
              <w:jc w:val="center"/>
              <w:rPr>
                <w:b/>
                <w:caps/>
                <w:sz w:val="18"/>
                <w:szCs w:val="18"/>
              </w:rPr>
            </w:pPr>
            <w:r w:rsidRPr="006061FE">
              <w:rPr>
                <w:b/>
                <w:caps/>
                <w:sz w:val="18"/>
                <w:szCs w:val="18"/>
                <w:lang w:val="en-US"/>
              </w:rPr>
              <w:t>X</w:t>
            </w:r>
          </w:p>
        </w:tc>
      </w:tr>
    </w:tbl>
    <w:p w:rsidR="00C82253" w:rsidRPr="00D60873" w:rsidRDefault="00C82253" w:rsidP="00C82253">
      <w:pPr>
        <w:pStyle w:val="a3"/>
        <w:tabs>
          <w:tab w:val="left" w:pos="2977"/>
        </w:tabs>
        <w:rPr>
          <w:rFonts w:ascii="Times New Roman" w:hAnsi="Times New Roman"/>
          <w:sz w:val="16"/>
        </w:rPr>
        <w:sectPr w:rsidR="00C82253" w:rsidRPr="00D60873" w:rsidSect="00CA5B14">
          <w:pgSz w:w="11906" w:h="16838" w:code="9"/>
          <w:pgMar w:top="604" w:right="567" w:bottom="284" w:left="851" w:header="426" w:footer="189" w:gutter="0"/>
          <w:cols w:space="720"/>
        </w:sectPr>
      </w:pPr>
    </w:p>
    <w:p w:rsidR="00C82253" w:rsidRPr="00B33DBC" w:rsidRDefault="00C82253" w:rsidP="00C82253">
      <w:pPr>
        <w:pStyle w:val="a3"/>
        <w:jc w:val="right"/>
        <w:rPr>
          <w:rFonts w:ascii="Times New Roman" w:hAnsi="Times New Roman"/>
          <w:b/>
          <w:u w:val="single"/>
        </w:rPr>
      </w:pPr>
      <w:r w:rsidRPr="00B33DBC">
        <w:rPr>
          <w:rFonts w:ascii="Times New Roman" w:hAnsi="Times New Roman"/>
          <w:b/>
          <w:u w:val="single"/>
        </w:rPr>
        <w:t>Форма № 13-АПК лист 4</w:t>
      </w:r>
    </w:p>
    <w:p w:rsidR="00C82253" w:rsidRPr="00D60873" w:rsidRDefault="00C82253" w:rsidP="00C82253">
      <w:pPr>
        <w:pStyle w:val="a3"/>
        <w:tabs>
          <w:tab w:val="left" w:pos="2977"/>
        </w:tabs>
        <w:jc w:val="center"/>
        <w:rPr>
          <w:rFonts w:ascii="Times New Roman" w:hAnsi="Times New Roman"/>
          <w:b/>
          <w:sz w:val="18"/>
        </w:rPr>
      </w:pPr>
      <w:r w:rsidRPr="00D60873">
        <w:rPr>
          <w:rFonts w:ascii="Times New Roman" w:hAnsi="Times New Roman"/>
          <w:b/>
          <w:sz w:val="18"/>
        </w:rPr>
        <w:t>СЕБЕСТОИМОСТЬ ЖИВОГО ВЕСА ЖИВОТНЫХ</w:t>
      </w:r>
    </w:p>
    <w:tbl>
      <w:tblPr>
        <w:tblW w:w="16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567"/>
        <w:gridCol w:w="883"/>
        <w:gridCol w:w="978"/>
        <w:gridCol w:w="978"/>
        <w:gridCol w:w="879"/>
        <w:gridCol w:w="978"/>
        <w:gridCol w:w="978"/>
        <w:gridCol w:w="879"/>
        <w:gridCol w:w="978"/>
        <w:gridCol w:w="978"/>
        <w:gridCol w:w="879"/>
        <w:gridCol w:w="978"/>
        <w:gridCol w:w="978"/>
        <w:gridCol w:w="879"/>
        <w:gridCol w:w="978"/>
        <w:gridCol w:w="978"/>
      </w:tblGrid>
      <w:tr w:rsidR="00D23E6C" w:rsidRPr="00D60873" w:rsidTr="00595C98">
        <w:trPr>
          <w:trHeight w:val="136"/>
        </w:trPr>
        <w:tc>
          <w:tcPr>
            <w:tcW w:w="141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4088C" w:rsidRPr="00D60873" w:rsidRDefault="00C4088C" w:rsidP="00595C98">
            <w:pPr>
              <w:pStyle w:val="a3"/>
              <w:tabs>
                <w:tab w:val="left" w:pos="2977"/>
              </w:tabs>
              <w:ind w:right="-656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Код строки</w:t>
            </w:r>
          </w:p>
        </w:tc>
        <w:tc>
          <w:tcPr>
            <w:tcW w:w="2839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C4088C" w:rsidRPr="00D60873" w:rsidRDefault="00595C98" w:rsidP="00595C98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595C98">
              <w:rPr>
                <w:rFonts w:ascii="Times New Roman" w:hAnsi="Times New Roman"/>
                <w:sz w:val="16"/>
              </w:rPr>
              <w:t>К</w:t>
            </w:r>
            <w:r>
              <w:rPr>
                <w:rFonts w:ascii="Times New Roman" w:hAnsi="Times New Roman"/>
                <w:sz w:val="16"/>
              </w:rPr>
              <w:t>рупный рогатый скот</w:t>
            </w:r>
            <w:r w:rsidRPr="00595C98">
              <w:rPr>
                <w:rFonts w:ascii="Times New Roman" w:hAnsi="Times New Roman"/>
                <w:sz w:val="16"/>
              </w:rPr>
              <w:t xml:space="preserve"> (молодняк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595C98">
              <w:rPr>
                <w:rFonts w:ascii="Times New Roman" w:hAnsi="Times New Roman"/>
                <w:sz w:val="16"/>
              </w:rPr>
              <w:t>всех возрастов и откорм) -</w:t>
            </w:r>
            <w:r w:rsidR="00D32B42">
              <w:rPr>
                <w:rFonts w:ascii="Times New Roman" w:hAnsi="Times New Roman"/>
                <w:sz w:val="16"/>
              </w:rPr>
              <w:t xml:space="preserve"> </w:t>
            </w:r>
            <w:r w:rsidRPr="00595C98">
              <w:rPr>
                <w:rFonts w:ascii="Times New Roman" w:hAnsi="Times New Roman"/>
                <w:sz w:val="16"/>
              </w:rPr>
              <w:t>всего</w:t>
            </w:r>
          </w:p>
        </w:tc>
        <w:tc>
          <w:tcPr>
            <w:tcW w:w="5670" w:type="dxa"/>
            <w:gridSpan w:val="6"/>
            <w:tcBorders>
              <w:top w:val="double" w:sz="4" w:space="0" w:color="auto"/>
            </w:tcBorders>
            <w:vAlign w:val="center"/>
          </w:tcPr>
          <w:p w:rsidR="00C4088C" w:rsidRPr="00D60873" w:rsidRDefault="00595C98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</w:t>
            </w:r>
            <w:r w:rsidR="00C4088C">
              <w:rPr>
                <w:rFonts w:ascii="Times New Roman" w:hAnsi="Times New Roman"/>
                <w:sz w:val="16"/>
              </w:rPr>
              <w:t xml:space="preserve"> том числе: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Свиньи – молодняк всех возрастов и откорм взрослого поголовья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4088C" w:rsidRPr="00D60873" w:rsidRDefault="00C4088C" w:rsidP="00C24B4A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Овцы молодняк всех возрастов и откорм</w:t>
            </w:r>
          </w:p>
        </w:tc>
      </w:tr>
      <w:tr w:rsidR="00D23E6C" w:rsidRPr="00D60873" w:rsidTr="00595C98">
        <w:trPr>
          <w:trHeight w:val="399"/>
        </w:trPr>
        <w:tc>
          <w:tcPr>
            <w:tcW w:w="1419" w:type="dxa"/>
            <w:vMerge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gridSpan w:val="3"/>
            <w:vMerge/>
            <w:vAlign w:val="center"/>
          </w:tcPr>
          <w:p w:rsidR="00C4088C" w:rsidRPr="00D60873" w:rsidRDefault="00C4088C" w:rsidP="00C4088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C4088C" w:rsidRPr="00D60873" w:rsidRDefault="00C4088C" w:rsidP="00C4088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 </w:t>
            </w:r>
            <w:r w:rsidR="00DC55FB">
              <w:rPr>
                <w:rFonts w:ascii="Times New Roman" w:hAnsi="Times New Roman"/>
                <w:sz w:val="16"/>
              </w:rPr>
              <w:t>м</w:t>
            </w:r>
            <w:r>
              <w:rPr>
                <w:rFonts w:ascii="Times New Roman" w:hAnsi="Times New Roman"/>
                <w:sz w:val="16"/>
              </w:rPr>
              <w:t>олодняк КРС всех возрастов и откорм молочного направления</w:t>
            </w:r>
          </w:p>
        </w:tc>
        <w:tc>
          <w:tcPr>
            <w:tcW w:w="2835" w:type="dxa"/>
            <w:gridSpan w:val="3"/>
          </w:tcPr>
          <w:p w:rsidR="00C4088C" w:rsidRPr="00D60873" w:rsidRDefault="00DC55FB" w:rsidP="00C4088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</w:t>
            </w:r>
            <w:r w:rsidR="00C4088C">
              <w:rPr>
                <w:rFonts w:ascii="Times New Roman" w:hAnsi="Times New Roman"/>
                <w:sz w:val="16"/>
              </w:rPr>
              <w:t>олодняк КРС всех возрастов и откорм мясного направления</w:t>
            </w:r>
          </w:p>
        </w:tc>
        <w:tc>
          <w:tcPr>
            <w:tcW w:w="2835" w:type="dxa"/>
            <w:gridSpan w:val="3"/>
            <w:vMerge/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835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185E16" w:rsidRPr="00D60873" w:rsidTr="00595C98">
        <w:trPr>
          <w:trHeight w:val="143"/>
        </w:trPr>
        <w:tc>
          <w:tcPr>
            <w:tcW w:w="1419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головы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живой вес, т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132DB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стоимость,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головы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живой вес, т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132DB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стоимость,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3272D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головы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3272D0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живой вес, т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132DB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стоимость,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головы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живой вес, т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132DB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 xml:space="preserve">стоимость,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Pr="00D60873">
              <w:rPr>
                <w:rFonts w:ascii="Times New Roman" w:hAnsi="Times New Roman"/>
                <w:sz w:val="16"/>
              </w:rPr>
              <w:t>. руб.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головы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живой вес, т</w:t>
            </w:r>
          </w:p>
        </w:tc>
        <w:tc>
          <w:tcPr>
            <w:tcW w:w="9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4088C" w:rsidRPr="00D60873" w:rsidRDefault="002516D6" w:rsidP="00132DBC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</w:t>
            </w:r>
            <w:r w:rsidR="00C4088C" w:rsidRPr="00D60873">
              <w:rPr>
                <w:rFonts w:ascii="Times New Roman" w:hAnsi="Times New Roman"/>
                <w:sz w:val="16"/>
              </w:rPr>
              <w:t>тои</w:t>
            </w:r>
            <w:r>
              <w:rPr>
                <w:rFonts w:ascii="Times New Roman" w:hAnsi="Times New Roman"/>
                <w:sz w:val="16"/>
              </w:rPr>
              <w:t>-</w:t>
            </w:r>
            <w:r w:rsidR="00C4088C" w:rsidRPr="00D60873">
              <w:rPr>
                <w:rFonts w:ascii="Times New Roman" w:hAnsi="Times New Roman"/>
                <w:sz w:val="16"/>
              </w:rPr>
              <w:t xml:space="preserve">мость, </w:t>
            </w:r>
            <w:r w:rsidR="00132DBC">
              <w:rPr>
                <w:rFonts w:ascii="Times New Roman" w:hAnsi="Times New Roman"/>
                <w:sz w:val="16"/>
              </w:rPr>
              <w:t>тыс</w:t>
            </w:r>
            <w:r w:rsidR="00C4088C" w:rsidRPr="00D60873">
              <w:rPr>
                <w:rFonts w:ascii="Times New Roman" w:hAnsi="Times New Roman"/>
                <w:sz w:val="16"/>
              </w:rPr>
              <w:t>. руб.</w:t>
            </w:r>
          </w:p>
        </w:tc>
      </w:tr>
      <w:tr w:rsidR="00185E16" w:rsidRPr="00D60873" w:rsidTr="00595C98">
        <w:trPr>
          <w:trHeight w:val="174"/>
        </w:trPr>
        <w:tc>
          <w:tcPr>
            <w:tcW w:w="141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 w:rsidRPr="00D60873">
              <w:rPr>
                <w:rFonts w:ascii="Times New Roman" w:hAnsi="Times New Roman"/>
                <w:b/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 w:rsidRPr="00D60873">
              <w:rPr>
                <w:rFonts w:ascii="Times New Roman" w:hAnsi="Times New Roman"/>
                <w:b/>
                <w:sz w:val="16"/>
              </w:rPr>
              <w:t>Б</w:t>
            </w:r>
          </w:p>
        </w:tc>
        <w:tc>
          <w:tcPr>
            <w:tcW w:w="883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 w:rsidRPr="00D60873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center"/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center"/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088C" w:rsidRPr="00D60873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</w:tr>
      <w:tr w:rsidR="00185E16" w:rsidRPr="00D60873" w:rsidTr="00595C98">
        <w:trPr>
          <w:trHeight w:val="284"/>
        </w:trPr>
        <w:tc>
          <w:tcPr>
            <w:tcW w:w="1419" w:type="dxa"/>
            <w:tcBorders>
              <w:top w:val="double" w:sz="4" w:space="0" w:color="auto"/>
            </w:tcBorders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70BDD">
              <w:rPr>
                <w:rFonts w:ascii="Times New Roman" w:hAnsi="Times New Roman"/>
                <w:b/>
                <w:sz w:val="16"/>
                <w:szCs w:val="16"/>
              </w:rPr>
              <w:t>Остаток на начало года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883" w:type="dxa"/>
            <w:tcBorders>
              <w:top w:val="double" w:sz="4" w:space="0" w:color="auto"/>
            </w:tcBorders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2" w:name="f13r730"/>
            <w:bookmarkEnd w:id="1142"/>
            <w:r>
              <w:rPr>
                <w:rFonts w:ascii="Times New Roman" w:hAnsi="Times New Roman"/>
                <w:b/>
                <w:sz w:val="18"/>
                <w:szCs w:val="18"/>
              </w:rPr>
              <w:t>2 118</w:t>
            </w: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648</w:t>
            </w: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5 813</w:t>
            </w:r>
          </w:p>
        </w:tc>
        <w:tc>
          <w:tcPr>
            <w:tcW w:w="879" w:type="dxa"/>
            <w:tcBorders>
              <w:top w:val="double" w:sz="4" w:space="0" w:color="auto"/>
            </w:tcBorders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2 118</w:t>
            </w: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648</w:t>
            </w: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5 813</w:t>
            </w:r>
          </w:p>
        </w:tc>
        <w:tc>
          <w:tcPr>
            <w:tcW w:w="879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28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Поступило в течение года:</w:t>
            </w:r>
          </w:p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Приплод, прирост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740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3" w:name="f13r740"/>
            <w:bookmarkEnd w:id="1143"/>
            <w:r>
              <w:rPr>
                <w:rFonts w:ascii="Times New Roman" w:hAnsi="Times New Roman"/>
                <w:b/>
                <w:sz w:val="18"/>
                <w:szCs w:val="18"/>
              </w:rPr>
              <w:t>1 928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412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5 536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1 928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412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5 536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28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 xml:space="preserve">Куплено и прочие поступления 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750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4" w:name="f13r750"/>
            <w:bookmarkEnd w:id="1144"/>
            <w:r>
              <w:rPr>
                <w:rFonts w:ascii="Times New Roman" w:hAnsi="Times New Roman"/>
                <w:b/>
                <w:sz w:val="18"/>
                <w:szCs w:val="18"/>
              </w:rPr>
              <w:t>664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327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1 993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664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327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1 993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50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70BDD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760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5" w:name="f13r760"/>
            <w:bookmarkEnd w:id="1145"/>
            <w:r>
              <w:rPr>
                <w:rFonts w:ascii="Times New Roman" w:hAnsi="Times New Roman"/>
                <w:b/>
                <w:sz w:val="18"/>
                <w:szCs w:val="18"/>
              </w:rPr>
              <w:t>4 710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1 387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13 342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4 710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1 387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13 342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28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Переведено в основное стадо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770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6" w:name="f13r770"/>
            <w:bookmarkEnd w:id="1146"/>
            <w:r>
              <w:rPr>
                <w:rFonts w:ascii="Times New Roman" w:hAnsi="Times New Roman"/>
                <w:b/>
                <w:sz w:val="18"/>
                <w:szCs w:val="18"/>
              </w:rPr>
              <w:t>811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396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3 814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811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396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3 814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40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Продано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780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7" w:name="f13r780"/>
            <w:bookmarkEnd w:id="1147"/>
            <w:r>
              <w:rPr>
                <w:rFonts w:ascii="Times New Roman" w:hAnsi="Times New Roman"/>
                <w:b/>
                <w:sz w:val="18"/>
                <w:szCs w:val="18"/>
              </w:rPr>
              <w:t>1 750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456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4 384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1 750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456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4 384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411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Забито на мясо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790</w:t>
            </w:r>
          </w:p>
        </w:tc>
        <w:tc>
          <w:tcPr>
            <w:tcW w:w="883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8" w:name="f13r790"/>
            <w:bookmarkEnd w:id="1148"/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870BDD">
        <w:trPr>
          <w:trHeight w:val="38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Прочее выбытие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795</w:t>
            </w:r>
          </w:p>
        </w:tc>
        <w:tc>
          <w:tcPr>
            <w:tcW w:w="883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49" w:name="f13r795"/>
            <w:bookmarkEnd w:id="1149"/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870BDD">
        <w:trPr>
          <w:trHeight w:val="419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Пало и погибло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50" w:name="f13r800"/>
            <w:bookmarkEnd w:id="1150"/>
            <w:r>
              <w:rPr>
                <w:rFonts w:ascii="Times New Roman" w:hAnsi="Times New Roman"/>
                <w:b/>
                <w:sz w:val="18"/>
                <w:szCs w:val="18"/>
              </w:rPr>
              <w:t>111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77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111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77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284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из строки 800 – отнесено на счет 20 статья “потери от падежа и гибели животных”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801</w:t>
            </w:r>
          </w:p>
        </w:tc>
        <w:tc>
          <w:tcPr>
            <w:tcW w:w="883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51" w:name="f13r801"/>
            <w:bookmarkEnd w:id="1151"/>
            <w:r>
              <w:rPr>
                <w:rFonts w:ascii="Times New Roman" w:hAnsi="Times New Roman"/>
                <w:b/>
                <w:sz w:val="18"/>
                <w:szCs w:val="18"/>
              </w:rPr>
              <w:t>96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74</w:t>
            </w:r>
          </w:p>
        </w:tc>
        <w:tc>
          <w:tcPr>
            <w:tcW w:w="879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96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978" w:type="dxa"/>
            <w:vAlign w:val="center"/>
          </w:tcPr>
          <w:p w:rsidR="00C4088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74</w:t>
            </w: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0B0380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870BDD">
        <w:trPr>
          <w:trHeight w:val="582"/>
        </w:trPr>
        <w:tc>
          <w:tcPr>
            <w:tcW w:w="1419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70BDD">
              <w:rPr>
                <w:rFonts w:ascii="Times New Roman" w:hAnsi="Times New Roman"/>
                <w:b/>
                <w:sz w:val="16"/>
                <w:szCs w:val="16"/>
              </w:rPr>
              <w:t xml:space="preserve">Остаток на конец года </w:t>
            </w:r>
          </w:p>
        </w:tc>
        <w:tc>
          <w:tcPr>
            <w:tcW w:w="567" w:type="dxa"/>
            <w:vAlign w:val="center"/>
          </w:tcPr>
          <w:p w:rsidR="00C4088C" w:rsidRPr="00870BDD" w:rsidRDefault="00C4088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83" w:type="dxa"/>
            <w:vAlign w:val="center"/>
          </w:tcPr>
          <w:p w:rsidR="00C4088C" w:rsidRPr="00870BDD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52" w:name="f13r810"/>
            <w:bookmarkEnd w:id="1152"/>
            <w:r>
              <w:rPr>
                <w:rFonts w:ascii="Times New Roman" w:hAnsi="Times New Roman"/>
                <w:b/>
                <w:sz w:val="18"/>
                <w:szCs w:val="18"/>
              </w:rPr>
              <w:t>2 038</w:t>
            </w:r>
          </w:p>
        </w:tc>
        <w:tc>
          <w:tcPr>
            <w:tcW w:w="978" w:type="dxa"/>
            <w:vAlign w:val="center"/>
          </w:tcPr>
          <w:p w:rsidR="00C4088C" w:rsidRPr="00870BDD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527</w:t>
            </w:r>
          </w:p>
        </w:tc>
        <w:tc>
          <w:tcPr>
            <w:tcW w:w="978" w:type="dxa"/>
            <w:vAlign w:val="center"/>
          </w:tcPr>
          <w:p w:rsidR="00C4088C" w:rsidRPr="00870BDD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5 067</w:t>
            </w:r>
          </w:p>
        </w:tc>
        <w:tc>
          <w:tcPr>
            <w:tcW w:w="879" w:type="dxa"/>
            <w:vAlign w:val="center"/>
          </w:tcPr>
          <w:p w:rsidR="00C4088C" w:rsidRPr="00870BDD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2 038</w:t>
            </w:r>
          </w:p>
        </w:tc>
        <w:tc>
          <w:tcPr>
            <w:tcW w:w="978" w:type="dxa"/>
            <w:vAlign w:val="center"/>
          </w:tcPr>
          <w:p w:rsidR="00C4088C" w:rsidRPr="00870BDD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527</w:t>
            </w:r>
          </w:p>
        </w:tc>
        <w:tc>
          <w:tcPr>
            <w:tcW w:w="978" w:type="dxa"/>
            <w:vAlign w:val="center"/>
          </w:tcPr>
          <w:p w:rsidR="00C4088C" w:rsidRPr="00870BDD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5 067</w:t>
            </w:r>
          </w:p>
        </w:tc>
        <w:tc>
          <w:tcPr>
            <w:tcW w:w="879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C4088C" w:rsidRPr="00870BDD" w:rsidRDefault="00C4088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5E16" w:rsidRPr="00D60873" w:rsidTr="00595C98">
        <w:trPr>
          <w:trHeight w:val="284"/>
        </w:trPr>
        <w:tc>
          <w:tcPr>
            <w:tcW w:w="1419" w:type="dxa"/>
            <w:vAlign w:val="center"/>
          </w:tcPr>
          <w:p w:rsidR="00D23E6C" w:rsidRPr="00870BDD" w:rsidRDefault="00D23E6C" w:rsidP="00132DBC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Себестоимость 1 тонны живого веса, руб.</w:t>
            </w:r>
          </w:p>
        </w:tc>
        <w:tc>
          <w:tcPr>
            <w:tcW w:w="567" w:type="dxa"/>
            <w:vAlign w:val="center"/>
          </w:tcPr>
          <w:p w:rsidR="00D23E6C" w:rsidRPr="00870BDD" w:rsidRDefault="00D23E6C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BDD">
              <w:rPr>
                <w:rFonts w:ascii="Times New Roman" w:hAnsi="Times New Roman"/>
                <w:sz w:val="16"/>
                <w:szCs w:val="16"/>
              </w:rPr>
              <w:t>820</w:t>
            </w:r>
          </w:p>
        </w:tc>
        <w:tc>
          <w:tcPr>
            <w:tcW w:w="883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bookmarkStart w:id="1153" w:name="f13r820"/>
            <w:bookmarkEnd w:id="1153"/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9 614</w:t>
            </w:r>
          </w:p>
        </w:tc>
        <w:tc>
          <w:tcPr>
            <w:tcW w:w="879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9 614</w:t>
            </w:r>
          </w:p>
        </w:tc>
        <w:tc>
          <w:tcPr>
            <w:tcW w:w="879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D23E6C" w:rsidRPr="000B0380" w:rsidRDefault="00D23E6C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D23E6C" w:rsidRPr="000B0380" w:rsidRDefault="00D23E6C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78" w:type="dxa"/>
            <w:vAlign w:val="center"/>
          </w:tcPr>
          <w:p w:rsidR="00D23E6C" w:rsidRPr="000B0380" w:rsidRDefault="00D23E6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90554" w:rsidRPr="00D60873" w:rsidTr="00595C98">
        <w:trPr>
          <w:trHeight w:val="284"/>
        </w:trPr>
        <w:tc>
          <w:tcPr>
            <w:tcW w:w="1419" w:type="dxa"/>
            <w:vAlign w:val="center"/>
          </w:tcPr>
          <w:p w:rsidR="00790554" w:rsidRPr="00870BDD" w:rsidRDefault="00790554" w:rsidP="00132DBC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90554" w:rsidRPr="00870BDD" w:rsidRDefault="00790554" w:rsidP="00C8225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790554" w:rsidRPr="000B0380" w:rsidRDefault="00790554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790554" w:rsidRPr="000B0380" w:rsidRDefault="00790554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bookmarkEnd w:id="784"/>
    </w:tbl>
    <w:p w:rsidR="00E92920" w:rsidRDefault="00E92920" w:rsidP="00E92920">
      <w:pPr>
        <w:widowControl w:val="0"/>
        <w:rPr>
          <w:sz w:val="18"/>
        </w:rPr>
      </w:pPr>
    </w:p>
    <w:p w:rsidR="00E92920" w:rsidRDefault="000A64C3" w:rsidP="00E92920">
      <w:pPr>
        <w:widowControl w:val="0"/>
        <w:sectPr w:rsidR="00E92920" w:rsidSect="00287BEE">
          <w:footerReference w:type="even" r:id="rId12"/>
          <w:footerReference w:type="default" r:id="rId13"/>
          <w:pgSz w:w="16838" w:h="11906" w:orient="landscape"/>
          <w:pgMar w:top="658" w:right="851" w:bottom="851" w:left="851" w:header="426" w:footer="151" w:gutter="0"/>
          <w:cols w:space="720"/>
        </w:sectPr>
      </w:pPr>
      <w:r>
        <w:br w:type="page"/>
      </w:r>
    </w:p>
    <w:p w:rsidR="00C82253" w:rsidRPr="00B75DE2" w:rsidRDefault="00C82253" w:rsidP="00C82253">
      <w:pPr>
        <w:pStyle w:val="a3"/>
        <w:jc w:val="right"/>
        <w:rPr>
          <w:rFonts w:ascii="Times New Roman" w:hAnsi="Times New Roman"/>
          <w:b/>
          <w:u w:val="single"/>
        </w:rPr>
      </w:pPr>
      <w:bookmarkStart w:id="1154" w:name="f14"/>
      <w:r w:rsidRPr="00B75DE2">
        <w:rPr>
          <w:rFonts w:ascii="Times New Roman" w:hAnsi="Times New Roman"/>
          <w:b/>
          <w:u w:val="single"/>
        </w:rPr>
        <w:t>Форма № 14 – АПК</w:t>
      </w:r>
    </w:p>
    <w:p w:rsidR="00C82253" w:rsidRPr="00794EBF" w:rsidRDefault="00C82253" w:rsidP="00C82253">
      <w:pPr>
        <w:pStyle w:val="a3"/>
        <w:jc w:val="center"/>
        <w:rPr>
          <w:rFonts w:ascii="Times New Roman" w:hAnsi="Times New Roman"/>
          <w:b/>
          <w:sz w:val="16"/>
        </w:rPr>
      </w:pPr>
      <w:r w:rsidRPr="00794EBF">
        <w:rPr>
          <w:rFonts w:ascii="Times New Roman" w:hAnsi="Times New Roman"/>
          <w:b/>
          <w:sz w:val="16"/>
        </w:rPr>
        <w:t>РАСХОД КОРМОВ</w:t>
      </w:r>
    </w:p>
    <w:tbl>
      <w:tblPr>
        <w:tblW w:w="151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76"/>
        <w:gridCol w:w="1276"/>
        <w:gridCol w:w="1417"/>
        <w:gridCol w:w="1211"/>
        <w:gridCol w:w="1350"/>
        <w:gridCol w:w="1133"/>
        <w:gridCol w:w="1418"/>
        <w:gridCol w:w="1559"/>
        <w:gridCol w:w="1740"/>
      </w:tblGrid>
      <w:tr w:rsidR="00C82253" w:rsidRPr="00794EBF" w:rsidTr="00870BDD">
        <w:trPr>
          <w:cantSplit/>
          <w:trHeight w:val="683"/>
        </w:trPr>
        <w:tc>
          <w:tcPr>
            <w:tcW w:w="326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Виды животных</w:t>
            </w:r>
          </w:p>
        </w:tc>
        <w:tc>
          <w:tcPr>
            <w:tcW w:w="776" w:type="dxa"/>
            <w:vMerge w:val="restart"/>
            <w:tcBorders>
              <w:top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5254" w:type="dxa"/>
            <w:gridSpan w:val="4"/>
            <w:tcBorders>
              <w:top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Израсходовано кормов  - всего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В том числе покупных</w:t>
            </w:r>
          </w:p>
        </w:tc>
        <w:tc>
          <w:tcPr>
            <w:tcW w:w="3299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2253" w:rsidRPr="00794EBF" w:rsidRDefault="00C82253" w:rsidP="00BA65BF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Расход кормов на единицу продукции, кормо-единиц</w:t>
            </w:r>
          </w:p>
        </w:tc>
      </w:tr>
      <w:tr w:rsidR="00C82253" w:rsidRPr="00794EBF" w:rsidTr="00870BDD">
        <w:trPr>
          <w:cantSplit/>
          <w:trHeight w:val="698"/>
        </w:trPr>
        <w:tc>
          <w:tcPr>
            <w:tcW w:w="3261" w:type="dxa"/>
            <w:vMerge/>
            <w:tcBorders>
              <w:left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76" w:type="dxa"/>
            <w:vMerge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т</w:t>
            </w:r>
          </w:p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кормо - единиц</w:t>
            </w:r>
          </w:p>
        </w:tc>
        <w:tc>
          <w:tcPr>
            <w:tcW w:w="1417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в том числе концентратов, т кормо-единиц</w:t>
            </w:r>
          </w:p>
        </w:tc>
        <w:tc>
          <w:tcPr>
            <w:tcW w:w="1211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стоимость кормов – всего,</w:t>
            </w:r>
          </w:p>
          <w:p w:rsidR="00C82253" w:rsidRPr="00794EBF" w:rsidRDefault="00132DBC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794EBF">
              <w:rPr>
                <w:rFonts w:ascii="Times New Roman" w:hAnsi="Times New Roman"/>
                <w:sz w:val="16"/>
              </w:rPr>
              <w:t>. руб</w:t>
            </w:r>
          </w:p>
        </w:tc>
        <w:tc>
          <w:tcPr>
            <w:tcW w:w="1350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в т.ч. стои-мость  концен-тратов</w:t>
            </w:r>
          </w:p>
        </w:tc>
        <w:tc>
          <w:tcPr>
            <w:tcW w:w="1133" w:type="dxa"/>
            <w:vAlign w:val="center"/>
          </w:tcPr>
          <w:p w:rsidR="00C82253" w:rsidRPr="00794EBF" w:rsidRDefault="00BA65BF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т.</w:t>
            </w:r>
          </w:p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кормо-единиц</w:t>
            </w:r>
          </w:p>
        </w:tc>
        <w:tc>
          <w:tcPr>
            <w:tcW w:w="1418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стоимость,</w:t>
            </w:r>
          </w:p>
          <w:p w:rsidR="00C82253" w:rsidRPr="00794EBF" w:rsidRDefault="00132DBC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C82253" w:rsidRPr="00794EBF">
              <w:rPr>
                <w:rFonts w:ascii="Times New Roman" w:hAnsi="Times New Roman"/>
                <w:sz w:val="16"/>
              </w:rPr>
              <w:t>. руб</w:t>
            </w:r>
            <w:r w:rsidR="00BA65B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всего</w:t>
            </w:r>
          </w:p>
        </w:tc>
        <w:tc>
          <w:tcPr>
            <w:tcW w:w="1740" w:type="dxa"/>
            <w:tcBorders>
              <w:right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в том числе концентратов</w:t>
            </w:r>
          </w:p>
        </w:tc>
      </w:tr>
      <w:tr w:rsidR="00C82253" w:rsidRPr="00794EBF" w:rsidTr="00870BDD">
        <w:trPr>
          <w:trHeight w:val="283"/>
        </w:trPr>
        <w:tc>
          <w:tcPr>
            <w:tcW w:w="3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776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 w:rsidRPr="00794EBF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794EBF">
              <w:rPr>
                <w:rFonts w:ascii="Times New Roman" w:hAnsi="Times New Roman"/>
                <w:sz w:val="16"/>
                <w:lang w:val="en-US"/>
              </w:rPr>
              <w:t>4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794EBF">
              <w:rPr>
                <w:rFonts w:ascii="Times New Roman" w:hAnsi="Times New Roman"/>
                <w:sz w:val="16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794EBF">
              <w:rPr>
                <w:rFonts w:ascii="Times New Roman" w:hAnsi="Times New Roman"/>
                <w:sz w:val="16"/>
                <w:lang w:val="en-US"/>
              </w:rPr>
              <w:t>6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794EBF">
              <w:rPr>
                <w:rFonts w:ascii="Times New Roman" w:hAnsi="Times New Roman"/>
                <w:sz w:val="16"/>
                <w:lang w:val="en-US"/>
              </w:rPr>
              <w:t>7</w:t>
            </w:r>
          </w:p>
        </w:tc>
        <w:tc>
          <w:tcPr>
            <w:tcW w:w="17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794EBF">
              <w:rPr>
                <w:rFonts w:ascii="Times New Roman" w:hAnsi="Times New Roman"/>
                <w:sz w:val="16"/>
                <w:lang w:val="en-US"/>
              </w:rPr>
              <w:t>8</w:t>
            </w:r>
          </w:p>
        </w:tc>
      </w:tr>
      <w:tr w:rsidR="00C82253" w:rsidRPr="00794EBF" w:rsidTr="00870BDD">
        <w:trPr>
          <w:trHeight w:val="748"/>
        </w:trPr>
        <w:tc>
          <w:tcPr>
            <w:tcW w:w="3261" w:type="dxa"/>
            <w:tcBorders>
              <w:top w:val="nil"/>
            </w:tcBorders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155" w:name="f14r10c1" w:colFirst="2" w:colLast="2"/>
            <w:bookmarkStart w:id="1156" w:name="f14r10c2" w:colFirst="3" w:colLast="3"/>
            <w:r w:rsidRPr="00794EBF">
              <w:rPr>
                <w:rFonts w:ascii="Times New Roman" w:hAnsi="Times New Roman"/>
                <w:sz w:val="18"/>
              </w:rPr>
              <w:t>Коровы и быки производители (кроме рабочего скота)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010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8 298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2 508</w:t>
            </w:r>
          </w:p>
        </w:tc>
        <w:tc>
          <w:tcPr>
            <w:tcW w:w="1211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57" w:name="f14r10c3"/>
            <w:bookmarkEnd w:id="1157"/>
            <w:r>
              <w:rPr>
                <w:rFonts w:ascii="Times New Roman" w:hAnsi="Times New Roman"/>
                <w:b/>
                <w:sz w:val="18"/>
                <w:szCs w:val="18"/>
              </w:rPr>
              <w:t>2 773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58" w:name="f14r10c4"/>
            <w:bookmarkEnd w:id="1158"/>
            <w:r>
              <w:rPr>
                <w:rFonts w:ascii="Times New Roman" w:hAnsi="Times New Roman"/>
                <w:b/>
                <w:sz w:val="18"/>
                <w:szCs w:val="18"/>
              </w:rPr>
              <w:t>1 408</w:t>
            </w:r>
          </w:p>
        </w:tc>
        <w:tc>
          <w:tcPr>
            <w:tcW w:w="1133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59" w:name="f14r10c5"/>
            <w:bookmarkEnd w:id="1159"/>
            <w:r>
              <w:rPr>
                <w:rFonts w:ascii="Times New Roman" w:hAnsi="Times New Roman"/>
                <w:b/>
                <w:sz w:val="18"/>
                <w:szCs w:val="18"/>
              </w:rPr>
              <w:t>1 256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0" w:name="f14r10c6"/>
            <w:bookmarkEnd w:id="1160"/>
            <w:r>
              <w:rPr>
                <w:rFonts w:ascii="Times New Roman" w:hAnsi="Times New Roman"/>
                <w:b/>
                <w:sz w:val="18"/>
                <w:szCs w:val="18"/>
              </w:rPr>
              <w:t>1 325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1" w:name="f14r10c7"/>
            <w:bookmarkEnd w:id="1161"/>
            <w:r>
              <w:rPr>
                <w:rFonts w:ascii="Times New Roman" w:hAnsi="Times New Roman"/>
                <w:b/>
                <w:sz w:val="18"/>
                <w:szCs w:val="18"/>
              </w:rPr>
              <w:t>1 232</w:t>
            </w:r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молоко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2" w:name="f14r10c8"/>
            <w:bookmarkEnd w:id="1162"/>
            <w:r>
              <w:rPr>
                <w:rFonts w:ascii="Times New Roman" w:hAnsi="Times New Roman"/>
                <w:b/>
                <w:sz w:val="18"/>
                <w:szCs w:val="18"/>
              </w:rPr>
              <w:t>372</w:t>
            </w:r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молоко</w:t>
            </w:r>
          </w:p>
        </w:tc>
      </w:tr>
      <w:tr w:rsidR="00C82253" w:rsidRPr="00794EBF" w:rsidTr="00870BDD">
        <w:trPr>
          <w:trHeight w:val="586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163" w:name="f14r20c1" w:colFirst="2" w:colLast="2"/>
            <w:bookmarkStart w:id="1164" w:name="f14r20c2" w:colFirst="3" w:colLast="3"/>
            <w:bookmarkStart w:id="1165" w:name="f14r20c3" w:colFirst="4" w:colLast="4"/>
            <w:bookmarkEnd w:id="1155"/>
            <w:bookmarkEnd w:id="1156"/>
            <w:r w:rsidRPr="00794EBF">
              <w:rPr>
                <w:rFonts w:ascii="Times New Roman" w:hAnsi="Times New Roman"/>
                <w:sz w:val="18"/>
              </w:rPr>
              <w:t>Крупный рогатый скот на выращивании и откорме</w:t>
            </w:r>
            <w:r w:rsidR="00AF0FCA">
              <w:rPr>
                <w:rFonts w:ascii="Times New Roman" w:hAnsi="Times New Roman"/>
                <w:sz w:val="18"/>
              </w:rPr>
              <w:t xml:space="preserve"> - всего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020</w:t>
            </w:r>
          </w:p>
        </w:tc>
        <w:tc>
          <w:tcPr>
            <w:tcW w:w="1276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6 523</w:t>
            </w:r>
          </w:p>
        </w:tc>
        <w:tc>
          <w:tcPr>
            <w:tcW w:w="1417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794</w:t>
            </w:r>
          </w:p>
        </w:tc>
        <w:tc>
          <w:tcPr>
            <w:tcW w:w="1211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2 612</w:t>
            </w:r>
          </w:p>
        </w:tc>
        <w:tc>
          <w:tcPr>
            <w:tcW w:w="1350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6" w:name="f14r20c4"/>
            <w:bookmarkEnd w:id="1166"/>
            <w:r>
              <w:rPr>
                <w:rFonts w:ascii="Times New Roman" w:hAnsi="Times New Roman"/>
                <w:b/>
                <w:sz w:val="18"/>
                <w:szCs w:val="18"/>
              </w:rPr>
              <w:t>519</w:t>
            </w:r>
          </w:p>
        </w:tc>
        <w:tc>
          <w:tcPr>
            <w:tcW w:w="1133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7" w:name="f14r20c5"/>
            <w:bookmarkEnd w:id="1167"/>
            <w:r>
              <w:rPr>
                <w:rFonts w:ascii="Times New Roman" w:hAnsi="Times New Roman"/>
                <w:b/>
                <w:sz w:val="18"/>
                <w:szCs w:val="18"/>
              </w:rPr>
              <w:t>538</w:t>
            </w:r>
          </w:p>
        </w:tc>
        <w:tc>
          <w:tcPr>
            <w:tcW w:w="1418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8" w:name="f14r20c6"/>
            <w:bookmarkEnd w:id="1168"/>
            <w:r>
              <w:rPr>
                <w:rFonts w:ascii="Times New Roman" w:hAnsi="Times New Roman"/>
                <w:b/>
                <w:sz w:val="18"/>
                <w:szCs w:val="18"/>
              </w:rPr>
              <w:t>593</w:t>
            </w:r>
          </w:p>
        </w:tc>
        <w:tc>
          <w:tcPr>
            <w:tcW w:w="1559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69" w:name="f14r20c7"/>
            <w:bookmarkEnd w:id="1169"/>
            <w:r>
              <w:rPr>
                <w:rFonts w:ascii="Times New Roman" w:hAnsi="Times New Roman"/>
                <w:b/>
                <w:sz w:val="18"/>
                <w:szCs w:val="18"/>
              </w:rPr>
              <w:t>15 833</w:t>
            </w:r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  <w:tc>
          <w:tcPr>
            <w:tcW w:w="1740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0" w:name="f14r20c8"/>
            <w:bookmarkEnd w:id="1170"/>
            <w:r>
              <w:rPr>
                <w:rFonts w:ascii="Times New Roman" w:hAnsi="Times New Roman"/>
                <w:b/>
                <w:sz w:val="18"/>
                <w:szCs w:val="18"/>
              </w:rPr>
              <w:t>1 927</w:t>
            </w:r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</w:tr>
      <w:tr w:rsidR="00AF0FCA" w:rsidRPr="00794EBF" w:rsidTr="00870BDD">
        <w:trPr>
          <w:trHeight w:val="552"/>
        </w:trPr>
        <w:tc>
          <w:tcPr>
            <w:tcW w:w="3261" w:type="dxa"/>
            <w:vAlign w:val="center"/>
          </w:tcPr>
          <w:p w:rsidR="00AF0FCA" w:rsidRDefault="00AF0FCA" w:rsidP="00C82253">
            <w:pPr>
              <w:pStyle w:val="a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 том числе:</w:t>
            </w:r>
          </w:p>
          <w:p w:rsidR="00AF0FCA" w:rsidRPr="00794EBF" w:rsidRDefault="00AF0FCA" w:rsidP="00C82253">
            <w:pPr>
              <w:pStyle w:val="a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молочного направления</w:t>
            </w:r>
          </w:p>
        </w:tc>
        <w:tc>
          <w:tcPr>
            <w:tcW w:w="776" w:type="dxa"/>
            <w:vAlign w:val="center"/>
          </w:tcPr>
          <w:p w:rsidR="00AF0FCA" w:rsidRPr="00794EBF" w:rsidRDefault="00AF0FCA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021</w:t>
            </w:r>
          </w:p>
        </w:tc>
        <w:tc>
          <w:tcPr>
            <w:tcW w:w="1276" w:type="dxa"/>
            <w:vAlign w:val="center"/>
          </w:tcPr>
          <w:p w:rsidR="00AF0FCA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1" w:name="f14r21c1"/>
            <w:bookmarkEnd w:id="1171"/>
            <w:r>
              <w:rPr>
                <w:rFonts w:ascii="Times New Roman" w:hAnsi="Times New Roman"/>
                <w:b/>
                <w:sz w:val="18"/>
                <w:szCs w:val="18"/>
              </w:rPr>
              <w:t>6 523</w:t>
            </w:r>
          </w:p>
        </w:tc>
        <w:tc>
          <w:tcPr>
            <w:tcW w:w="1417" w:type="dxa"/>
            <w:vAlign w:val="center"/>
          </w:tcPr>
          <w:p w:rsidR="00AF0FCA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2" w:name="f14r21c2"/>
            <w:bookmarkEnd w:id="1172"/>
            <w:r>
              <w:rPr>
                <w:rFonts w:ascii="Times New Roman" w:hAnsi="Times New Roman"/>
                <w:b/>
                <w:sz w:val="18"/>
                <w:szCs w:val="18"/>
              </w:rPr>
              <w:t>794</w:t>
            </w:r>
          </w:p>
        </w:tc>
        <w:tc>
          <w:tcPr>
            <w:tcW w:w="1211" w:type="dxa"/>
            <w:vAlign w:val="center"/>
          </w:tcPr>
          <w:p w:rsidR="00AF0FCA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3" w:name="f14r21c3"/>
            <w:bookmarkEnd w:id="1173"/>
            <w:r>
              <w:rPr>
                <w:rFonts w:ascii="Times New Roman" w:hAnsi="Times New Roman"/>
                <w:b/>
                <w:sz w:val="18"/>
                <w:szCs w:val="18"/>
              </w:rPr>
              <w:t>2 612</w:t>
            </w:r>
          </w:p>
        </w:tc>
        <w:tc>
          <w:tcPr>
            <w:tcW w:w="1350" w:type="dxa"/>
            <w:vAlign w:val="center"/>
          </w:tcPr>
          <w:p w:rsidR="00AF0FCA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4" w:name="f14r21c4"/>
            <w:bookmarkEnd w:id="1174"/>
            <w:r>
              <w:rPr>
                <w:rFonts w:ascii="Times New Roman" w:hAnsi="Times New Roman"/>
                <w:b/>
                <w:sz w:val="18"/>
                <w:szCs w:val="18"/>
              </w:rPr>
              <w:t>519</w:t>
            </w:r>
          </w:p>
        </w:tc>
        <w:tc>
          <w:tcPr>
            <w:tcW w:w="1133" w:type="dxa"/>
            <w:vAlign w:val="center"/>
          </w:tcPr>
          <w:p w:rsidR="00AF0FCA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5" w:name="f14r21c5"/>
            <w:bookmarkEnd w:id="1175"/>
            <w:r>
              <w:rPr>
                <w:rFonts w:ascii="Times New Roman" w:hAnsi="Times New Roman"/>
                <w:b/>
                <w:sz w:val="18"/>
                <w:szCs w:val="18"/>
              </w:rPr>
              <w:t>538</w:t>
            </w:r>
          </w:p>
        </w:tc>
        <w:tc>
          <w:tcPr>
            <w:tcW w:w="1418" w:type="dxa"/>
            <w:vAlign w:val="center"/>
          </w:tcPr>
          <w:p w:rsidR="00AF0FCA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6" w:name="f14r21c6"/>
            <w:bookmarkEnd w:id="1176"/>
            <w:r>
              <w:rPr>
                <w:rFonts w:ascii="Times New Roman" w:hAnsi="Times New Roman"/>
                <w:b/>
                <w:sz w:val="18"/>
                <w:szCs w:val="18"/>
              </w:rPr>
              <w:t>593</w:t>
            </w:r>
          </w:p>
        </w:tc>
        <w:tc>
          <w:tcPr>
            <w:tcW w:w="1559" w:type="dxa"/>
            <w:vAlign w:val="center"/>
          </w:tcPr>
          <w:p w:rsidR="00AF0FCA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7" w:name="f14r21c7"/>
            <w:bookmarkEnd w:id="1177"/>
            <w:r>
              <w:rPr>
                <w:rFonts w:ascii="Times New Roman" w:hAnsi="Times New Roman"/>
                <w:b/>
                <w:sz w:val="18"/>
                <w:szCs w:val="18"/>
              </w:rPr>
              <w:t>15 833</w:t>
            </w:r>
          </w:p>
          <w:p w:rsidR="00AF0FCA" w:rsidRPr="00794EBF" w:rsidRDefault="00AF0FCA" w:rsidP="00C82253">
            <w:pPr>
              <w:pStyle w:val="a3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  <w:tc>
          <w:tcPr>
            <w:tcW w:w="1740" w:type="dxa"/>
            <w:vAlign w:val="center"/>
          </w:tcPr>
          <w:p w:rsidR="00AF0FCA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8" w:name="f14r21c8"/>
            <w:bookmarkEnd w:id="1178"/>
            <w:r>
              <w:rPr>
                <w:rFonts w:ascii="Times New Roman" w:hAnsi="Times New Roman"/>
                <w:b/>
                <w:sz w:val="18"/>
                <w:szCs w:val="18"/>
              </w:rPr>
              <w:t>1 927</w:t>
            </w:r>
          </w:p>
          <w:p w:rsidR="00AF0FCA" w:rsidRPr="00794EBF" w:rsidRDefault="00AF0FCA" w:rsidP="00C82253">
            <w:pPr>
              <w:pStyle w:val="a3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</w:tr>
      <w:tr w:rsidR="00AF0FCA" w:rsidRPr="00794EBF" w:rsidTr="00870BDD">
        <w:trPr>
          <w:trHeight w:val="560"/>
        </w:trPr>
        <w:tc>
          <w:tcPr>
            <w:tcW w:w="3261" w:type="dxa"/>
            <w:vAlign w:val="center"/>
          </w:tcPr>
          <w:p w:rsidR="00AF0FCA" w:rsidRPr="00794EBF" w:rsidRDefault="00AF0FCA" w:rsidP="00C82253">
            <w:pPr>
              <w:pStyle w:val="a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мясного направления</w:t>
            </w:r>
          </w:p>
        </w:tc>
        <w:tc>
          <w:tcPr>
            <w:tcW w:w="776" w:type="dxa"/>
            <w:vAlign w:val="center"/>
          </w:tcPr>
          <w:p w:rsidR="00AF0FCA" w:rsidRPr="00794EBF" w:rsidRDefault="00AF0FCA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022</w:t>
            </w:r>
          </w:p>
        </w:tc>
        <w:tc>
          <w:tcPr>
            <w:tcW w:w="1276" w:type="dxa"/>
            <w:vAlign w:val="center"/>
          </w:tcPr>
          <w:p w:rsidR="00AF0FCA" w:rsidRPr="00794EBF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79" w:name="f14r22c1"/>
            <w:bookmarkEnd w:id="1179"/>
          </w:p>
        </w:tc>
        <w:tc>
          <w:tcPr>
            <w:tcW w:w="1417" w:type="dxa"/>
            <w:vAlign w:val="center"/>
          </w:tcPr>
          <w:p w:rsidR="00AF0FCA" w:rsidRPr="00794EBF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0" w:name="f14r22c2"/>
            <w:bookmarkEnd w:id="1180"/>
          </w:p>
        </w:tc>
        <w:tc>
          <w:tcPr>
            <w:tcW w:w="1211" w:type="dxa"/>
            <w:vAlign w:val="center"/>
          </w:tcPr>
          <w:p w:rsidR="00AF0FCA" w:rsidRPr="00794EBF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1" w:name="f14r22c3"/>
            <w:bookmarkEnd w:id="1181"/>
          </w:p>
        </w:tc>
        <w:tc>
          <w:tcPr>
            <w:tcW w:w="1350" w:type="dxa"/>
            <w:vAlign w:val="center"/>
          </w:tcPr>
          <w:p w:rsidR="00AF0FCA" w:rsidRPr="00794EBF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2" w:name="f14r22c4"/>
            <w:bookmarkEnd w:id="1182"/>
          </w:p>
        </w:tc>
        <w:tc>
          <w:tcPr>
            <w:tcW w:w="1133" w:type="dxa"/>
            <w:vAlign w:val="center"/>
          </w:tcPr>
          <w:p w:rsidR="00AF0FCA" w:rsidRPr="00794EBF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3" w:name="f14r22c5"/>
            <w:bookmarkEnd w:id="1183"/>
          </w:p>
        </w:tc>
        <w:tc>
          <w:tcPr>
            <w:tcW w:w="1418" w:type="dxa"/>
            <w:vAlign w:val="center"/>
          </w:tcPr>
          <w:p w:rsidR="00AF0FCA" w:rsidRPr="00794EBF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4" w:name="f14r22c6"/>
            <w:bookmarkEnd w:id="1184"/>
          </w:p>
        </w:tc>
        <w:tc>
          <w:tcPr>
            <w:tcW w:w="1559" w:type="dxa"/>
            <w:vAlign w:val="center"/>
          </w:tcPr>
          <w:p w:rsidR="00AF0FCA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5" w:name="f14r22c7"/>
            <w:bookmarkEnd w:id="1185"/>
          </w:p>
          <w:p w:rsidR="00AF0FCA" w:rsidRPr="00794EBF" w:rsidRDefault="00AF0FCA" w:rsidP="00C82253">
            <w:pPr>
              <w:pStyle w:val="a3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  <w:tc>
          <w:tcPr>
            <w:tcW w:w="1740" w:type="dxa"/>
            <w:vAlign w:val="center"/>
          </w:tcPr>
          <w:p w:rsidR="00AF0FCA" w:rsidRDefault="00AF0FCA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86" w:name="f14r22c8"/>
            <w:bookmarkEnd w:id="1186"/>
          </w:p>
          <w:p w:rsidR="00AF0FCA" w:rsidRPr="00794EBF" w:rsidRDefault="00AF0FCA" w:rsidP="00C82253">
            <w:pPr>
              <w:pStyle w:val="a3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</w:tr>
      <w:tr w:rsidR="00C82253" w:rsidRPr="00794EBF" w:rsidTr="00870BDD">
        <w:trPr>
          <w:trHeight w:val="426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187" w:name="f14r30c1" w:colFirst="2" w:colLast="2"/>
            <w:bookmarkStart w:id="1188" w:name="f14r30c2" w:colFirst="3" w:colLast="3"/>
            <w:bookmarkStart w:id="1189" w:name="f14r30c3" w:colFirst="4" w:colLast="4"/>
            <w:bookmarkEnd w:id="1163"/>
            <w:bookmarkEnd w:id="1164"/>
            <w:bookmarkEnd w:id="1165"/>
            <w:r w:rsidRPr="00794EBF">
              <w:rPr>
                <w:rFonts w:ascii="Times New Roman" w:hAnsi="Times New Roman"/>
                <w:sz w:val="18"/>
              </w:rPr>
              <w:t>Свиньи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030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0" w:name="f14r30c4"/>
            <w:bookmarkEnd w:id="1190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1" w:name="f14r30c5"/>
            <w:bookmarkEnd w:id="1191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2" w:name="f14r30c6"/>
            <w:bookmarkEnd w:id="1192"/>
          </w:p>
        </w:tc>
        <w:tc>
          <w:tcPr>
            <w:tcW w:w="1559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3" w:name="f14r30c7"/>
            <w:bookmarkEnd w:id="1193"/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4" w:name="f14r30c8"/>
            <w:bookmarkEnd w:id="1194"/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</w:tr>
      <w:tr w:rsidR="00C82253" w:rsidRPr="00794EBF" w:rsidTr="00870BDD">
        <w:trPr>
          <w:trHeight w:val="405"/>
        </w:trPr>
        <w:tc>
          <w:tcPr>
            <w:tcW w:w="3261" w:type="dxa"/>
            <w:vAlign w:val="center"/>
          </w:tcPr>
          <w:p w:rsidR="00C82253" w:rsidRPr="00794EBF" w:rsidRDefault="00C82253" w:rsidP="00C24B4A">
            <w:pPr>
              <w:pStyle w:val="a3"/>
              <w:rPr>
                <w:rFonts w:ascii="Times New Roman" w:hAnsi="Times New Roman"/>
                <w:sz w:val="18"/>
              </w:rPr>
            </w:pPr>
            <w:bookmarkStart w:id="1195" w:name="f14r40c1" w:colFirst="2" w:colLast="2"/>
            <w:bookmarkStart w:id="1196" w:name="f14r40c2" w:colFirst="3" w:colLast="3"/>
            <w:bookmarkStart w:id="1197" w:name="f14r40c3" w:colFirst="4" w:colLast="4"/>
            <w:bookmarkEnd w:id="1187"/>
            <w:bookmarkEnd w:id="1188"/>
            <w:bookmarkEnd w:id="1189"/>
            <w:r w:rsidRPr="00794EBF">
              <w:rPr>
                <w:rFonts w:ascii="Times New Roman" w:hAnsi="Times New Roman"/>
                <w:sz w:val="18"/>
              </w:rPr>
              <w:t>Овцы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040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8" w:name="f14r40c4"/>
            <w:bookmarkEnd w:id="1198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99" w:name="f14r40c5"/>
            <w:bookmarkEnd w:id="1199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0" w:name="f14r40c6"/>
            <w:bookmarkEnd w:id="1200"/>
          </w:p>
        </w:tc>
        <w:tc>
          <w:tcPr>
            <w:tcW w:w="1559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C82253" w:rsidRPr="00794EBF" w:rsidTr="00870BDD">
        <w:trPr>
          <w:trHeight w:val="425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201" w:name="f14r50c1" w:colFirst="2" w:colLast="2"/>
            <w:bookmarkStart w:id="1202" w:name="f14r50c2" w:colFirst="3" w:colLast="3"/>
            <w:bookmarkStart w:id="1203" w:name="f14r50c3" w:colFirst="4" w:colLast="4"/>
            <w:bookmarkEnd w:id="1195"/>
            <w:bookmarkEnd w:id="1196"/>
            <w:bookmarkEnd w:id="1197"/>
            <w:r w:rsidRPr="00794EBF">
              <w:rPr>
                <w:rFonts w:ascii="Times New Roman" w:hAnsi="Times New Roman"/>
                <w:sz w:val="18"/>
              </w:rPr>
              <w:t>Птица (всех видов)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050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4" w:name="f14r50c4"/>
            <w:bookmarkEnd w:id="1204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5" w:name="f14r50c5"/>
            <w:bookmarkEnd w:id="1205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6" w:name="f14r50c6"/>
            <w:bookmarkEnd w:id="1206"/>
          </w:p>
        </w:tc>
        <w:tc>
          <w:tcPr>
            <w:tcW w:w="1559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C82253" w:rsidRPr="00794EBF" w:rsidTr="00870BDD">
        <w:trPr>
          <w:trHeight w:val="545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в т.ч. из стр.50:</w:t>
            </w:r>
          </w:p>
          <w:p w:rsidR="00C82253" w:rsidRPr="00794EBF" w:rsidRDefault="00C82253" w:rsidP="00C82253">
            <w:pPr>
              <w:pStyle w:val="a3"/>
              <w:ind w:firstLine="284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куры и прочая птица взрослая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051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7" w:name="f14r51c1"/>
            <w:bookmarkEnd w:id="1207"/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8" w:name="f14r51c2"/>
            <w:bookmarkEnd w:id="1208"/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09" w:name="f14r51c3"/>
            <w:bookmarkEnd w:id="1209"/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0" w:name="f14r51c4"/>
            <w:bookmarkEnd w:id="1210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1" w:name="f14r51c5"/>
            <w:bookmarkEnd w:id="1211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2" w:name="f14r51c6"/>
            <w:bookmarkEnd w:id="1212"/>
          </w:p>
        </w:tc>
        <w:tc>
          <w:tcPr>
            <w:tcW w:w="1559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3" w:name="f14r51c7"/>
            <w:bookmarkEnd w:id="1213"/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1000 штук яиц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4" w:name="f14r51c8"/>
            <w:bookmarkEnd w:id="1214"/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1000 штук яиц</w:t>
            </w:r>
          </w:p>
        </w:tc>
      </w:tr>
      <w:tr w:rsidR="00C82253" w:rsidRPr="00794EBF" w:rsidTr="00870BDD">
        <w:trPr>
          <w:trHeight w:val="566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ind w:left="284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молодняк кур и прочей птицы на выращивании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052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5" w:name="f14r52c1"/>
            <w:bookmarkEnd w:id="1215"/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6" w:name="f14r52c2"/>
            <w:bookmarkEnd w:id="1216"/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7" w:name="f14r52c3"/>
            <w:bookmarkEnd w:id="1217"/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8" w:name="f14r52c4"/>
            <w:bookmarkEnd w:id="1218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19" w:name="f14r52c5"/>
            <w:bookmarkEnd w:id="1219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20" w:name="f14r52c6"/>
            <w:bookmarkEnd w:id="1220"/>
          </w:p>
        </w:tc>
        <w:tc>
          <w:tcPr>
            <w:tcW w:w="1559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21" w:name="f14r52c7"/>
            <w:bookmarkEnd w:id="1221"/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22" w:name="f14r52c8"/>
            <w:bookmarkEnd w:id="1222"/>
          </w:p>
          <w:p w:rsidR="00C82253" w:rsidRPr="00794EBF" w:rsidRDefault="00C82253" w:rsidP="00C82253">
            <w:pPr>
              <w:pStyle w:val="a3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94EBF">
              <w:rPr>
                <w:rFonts w:ascii="Times New Roman" w:hAnsi="Times New Roman"/>
                <w:sz w:val="18"/>
                <w:szCs w:val="18"/>
                <w:u w:val="single"/>
              </w:rPr>
              <w:t>на прирост</w:t>
            </w:r>
          </w:p>
        </w:tc>
      </w:tr>
      <w:tr w:rsidR="00C82253" w:rsidRPr="00794EBF" w:rsidTr="00870BDD">
        <w:trPr>
          <w:trHeight w:val="419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223" w:name="f14r60c1" w:colFirst="2" w:colLast="2"/>
            <w:bookmarkStart w:id="1224" w:name="f14r60c2" w:colFirst="3" w:colLast="3"/>
            <w:bookmarkStart w:id="1225" w:name="f14r60c3" w:colFirst="4" w:colLast="4"/>
            <w:bookmarkEnd w:id="1201"/>
            <w:bookmarkEnd w:id="1202"/>
            <w:bookmarkEnd w:id="1203"/>
            <w:r w:rsidRPr="00794EBF">
              <w:rPr>
                <w:rFonts w:ascii="Times New Roman" w:hAnsi="Times New Roman"/>
                <w:sz w:val="18"/>
              </w:rPr>
              <w:t>Лошади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060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26" w:name="f14r60c4"/>
            <w:bookmarkEnd w:id="1226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27" w:name="f14r60c5"/>
            <w:bookmarkEnd w:id="1227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28" w:name="f14r60c6"/>
            <w:bookmarkEnd w:id="1228"/>
          </w:p>
        </w:tc>
        <w:tc>
          <w:tcPr>
            <w:tcW w:w="1559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C82253" w:rsidRPr="00794EBF" w:rsidTr="00870BDD">
        <w:trPr>
          <w:trHeight w:val="411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229" w:name="f14r70c1" w:colFirst="2" w:colLast="2"/>
            <w:bookmarkStart w:id="1230" w:name="f14r70c2" w:colFirst="3" w:colLast="3"/>
            <w:bookmarkStart w:id="1231" w:name="f14r70c3" w:colFirst="4" w:colLast="4"/>
            <w:bookmarkEnd w:id="1223"/>
            <w:bookmarkEnd w:id="1224"/>
            <w:bookmarkEnd w:id="1225"/>
            <w:r w:rsidRPr="00794EBF">
              <w:rPr>
                <w:rFonts w:ascii="Times New Roman" w:hAnsi="Times New Roman"/>
                <w:sz w:val="18"/>
              </w:rPr>
              <w:t>Прочие виды животных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070</w:t>
            </w:r>
          </w:p>
        </w:tc>
        <w:tc>
          <w:tcPr>
            <w:tcW w:w="1276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32" w:name="f14r70c4"/>
            <w:bookmarkEnd w:id="1232"/>
          </w:p>
        </w:tc>
        <w:tc>
          <w:tcPr>
            <w:tcW w:w="1133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33" w:name="f14r70c5"/>
            <w:bookmarkEnd w:id="1233"/>
          </w:p>
        </w:tc>
        <w:tc>
          <w:tcPr>
            <w:tcW w:w="1418" w:type="dxa"/>
            <w:vAlign w:val="center"/>
          </w:tcPr>
          <w:p w:rsidR="00C82253" w:rsidRPr="00794EBF" w:rsidRDefault="00C8225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34" w:name="f14r70c6"/>
            <w:bookmarkEnd w:id="1234"/>
          </w:p>
        </w:tc>
        <w:tc>
          <w:tcPr>
            <w:tcW w:w="1559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C82253" w:rsidRPr="00794EBF" w:rsidTr="00870BDD">
        <w:trPr>
          <w:trHeight w:val="417"/>
        </w:trPr>
        <w:tc>
          <w:tcPr>
            <w:tcW w:w="3261" w:type="dxa"/>
            <w:vAlign w:val="center"/>
          </w:tcPr>
          <w:p w:rsidR="00C82253" w:rsidRPr="00794EBF" w:rsidRDefault="00C82253" w:rsidP="00C82253">
            <w:pPr>
              <w:pStyle w:val="a3"/>
              <w:rPr>
                <w:rFonts w:ascii="Times New Roman" w:hAnsi="Times New Roman"/>
                <w:sz w:val="18"/>
              </w:rPr>
            </w:pPr>
            <w:bookmarkStart w:id="1235" w:name="f14r80c1" w:colFirst="2" w:colLast="2"/>
            <w:bookmarkStart w:id="1236" w:name="f14r80c2" w:colFirst="3" w:colLast="3"/>
            <w:bookmarkStart w:id="1237" w:name="f14r80c3" w:colFirst="4" w:colLast="4"/>
            <w:bookmarkEnd w:id="1229"/>
            <w:bookmarkEnd w:id="1230"/>
            <w:bookmarkEnd w:id="1231"/>
            <w:r w:rsidRPr="00794EBF">
              <w:rPr>
                <w:rFonts w:ascii="Times New Roman" w:hAnsi="Times New Roman"/>
                <w:sz w:val="18"/>
              </w:rPr>
              <w:t>Всего</w:t>
            </w:r>
          </w:p>
        </w:tc>
        <w:tc>
          <w:tcPr>
            <w:tcW w:w="776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 w:rsidRPr="00794EBF">
              <w:rPr>
                <w:rFonts w:ascii="Times New Roman" w:hAnsi="Times New Roman"/>
                <w:sz w:val="18"/>
              </w:rPr>
              <w:t>080</w:t>
            </w:r>
          </w:p>
        </w:tc>
        <w:tc>
          <w:tcPr>
            <w:tcW w:w="1276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14 821</w:t>
            </w:r>
          </w:p>
        </w:tc>
        <w:tc>
          <w:tcPr>
            <w:tcW w:w="1417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3 302</w:t>
            </w:r>
          </w:p>
        </w:tc>
        <w:tc>
          <w:tcPr>
            <w:tcW w:w="1211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5 385</w:t>
            </w:r>
          </w:p>
        </w:tc>
        <w:tc>
          <w:tcPr>
            <w:tcW w:w="1350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38" w:name="f14r80c4"/>
            <w:bookmarkEnd w:id="1238"/>
            <w:r>
              <w:rPr>
                <w:rFonts w:ascii="Times New Roman" w:hAnsi="Times New Roman"/>
                <w:b/>
                <w:sz w:val="18"/>
                <w:szCs w:val="18"/>
              </w:rPr>
              <w:t>1 927</w:t>
            </w:r>
          </w:p>
        </w:tc>
        <w:tc>
          <w:tcPr>
            <w:tcW w:w="1133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39" w:name="f14r80c5"/>
            <w:bookmarkEnd w:id="1239"/>
            <w:r>
              <w:rPr>
                <w:rFonts w:ascii="Times New Roman" w:hAnsi="Times New Roman"/>
                <w:b/>
                <w:sz w:val="18"/>
                <w:szCs w:val="18"/>
              </w:rPr>
              <w:t>1 794</w:t>
            </w:r>
          </w:p>
        </w:tc>
        <w:tc>
          <w:tcPr>
            <w:tcW w:w="1418" w:type="dxa"/>
            <w:vAlign w:val="center"/>
          </w:tcPr>
          <w:p w:rsidR="00C82253" w:rsidRPr="00794EBF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40" w:name="f14r80c6"/>
            <w:bookmarkEnd w:id="1240"/>
            <w:r>
              <w:rPr>
                <w:rFonts w:ascii="Times New Roman" w:hAnsi="Times New Roman"/>
                <w:b/>
                <w:sz w:val="18"/>
                <w:szCs w:val="18"/>
              </w:rPr>
              <w:t>1 918</w:t>
            </w:r>
          </w:p>
        </w:tc>
        <w:tc>
          <w:tcPr>
            <w:tcW w:w="1559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40" w:type="dxa"/>
            <w:vAlign w:val="center"/>
          </w:tcPr>
          <w:p w:rsidR="00C82253" w:rsidRPr="00794EBF" w:rsidRDefault="00C82253" w:rsidP="00C8225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794EBF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bookmarkEnd w:id="1235"/>
      <w:bookmarkEnd w:id="1236"/>
      <w:bookmarkEnd w:id="1237"/>
    </w:tbl>
    <w:p w:rsidR="00792FD8" w:rsidRDefault="00792FD8" w:rsidP="00792FD8">
      <w:pPr>
        <w:widowControl w:val="0"/>
        <w:rPr>
          <w:sz w:val="18"/>
        </w:rPr>
      </w:pPr>
    </w:p>
    <w:p w:rsidR="00792FD8" w:rsidRDefault="00792FD8" w:rsidP="00792FD8">
      <w:pPr>
        <w:widowControl w:val="0"/>
        <w:rPr>
          <w:sz w:val="18"/>
        </w:rPr>
      </w:pPr>
    </w:p>
    <w:bookmarkEnd w:id="1154"/>
    <w:p w:rsidR="00C82253" w:rsidRDefault="00C82253" w:rsidP="006A785A">
      <w:pPr>
        <w:pStyle w:val="a3"/>
      </w:pPr>
    </w:p>
    <w:p w:rsidR="00C82253" w:rsidRPr="00300C11" w:rsidRDefault="00C82253" w:rsidP="006A785A">
      <w:pPr>
        <w:pStyle w:val="a3"/>
        <w:sectPr w:rsidR="00C82253" w:rsidRPr="00300C11" w:rsidSect="00C82253">
          <w:footerReference w:type="even" r:id="rId14"/>
          <w:footerReference w:type="default" r:id="rId15"/>
          <w:pgSz w:w="16840" w:h="11907" w:orient="landscape"/>
          <w:pgMar w:top="851" w:right="567" w:bottom="851" w:left="567" w:header="340" w:footer="340" w:gutter="0"/>
          <w:cols w:space="720"/>
        </w:sectPr>
      </w:pPr>
    </w:p>
    <w:p w:rsidR="000A64C3" w:rsidRPr="00B75DE2" w:rsidRDefault="000A64C3" w:rsidP="000A64C3">
      <w:pPr>
        <w:widowControl w:val="0"/>
        <w:ind w:right="423"/>
        <w:jc w:val="right"/>
        <w:rPr>
          <w:b/>
          <w:sz w:val="20"/>
          <w:szCs w:val="20"/>
          <w:u w:val="single"/>
        </w:rPr>
      </w:pPr>
      <w:bookmarkStart w:id="1241" w:name="f15"/>
      <w:r w:rsidRPr="00B75DE2">
        <w:rPr>
          <w:b/>
          <w:sz w:val="20"/>
          <w:szCs w:val="20"/>
          <w:u w:val="single"/>
        </w:rPr>
        <w:t>Форма № 15-АПК лист 1</w:t>
      </w:r>
    </w:p>
    <w:p w:rsidR="000A64C3" w:rsidRPr="006110D2" w:rsidRDefault="000A64C3" w:rsidP="000A64C3">
      <w:pPr>
        <w:pStyle w:val="1"/>
        <w:keepNext w:val="0"/>
        <w:widowControl w:val="0"/>
        <w:ind w:right="423"/>
        <w:jc w:val="right"/>
        <w:rPr>
          <w:szCs w:val="18"/>
        </w:rPr>
      </w:pPr>
      <w:r w:rsidRPr="006110D2">
        <w:rPr>
          <w:szCs w:val="18"/>
        </w:rPr>
        <w:t>БАЛАНС</w:t>
      </w:r>
    </w:p>
    <w:tbl>
      <w:tblPr>
        <w:tblW w:w="105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67"/>
        <w:gridCol w:w="1168"/>
        <w:gridCol w:w="1289"/>
        <w:gridCol w:w="1134"/>
        <w:gridCol w:w="1134"/>
        <w:gridCol w:w="1276"/>
        <w:gridCol w:w="1276"/>
      </w:tblGrid>
      <w:tr w:rsidR="000A64C3" w:rsidRPr="006110D2" w:rsidTr="00B67758">
        <w:trPr>
          <w:cantSplit/>
          <w:trHeight w:hRule="exact" w:val="284"/>
        </w:trPr>
        <w:tc>
          <w:tcPr>
            <w:tcW w:w="26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Продукция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Код</w:t>
            </w:r>
          </w:p>
        </w:tc>
        <w:tc>
          <w:tcPr>
            <w:tcW w:w="1168" w:type="dxa"/>
            <w:vMerge w:val="restart"/>
            <w:tcBorders>
              <w:top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Наличие на начало года</w:t>
            </w:r>
          </w:p>
        </w:tc>
        <w:tc>
          <w:tcPr>
            <w:tcW w:w="3557" w:type="dxa"/>
            <w:gridSpan w:val="3"/>
            <w:tcBorders>
              <w:top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Приход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</w:tr>
      <w:tr w:rsidR="000A64C3" w:rsidRPr="006110D2" w:rsidTr="00B67758">
        <w:trPr>
          <w:cantSplit/>
          <w:trHeight w:val="284"/>
        </w:trPr>
        <w:tc>
          <w:tcPr>
            <w:tcW w:w="2660" w:type="dxa"/>
            <w:vMerge/>
            <w:tcBorders>
              <w:lef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168" w:type="dxa"/>
            <w:vMerge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289" w:type="dxa"/>
            <w:vMerge w:val="restart"/>
            <w:vAlign w:val="center"/>
          </w:tcPr>
          <w:p w:rsidR="000A64C3" w:rsidRPr="006110D2" w:rsidRDefault="000A64C3" w:rsidP="00870BDD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произведено (за вычетом неиспользу</w:t>
            </w:r>
            <w:r w:rsidR="00870BDD">
              <w:rPr>
                <w:sz w:val="16"/>
              </w:rPr>
              <w:t>е</w:t>
            </w:r>
            <w:r w:rsidRPr="006110D2">
              <w:rPr>
                <w:sz w:val="16"/>
              </w:rPr>
              <w:t>-мых отходов)</w:t>
            </w:r>
          </w:p>
        </w:tc>
        <w:tc>
          <w:tcPr>
            <w:tcW w:w="2268" w:type="dxa"/>
            <w:gridSpan w:val="2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куплено и прочие поступления</w:t>
            </w:r>
          </w:p>
        </w:tc>
        <w:tc>
          <w:tcPr>
            <w:tcW w:w="1276" w:type="dxa"/>
            <w:vMerge w:val="restart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продано – всего, включая возврат ссуд</w:t>
            </w:r>
          </w:p>
        </w:tc>
      </w:tr>
      <w:tr w:rsidR="000A64C3" w:rsidRPr="006110D2" w:rsidTr="00B67758">
        <w:trPr>
          <w:cantSplit/>
          <w:trHeight w:val="1021"/>
        </w:trPr>
        <w:tc>
          <w:tcPr>
            <w:tcW w:w="2660" w:type="dxa"/>
            <w:vMerge/>
            <w:tcBorders>
              <w:lef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168" w:type="dxa"/>
            <w:vMerge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289" w:type="dxa"/>
            <w:vMerge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в т. ч. по бартерным сделкам</w:t>
            </w:r>
          </w:p>
        </w:tc>
        <w:tc>
          <w:tcPr>
            <w:tcW w:w="1276" w:type="dxa"/>
            <w:vMerge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276" w:type="dxa"/>
            <w:vMerge/>
            <w:tcBorders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</w:tr>
      <w:tr w:rsidR="000A64C3" w:rsidRPr="006110D2" w:rsidTr="00B67758">
        <w:trPr>
          <w:trHeight w:hRule="exact" w:val="227"/>
        </w:trPr>
        <w:tc>
          <w:tcPr>
            <w:tcW w:w="26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Б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5</w:t>
            </w:r>
          </w:p>
        </w:tc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6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tcBorders>
              <w:top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42" w:name="f15r10c1" w:colFirst="2" w:colLast="2"/>
            <w:bookmarkStart w:id="1243" w:name="f15r10c2" w:colFirst="3" w:colLast="3"/>
            <w:bookmarkStart w:id="1244" w:name="f15r10c3" w:colFirst="4" w:colLast="4"/>
            <w:bookmarkStart w:id="1245" w:name="f15r10c4" w:colFirst="5" w:colLast="5"/>
            <w:bookmarkStart w:id="1246" w:name="f15r10c5" w:colFirst="6" w:colLast="6"/>
            <w:bookmarkStart w:id="1247" w:name="f15r10c6" w:colFirst="7" w:colLast="7"/>
            <w:r w:rsidRPr="006110D2">
              <w:rPr>
                <w:sz w:val="16"/>
              </w:rPr>
              <w:t>Зерновые и зернобобовые, включая кукурузу на зерно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10</w:t>
            </w:r>
          </w:p>
        </w:tc>
        <w:tc>
          <w:tcPr>
            <w:tcW w:w="1168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239</w:t>
            </w:r>
          </w:p>
        </w:tc>
        <w:tc>
          <w:tcPr>
            <w:tcW w:w="1289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3 123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2 227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1 390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ind w:left="360"/>
              <w:rPr>
                <w:sz w:val="16"/>
              </w:rPr>
            </w:pPr>
            <w:bookmarkStart w:id="1248" w:name="f15r15c1" w:colFirst="2" w:colLast="2"/>
            <w:bookmarkStart w:id="1249" w:name="f15r15c2" w:colFirst="3" w:colLast="3"/>
            <w:bookmarkStart w:id="1250" w:name="f15r15c3" w:colFirst="4" w:colLast="4"/>
            <w:bookmarkStart w:id="1251" w:name="f15r15c4" w:colFirst="5" w:colLast="5"/>
            <w:bookmarkStart w:id="1252" w:name="f15r15c5" w:colFirst="6" w:colLast="6"/>
            <w:bookmarkStart w:id="1253" w:name="f15r15c6" w:colFirst="7" w:colLast="7"/>
            <w:bookmarkEnd w:id="1242"/>
            <w:bookmarkEnd w:id="1243"/>
            <w:bookmarkEnd w:id="1244"/>
            <w:bookmarkEnd w:id="1245"/>
            <w:bookmarkEnd w:id="1246"/>
            <w:bookmarkEnd w:id="1247"/>
            <w:r w:rsidRPr="006110D2">
              <w:rPr>
                <w:sz w:val="16"/>
              </w:rPr>
              <w:t xml:space="preserve">в том числе: </w:t>
            </w:r>
          </w:p>
          <w:p w:rsidR="000A64C3" w:rsidRPr="006110D2" w:rsidRDefault="000A64C3" w:rsidP="00CF76A6">
            <w:pPr>
              <w:widowControl w:val="0"/>
              <w:ind w:left="360"/>
              <w:rPr>
                <w:sz w:val="16"/>
              </w:rPr>
            </w:pPr>
            <w:r w:rsidRPr="006110D2">
              <w:rPr>
                <w:sz w:val="16"/>
              </w:rPr>
              <w:t>пшеница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15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35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1 038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981</w:t>
            </w: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788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ind w:left="360"/>
              <w:rPr>
                <w:sz w:val="16"/>
              </w:rPr>
            </w:pPr>
            <w:bookmarkStart w:id="1254" w:name="f15r16c1" w:colFirst="2" w:colLast="2"/>
            <w:bookmarkStart w:id="1255" w:name="f15r16c2" w:colFirst="3" w:colLast="3"/>
            <w:bookmarkStart w:id="1256" w:name="f15r16c3" w:colFirst="4" w:colLast="4"/>
            <w:bookmarkStart w:id="1257" w:name="f15r16c4" w:colFirst="5" w:colLast="5"/>
            <w:bookmarkStart w:id="1258" w:name="f15r16c5" w:colFirst="6" w:colLast="6"/>
            <w:bookmarkStart w:id="1259" w:name="f15r16c6" w:colFirst="7" w:colLast="7"/>
            <w:bookmarkEnd w:id="1248"/>
            <w:bookmarkEnd w:id="1249"/>
            <w:bookmarkEnd w:id="1250"/>
            <w:bookmarkEnd w:id="1251"/>
            <w:bookmarkEnd w:id="1252"/>
            <w:bookmarkEnd w:id="1253"/>
            <w:r w:rsidRPr="006110D2">
              <w:rPr>
                <w:sz w:val="16"/>
              </w:rPr>
              <w:t>рожь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16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501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350</w:t>
            </w: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269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60" w:name="f15r20c1" w:colFirst="2" w:colLast="2"/>
            <w:bookmarkStart w:id="1261" w:name="f15r20c2" w:colFirst="3" w:colLast="3"/>
            <w:bookmarkStart w:id="1262" w:name="f15r20c3" w:colFirst="4" w:colLast="4"/>
            <w:bookmarkStart w:id="1263" w:name="f15r20c4" w:colFirst="5" w:colLast="5"/>
            <w:bookmarkStart w:id="1264" w:name="f15r20c5" w:colFirst="6" w:colLast="6"/>
            <w:bookmarkStart w:id="1265" w:name="f15r20c6" w:colFirst="7" w:colLast="7"/>
            <w:bookmarkEnd w:id="1254"/>
            <w:bookmarkEnd w:id="1255"/>
            <w:bookmarkEnd w:id="1256"/>
            <w:bookmarkEnd w:id="1257"/>
            <w:bookmarkEnd w:id="1258"/>
            <w:bookmarkEnd w:id="1259"/>
            <w:r w:rsidRPr="006110D2">
              <w:rPr>
                <w:sz w:val="16"/>
              </w:rPr>
              <w:t>Сахарная свекла (фабричная и на корм скоту)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66" w:name="f15r30c1" w:colFirst="2" w:colLast="2"/>
            <w:bookmarkStart w:id="1267" w:name="f15r30c2" w:colFirst="3" w:colLast="3"/>
            <w:bookmarkStart w:id="1268" w:name="f15r30c3" w:colFirst="4" w:colLast="4"/>
            <w:bookmarkStart w:id="1269" w:name="f15r30c4" w:colFirst="5" w:colLast="5"/>
            <w:bookmarkStart w:id="1270" w:name="f15r30c5" w:colFirst="6" w:colLast="6"/>
            <w:bookmarkStart w:id="1271" w:name="f15r30c6" w:colFirst="7" w:colLast="7"/>
            <w:bookmarkEnd w:id="1260"/>
            <w:bookmarkEnd w:id="1261"/>
            <w:bookmarkEnd w:id="1262"/>
            <w:bookmarkEnd w:id="1263"/>
            <w:bookmarkEnd w:id="1264"/>
            <w:bookmarkEnd w:id="1265"/>
            <w:r w:rsidRPr="006110D2">
              <w:rPr>
                <w:sz w:val="16"/>
              </w:rPr>
              <w:t>Подсолнечник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30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72" w:name="f15r40c1" w:colFirst="2" w:colLast="2"/>
            <w:bookmarkStart w:id="1273" w:name="f15r40c2" w:colFirst="3" w:colLast="3"/>
            <w:bookmarkStart w:id="1274" w:name="f15r40c3" w:colFirst="4" w:colLast="4"/>
            <w:bookmarkStart w:id="1275" w:name="f15r40c4" w:colFirst="5" w:colLast="5"/>
            <w:bookmarkStart w:id="1276" w:name="f15r40c5" w:colFirst="6" w:colLast="6"/>
            <w:bookmarkStart w:id="1277" w:name="f15r40c6" w:colFirst="7" w:colLast="7"/>
            <w:bookmarkEnd w:id="1266"/>
            <w:bookmarkEnd w:id="1267"/>
            <w:bookmarkEnd w:id="1268"/>
            <w:bookmarkEnd w:id="1269"/>
            <w:bookmarkEnd w:id="1270"/>
            <w:bookmarkEnd w:id="1271"/>
            <w:r w:rsidRPr="006110D2">
              <w:rPr>
                <w:sz w:val="16"/>
              </w:rPr>
              <w:t>Картофель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40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78" w:name="f15r50c1" w:colFirst="2" w:colLast="2"/>
            <w:bookmarkStart w:id="1279" w:name="f15r50c2" w:colFirst="3" w:colLast="3"/>
            <w:bookmarkStart w:id="1280" w:name="f15r50c3" w:colFirst="4" w:colLast="4"/>
            <w:bookmarkStart w:id="1281" w:name="f15r50c4" w:colFirst="5" w:colLast="5"/>
            <w:bookmarkStart w:id="1282" w:name="f15r50c5" w:colFirst="6" w:colLast="6"/>
            <w:bookmarkStart w:id="1283" w:name="f15r50c6" w:colFirst="7" w:colLast="7"/>
            <w:bookmarkEnd w:id="1272"/>
            <w:bookmarkEnd w:id="1273"/>
            <w:bookmarkEnd w:id="1274"/>
            <w:bookmarkEnd w:id="1275"/>
            <w:bookmarkEnd w:id="1276"/>
            <w:bookmarkEnd w:id="1277"/>
            <w:r w:rsidRPr="006110D2">
              <w:rPr>
                <w:sz w:val="16"/>
              </w:rPr>
              <w:t>Овощи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50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1343E9" w:rsidRDefault="000A64C3" w:rsidP="00CF76A6">
            <w:pPr>
              <w:widowControl w:val="0"/>
              <w:rPr>
                <w:sz w:val="16"/>
                <w:lang w:val="en-US"/>
              </w:rPr>
            </w:pPr>
            <w:bookmarkStart w:id="1284" w:name="f15r60c1" w:colFirst="2" w:colLast="2"/>
            <w:bookmarkStart w:id="1285" w:name="f15r60c2" w:colFirst="3" w:colLast="3"/>
            <w:bookmarkStart w:id="1286" w:name="f15r60c3" w:colFirst="4" w:colLast="4"/>
            <w:bookmarkStart w:id="1287" w:name="f15r60c4" w:colFirst="5" w:colLast="5"/>
            <w:bookmarkStart w:id="1288" w:name="f15r60c5" w:colFirst="6" w:colLast="6"/>
            <w:bookmarkStart w:id="1289" w:name="f15r60c6" w:colFirst="7" w:colLast="7"/>
            <w:bookmarkEnd w:id="1278"/>
            <w:bookmarkEnd w:id="1279"/>
            <w:bookmarkEnd w:id="1280"/>
            <w:bookmarkEnd w:id="1281"/>
            <w:bookmarkEnd w:id="1282"/>
            <w:bookmarkEnd w:id="1283"/>
            <w:r>
              <w:rPr>
                <w:sz w:val="16"/>
              </w:rPr>
              <w:t>Плющеное зерно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60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1 237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1 237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90" w:name="f15r70c1" w:colFirst="2" w:colLast="2"/>
            <w:bookmarkStart w:id="1291" w:name="f15r70c2" w:colFirst="3" w:colLast="3"/>
            <w:bookmarkStart w:id="1292" w:name="f15r70c3" w:colFirst="4" w:colLast="4"/>
            <w:bookmarkStart w:id="1293" w:name="f15r70c4" w:colFirst="5" w:colLast="5"/>
            <w:bookmarkStart w:id="1294" w:name="f15r70c5" w:colFirst="6" w:colLast="6"/>
            <w:bookmarkStart w:id="1295" w:name="f15r70c6" w:colFirst="7" w:colLast="7"/>
            <w:bookmarkEnd w:id="1284"/>
            <w:bookmarkEnd w:id="1285"/>
            <w:bookmarkEnd w:id="1286"/>
            <w:bookmarkEnd w:id="1287"/>
            <w:bookmarkEnd w:id="1288"/>
            <w:bookmarkEnd w:id="1289"/>
            <w:r w:rsidRPr="006110D2">
              <w:rPr>
                <w:sz w:val="16"/>
              </w:rPr>
              <w:t>Кормовые корнеплоды и кормовые бахчевые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70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296" w:name="f15r80c1" w:colFirst="2" w:colLast="2"/>
            <w:bookmarkStart w:id="1297" w:name="f15r80c2" w:colFirst="3" w:colLast="3"/>
            <w:bookmarkStart w:id="1298" w:name="f15r80c3" w:colFirst="4" w:colLast="4"/>
            <w:bookmarkStart w:id="1299" w:name="f15r80c4" w:colFirst="5" w:colLast="5"/>
            <w:bookmarkStart w:id="1300" w:name="f15r80c5" w:colFirst="6" w:colLast="6"/>
            <w:bookmarkStart w:id="1301" w:name="f15r80c6" w:colFirst="7" w:colLast="7"/>
            <w:bookmarkEnd w:id="1290"/>
            <w:bookmarkEnd w:id="1291"/>
            <w:bookmarkEnd w:id="1292"/>
            <w:bookmarkEnd w:id="1293"/>
            <w:bookmarkEnd w:id="1294"/>
            <w:bookmarkEnd w:id="1295"/>
            <w:r w:rsidRPr="006110D2">
              <w:rPr>
                <w:sz w:val="16"/>
              </w:rPr>
              <w:t>Семена льна-долгунца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80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02" w:name="f15r90c1" w:colFirst="2" w:colLast="2"/>
            <w:bookmarkStart w:id="1303" w:name="f15r90c2" w:colFirst="3" w:colLast="3"/>
            <w:bookmarkStart w:id="1304" w:name="f15r90c3" w:colFirst="4" w:colLast="4"/>
            <w:bookmarkStart w:id="1305" w:name="f15r90c4" w:colFirst="5" w:colLast="5"/>
            <w:bookmarkStart w:id="1306" w:name="f15r90c5" w:colFirst="6" w:colLast="6"/>
            <w:bookmarkStart w:id="1307" w:name="f15r90c6" w:colFirst="7" w:colLast="7"/>
            <w:bookmarkEnd w:id="1296"/>
            <w:bookmarkEnd w:id="1297"/>
            <w:bookmarkEnd w:id="1298"/>
            <w:bookmarkEnd w:id="1299"/>
            <w:bookmarkEnd w:id="1300"/>
            <w:bookmarkEnd w:id="1301"/>
            <w:r w:rsidRPr="006110D2">
              <w:rPr>
                <w:sz w:val="16"/>
              </w:rPr>
              <w:t>Семена рапса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90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193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197</w:t>
            </w: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135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08" w:name="f15r110c1" w:colFirst="2" w:colLast="2"/>
            <w:bookmarkStart w:id="1309" w:name="f15r110c2" w:colFirst="3" w:colLast="3"/>
            <w:bookmarkStart w:id="1310" w:name="f15r110c3" w:colFirst="4" w:colLast="4"/>
            <w:bookmarkStart w:id="1311" w:name="f15r110c4" w:colFirst="5" w:colLast="5"/>
            <w:bookmarkStart w:id="1312" w:name="f15r110c5" w:colFirst="6" w:colLast="6"/>
            <w:bookmarkEnd w:id="1302"/>
            <w:bookmarkEnd w:id="1303"/>
            <w:bookmarkEnd w:id="1304"/>
            <w:bookmarkEnd w:id="1305"/>
            <w:bookmarkEnd w:id="1306"/>
            <w:bookmarkEnd w:id="1307"/>
            <w:r w:rsidRPr="006110D2">
              <w:rPr>
                <w:sz w:val="16"/>
              </w:rPr>
              <w:t>Сено всякое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110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372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671</w:t>
            </w:r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170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1 162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13" w:name="f15r110c6"/>
            <w:bookmarkEnd w:id="1313"/>
            <w:r w:rsidRPr="00626B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14" w:name="f15r120c1" w:colFirst="2" w:colLast="2"/>
            <w:bookmarkStart w:id="1315" w:name="f15r120c2" w:colFirst="3" w:colLast="3"/>
            <w:bookmarkStart w:id="1316" w:name="f15r120c3" w:colFirst="4" w:colLast="4"/>
            <w:bookmarkStart w:id="1317" w:name="f15r120c4" w:colFirst="5" w:colLast="5"/>
            <w:bookmarkStart w:id="1318" w:name="f15r120c5" w:colFirst="6" w:colLast="6"/>
            <w:bookmarkStart w:id="1319" w:name="f15r120c6" w:colFirst="7" w:colLast="7"/>
            <w:bookmarkEnd w:id="1308"/>
            <w:bookmarkEnd w:id="1309"/>
            <w:bookmarkEnd w:id="1310"/>
            <w:bookmarkEnd w:id="1311"/>
            <w:bookmarkEnd w:id="1312"/>
            <w:r w:rsidRPr="006110D2">
              <w:rPr>
                <w:sz w:val="16"/>
              </w:rPr>
              <w:t>Солома озимая и яровая и мякина всякая (не включая стебли</w:t>
            </w:r>
            <w:r>
              <w:rPr>
                <w:sz w:val="16"/>
              </w:rPr>
              <w:t>)</w:t>
            </w:r>
            <w:r w:rsidRPr="006110D2">
              <w:rPr>
                <w:sz w:val="16"/>
              </w:rPr>
              <w:t xml:space="preserve"> кукурузы)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120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359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4 904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5 166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20" w:name="f15r130c1" w:colFirst="2" w:colLast="2"/>
            <w:bookmarkStart w:id="1321" w:name="f15r130c2" w:colFirst="3" w:colLast="3"/>
            <w:bookmarkStart w:id="1322" w:name="f15r130c3" w:colFirst="4" w:colLast="4"/>
            <w:bookmarkStart w:id="1323" w:name="f15r130c4" w:colFirst="5" w:colLast="5"/>
            <w:bookmarkStart w:id="1324" w:name="f15r130c5" w:colFirst="6" w:colLast="6"/>
            <w:bookmarkStart w:id="1325" w:name="f15r130c6" w:colFirst="7" w:colLast="7"/>
            <w:bookmarkEnd w:id="1314"/>
            <w:bookmarkEnd w:id="1315"/>
            <w:bookmarkEnd w:id="1316"/>
            <w:bookmarkEnd w:id="1317"/>
            <w:bookmarkEnd w:id="1318"/>
            <w:bookmarkEnd w:id="1319"/>
            <w:r w:rsidRPr="006110D2">
              <w:rPr>
                <w:sz w:val="16"/>
              </w:rPr>
              <w:t>Плоды и ягоды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130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26" w:name="f15r140c1" w:colFirst="2" w:colLast="2"/>
            <w:bookmarkStart w:id="1327" w:name="f15r140c2" w:colFirst="3" w:colLast="3"/>
            <w:bookmarkStart w:id="1328" w:name="f15r140c3" w:colFirst="4" w:colLast="4"/>
            <w:bookmarkStart w:id="1329" w:name="f15r140c4" w:colFirst="5" w:colLast="5"/>
            <w:bookmarkStart w:id="1330" w:name="f15r140c5" w:colFirst="6" w:colLast="6"/>
            <w:bookmarkStart w:id="1331" w:name="f15r140c6" w:colFirst="7" w:colLast="7"/>
            <w:bookmarkEnd w:id="1320"/>
            <w:bookmarkEnd w:id="1321"/>
            <w:bookmarkEnd w:id="1322"/>
            <w:bookmarkEnd w:id="1323"/>
            <w:bookmarkEnd w:id="1324"/>
            <w:bookmarkEnd w:id="1325"/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140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32" w:name="f15r150c1" w:colFirst="2" w:colLast="2"/>
            <w:bookmarkStart w:id="1333" w:name="f15r150c2" w:colFirst="3" w:colLast="3"/>
            <w:bookmarkStart w:id="1334" w:name="f15r150c3" w:colFirst="4" w:colLast="4"/>
            <w:bookmarkStart w:id="1335" w:name="f15r150c4" w:colFirst="5" w:colLast="5"/>
            <w:bookmarkStart w:id="1336" w:name="f15r150c5" w:colFirst="6" w:colLast="6"/>
            <w:bookmarkStart w:id="1337" w:name="f15r150c6" w:colFirst="7" w:colLast="7"/>
            <w:bookmarkEnd w:id="1326"/>
            <w:bookmarkEnd w:id="1327"/>
            <w:bookmarkEnd w:id="1328"/>
            <w:bookmarkEnd w:id="1329"/>
            <w:bookmarkEnd w:id="1330"/>
            <w:bookmarkEnd w:id="1331"/>
            <w:r w:rsidRPr="006110D2">
              <w:rPr>
                <w:sz w:val="16"/>
              </w:rPr>
              <w:t>Силос всех видов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150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10 947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7 854</w:t>
            </w:r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365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13 520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38" w:name="f15r160c1" w:colFirst="2" w:colLast="2"/>
            <w:bookmarkStart w:id="1339" w:name="f15r160c2" w:colFirst="3" w:colLast="3"/>
            <w:bookmarkStart w:id="1340" w:name="f15r160c3" w:colFirst="4" w:colLast="4"/>
            <w:bookmarkStart w:id="1341" w:name="f15r160c4" w:colFirst="5" w:colLast="5"/>
            <w:bookmarkStart w:id="1342" w:name="f15r160c5" w:colFirst="6" w:colLast="6"/>
            <w:bookmarkStart w:id="1343" w:name="f15r160c6" w:colFirst="7" w:colLast="7"/>
            <w:bookmarkEnd w:id="1332"/>
            <w:bookmarkEnd w:id="1333"/>
            <w:bookmarkEnd w:id="1334"/>
            <w:bookmarkEnd w:id="1335"/>
            <w:bookmarkEnd w:id="1336"/>
            <w:bookmarkEnd w:id="1337"/>
            <w:r w:rsidRPr="006110D2">
              <w:rPr>
                <w:sz w:val="16"/>
              </w:rPr>
              <w:t>Сенаж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160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4 026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13 906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10 004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44" w:name="f15r170c1" w:colFirst="2" w:colLast="2"/>
            <w:bookmarkStart w:id="1345" w:name="f15r170c2" w:colFirst="3" w:colLast="3"/>
            <w:bookmarkStart w:id="1346" w:name="f15r170c3" w:colFirst="4" w:colLast="4"/>
            <w:bookmarkStart w:id="1347" w:name="f15r170c4" w:colFirst="5" w:colLast="5"/>
            <w:bookmarkStart w:id="1348" w:name="f15r170c5" w:colFirst="6" w:colLast="6"/>
            <w:bookmarkEnd w:id="1338"/>
            <w:bookmarkEnd w:id="1339"/>
            <w:bookmarkEnd w:id="1340"/>
            <w:bookmarkEnd w:id="1341"/>
            <w:bookmarkEnd w:id="1342"/>
            <w:bookmarkEnd w:id="1343"/>
            <w:r w:rsidRPr="006110D2">
              <w:rPr>
                <w:sz w:val="16"/>
              </w:rPr>
              <w:t>Мука, крупа, отруби и другие продукты переработки зерна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170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511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511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49" w:name="f15r170c6"/>
            <w:bookmarkEnd w:id="1349"/>
            <w:r w:rsidRPr="00626B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50" w:name="f15r190c1" w:colFirst="2" w:colLast="2"/>
            <w:bookmarkStart w:id="1351" w:name="f15r190c2" w:colFirst="3" w:colLast="3"/>
            <w:bookmarkStart w:id="1352" w:name="f15r190c3" w:colFirst="4" w:colLast="4"/>
            <w:bookmarkStart w:id="1353" w:name="f15r190c4" w:colFirst="5" w:colLast="5"/>
            <w:bookmarkStart w:id="1354" w:name="f15r190c5" w:colFirst="6" w:colLast="6"/>
            <w:bookmarkEnd w:id="1344"/>
            <w:bookmarkEnd w:id="1345"/>
            <w:bookmarkEnd w:id="1346"/>
            <w:bookmarkEnd w:id="1347"/>
            <w:bookmarkEnd w:id="1348"/>
            <w:r w:rsidRPr="006110D2">
              <w:rPr>
                <w:sz w:val="16"/>
              </w:rPr>
              <w:t>Комбикорм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190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1 620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1 530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55" w:name="f15r190c6"/>
            <w:bookmarkEnd w:id="1355"/>
            <w:r w:rsidRPr="00626B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56" w:name="f15r200c1" w:colFirst="2" w:colLast="2"/>
            <w:bookmarkStart w:id="1357" w:name="f15r200c2" w:colFirst="3" w:colLast="3"/>
            <w:bookmarkStart w:id="1358" w:name="f15r200c3" w:colFirst="4" w:colLast="4"/>
            <w:bookmarkStart w:id="1359" w:name="f15r200c4" w:colFirst="5" w:colLast="5"/>
            <w:bookmarkStart w:id="1360" w:name="f15r200c5" w:colFirst="6" w:colLast="6"/>
            <w:bookmarkStart w:id="1361" w:name="f15r200c6" w:colFirst="7" w:colLast="7"/>
            <w:bookmarkEnd w:id="1350"/>
            <w:bookmarkEnd w:id="1351"/>
            <w:bookmarkEnd w:id="1352"/>
            <w:bookmarkEnd w:id="1353"/>
            <w:bookmarkEnd w:id="1354"/>
            <w:r w:rsidRPr="006110D2">
              <w:rPr>
                <w:sz w:val="16"/>
              </w:rPr>
              <w:t>Масло растительное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200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62" w:name="f15r220c1" w:colFirst="2" w:colLast="2"/>
            <w:bookmarkStart w:id="1363" w:name="f15r220c2" w:colFirst="3" w:colLast="3"/>
            <w:bookmarkStart w:id="1364" w:name="f15r220c3" w:colFirst="4" w:colLast="4"/>
            <w:bookmarkStart w:id="1365" w:name="f15r220c4" w:colFirst="5" w:colLast="5"/>
            <w:bookmarkStart w:id="1366" w:name="f15r220c5" w:colFirst="6" w:colLast="6"/>
            <w:bookmarkStart w:id="1367" w:name="f15r220c6" w:colFirst="7" w:colLast="7"/>
            <w:bookmarkEnd w:id="1356"/>
            <w:bookmarkEnd w:id="1357"/>
            <w:bookmarkEnd w:id="1358"/>
            <w:bookmarkEnd w:id="1359"/>
            <w:bookmarkEnd w:id="1360"/>
            <w:bookmarkEnd w:id="1361"/>
            <w:r w:rsidRPr="006110D2">
              <w:rPr>
                <w:sz w:val="16"/>
              </w:rPr>
              <w:t>Мясо и сало (включая субпродукты) в убойном весе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220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68" w:name="f15r230c2" w:colFirst="3" w:colLast="3"/>
            <w:bookmarkStart w:id="1369" w:name="f15r230c3" w:colFirst="4" w:colLast="4"/>
            <w:bookmarkStart w:id="1370" w:name="f15r230c4" w:colFirst="5" w:colLast="5"/>
            <w:bookmarkStart w:id="1371" w:name="f15r230c5" w:colFirst="6" w:colLast="6"/>
            <w:bookmarkStart w:id="1372" w:name="f15r230c6" w:colFirst="7" w:colLast="7"/>
            <w:bookmarkEnd w:id="1362"/>
            <w:bookmarkEnd w:id="1363"/>
            <w:bookmarkEnd w:id="1364"/>
            <w:bookmarkEnd w:id="1365"/>
            <w:bookmarkEnd w:id="1366"/>
            <w:bookmarkEnd w:id="1367"/>
            <w:r w:rsidRPr="006110D2">
              <w:rPr>
                <w:sz w:val="16"/>
              </w:rPr>
              <w:t>Молоко всякое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230</w:t>
            </w:r>
          </w:p>
        </w:tc>
        <w:tc>
          <w:tcPr>
            <w:tcW w:w="1168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73" w:name="f15r230c1"/>
            <w:bookmarkEnd w:id="1373"/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89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6 735</w:t>
            </w: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6 738</w:t>
            </w: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5 807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74" w:name="f15r250c1" w:colFirst="2" w:colLast="2"/>
            <w:bookmarkStart w:id="1375" w:name="f15r250c2" w:colFirst="3" w:colLast="3"/>
            <w:bookmarkStart w:id="1376" w:name="f15r250c3" w:colFirst="4" w:colLast="4"/>
            <w:bookmarkStart w:id="1377" w:name="f15r250c4" w:colFirst="5" w:colLast="5"/>
            <w:bookmarkStart w:id="1378" w:name="f15r250c5" w:colFirst="6" w:colLast="6"/>
            <w:bookmarkStart w:id="1379" w:name="f15r250c6" w:colFirst="7" w:colLast="7"/>
            <w:bookmarkEnd w:id="1368"/>
            <w:bookmarkEnd w:id="1369"/>
            <w:bookmarkEnd w:id="1370"/>
            <w:bookmarkEnd w:id="1371"/>
            <w:bookmarkEnd w:id="1372"/>
            <w:r w:rsidRPr="006110D2">
              <w:rPr>
                <w:sz w:val="16"/>
              </w:rPr>
              <w:t>Масло животное в натуре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250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80" w:name="f15r260c1" w:colFirst="2" w:colLast="2"/>
            <w:bookmarkStart w:id="1381" w:name="f15r260c2" w:colFirst="3" w:colLast="3"/>
            <w:bookmarkStart w:id="1382" w:name="f15r260c3" w:colFirst="4" w:colLast="4"/>
            <w:bookmarkStart w:id="1383" w:name="f15r260c4" w:colFirst="5" w:colLast="5"/>
            <w:bookmarkStart w:id="1384" w:name="f15r260c5" w:colFirst="6" w:colLast="6"/>
            <w:bookmarkStart w:id="1385" w:name="f15r260c6" w:colFirst="7" w:colLast="7"/>
            <w:bookmarkEnd w:id="1374"/>
            <w:bookmarkEnd w:id="1375"/>
            <w:bookmarkEnd w:id="1376"/>
            <w:bookmarkEnd w:id="1377"/>
            <w:bookmarkEnd w:id="1378"/>
            <w:bookmarkEnd w:id="1379"/>
            <w:r w:rsidRPr="006110D2">
              <w:rPr>
                <w:sz w:val="16"/>
              </w:rPr>
              <w:t>Шерсть всякая, физический вес в ц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260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86" w:name="f15r270c1" w:colFirst="2" w:colLast="2"/>
            <w:bookmarkStart w:id="1387" w:name="f15r270c2" w:colFirst="3" w:colLast="3"/>
            <w:bookmarkStart w:id="1388" w:name="f15r270c3" w:colFirst="4" w:colLast="4"/>
            <w:bookmarkStart w:id="1389" w:name="f15r270c4" w:colFirst="5" w:colLast="5"/>
            <w:bookmarkStart w:id="1390" w:name="f15r270c5" w:colFirst="6" w:colLast="6"/>
            <w:bookmarkStart w:id="1391" w:name="f15r270c6" w:colFirst="7" w:colLast="7"/>
            <w:bookmarkEnd w:id="1380"/>
            <w:bookmarkEnd w:id="1381"/>
            <w:bookmarkEnd w:id="1382"/>
            <w:bookmarkEnd w:id="1383"/>
            <w:bookmarkEnd w:id="1384"/>
            <w:bookmarkEnd w:id="1385"/>
            <w:r w:rsidRPr="006110D2">
              <w:rPr>
                <w:sz w:val="16"/>
              </w:rPr>
              <w:t>Яйца всех видов птицы, тыс. штук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270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92" w:name="f15r280c1" w:colFirst="2" w:colLast="2"/>
            <w:bookmarkStart w:id="1393" w:name="f15r280c2" w:colFirst="3" w:colLast="3"/>
            <w:bookmarkStart w:id="1394" w:name="f15r280c3" w:colFirst="4" w:colLast="4"/>
            <w:bookmarkStart w:id="1395" w:name="f15r280c4" w:colFirst="5" w:colLast="5"/>
            <w:bookmarkStart w:id="1396" w:name="f15r280c5" w:colFirst="6" w:colLast="6"/>
            <w:bookmarkStart w:id="1397" w:name="f15r280c6" w:colFirst="7" w:colLast="7"/>
            <w:bookmarkEnd w:id="1386"/>
            <w:bookmarkEnd w:id="1387"/>
            <w:bookmarkEnd w:id="1388"/>
            <w:bookmarkEnd w:id="1389"/>
            <w:bookmarkEnd w:id="1390"/>
            <w:bookmarkEnd w:id="1391"/>
            <w:r w:rsidRPr="006110D2">
              <w:rPr>
                <w:sz w:val="16"/>
              </w:rPr>
              <w:t>Мед, ц.</w:t>
            </w:r>
          </w:p>
        </w:tc>
        <w:tc>
          <w:tcPr>
            <w:tcW w:w="567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280</w:t>
            </w:r>
          </w:p>
        </w:tc>
        <w:tc>
          <w:tcPr>
            <w:tcW w:w="1168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tcBorders>
              <w:bottom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398" w:name="f15r290c1" w:colFirst="2" w:colLast="2"/>
            <w:bookmarkStart w:id="1399" w:name="f15r290c2" w:colFirst="3" w:colLast="3"/>
            <w:bookmarkStart w:id="1400" w:name="f15r290c3" w:colFirst="4" w:colLast="4"/>
            <w:bookmarkStart w:id="1401" w:name="f15r290c4" w:colFirst="5" w:colLast="5"/>
            <w:bookmarkStart w:id="1402" w:name="f15r290c5" w:colFirst="6" w:colLast="6"/>
            <w:bookmarkStart w:id="1403" w:name="f15r290c6" w:colFirst="7" w:colLast="7"/>
            <w:bookmarkEnd w:id="1392"/>
            <w:bookmarkEnd w:id="1393"/>
            <w:bookmarkEnd w:id="1394"/>
            <w:bookmarkEnd w:id="1395"/>
            <w:bookmarkEnd w:id="1396"/>
            <w:bookmarkEnd w:id="1397"/>
            <w:r w:rsidRPr="006110D2">
              <w:rPr>
                <w:sz w:val="16"/>
              </w:rPr>
              <w:t>Сахар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290</w:t>
            </w:r>
          </w:p>
        </w:tc>
        <w:tc>
          <w:tcPr>
            <w:tcW w:w="1168" w:type="dxa"/>
            <w:tcBorders>
              <w:bottom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64C3" w:rsidRPr="006110D2" w:rsidTr="00B67758">
        <w:trPr>
          <w:trHeight w:hRule="exact" w:val="397"/>
        </w:trPr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bookmarkStart w:id="1404" w:name="f15r295c1" w:colFirst="2" w:colLast="2"/>
            <w:bookmarkStart w:id="1405" w:name="f15r295c2" w:colFirst="3" w:colLast="3"/>
            <w:bookmarkStart w:id="1406" w:name="f15r295c3" w:colFirst="4" w:colLast="4"/>
            <w:bookmarkStart w:id="1407" w:name="f15r295c4" w:colFirst="5" w:colLast="5"/>
            <w:bookmarkStart w:id="1408" w:name="f15r295c5" w:colFirst="6" w:colLast="6"/>
            <w:bookmarkStart w:id="1409" w:name="f15r295c6" w:colFirst="7" w:colLast="7"/>
            <w:bookmarkEnd w:id="1398"/>
            <w:bookmarkEnd w:id="1399"/>
            <w:bookmarkEnd w:id="1400"/>
            <w:bookmarkEnd w:id="1401"/>
            <w:bookmarkEnd w:id="1402"/>
            <w:bookmarkEnd w:id="1403"/>
            <w:r w:rsidRPr="006110D2">
              <w:rPr>
                <w:sz w:val="16"/>
              </w:rPr>
              <w:t>Кожевенное сырье всех видов животных, штук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295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bookmarkEnd w:id="1404"/>
      <w:bookmarkEnd w:id="1405"/>
      <w:bookmarkEnd w:id="1406"/>
      <w:bookmarkEnd w:id="1407"/>
      <w:bookmarkEnd w:id="1408"/>
      <w:bookmarkEnd w:id="1409"/>
      <w:tr w:rsidR="000A64C3" w:rsidRPr="006110D2" w:rsidTr="00B67758">
        <w:trPr>
          <w:cantSplit/>
          <w:trHeight w:val="288"/>
        </w:trPr>
        <w:tc>
          <w:tcPr>
            <w:tcW w:w="68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r w:rsidRPr="006110D2">
              <w:rPr>
                <w:sz w:val="16"/>
              </w:rPr>
              <w:t>*Из строки 110, гр.6 в том числе продано работникам организации (296)</w:t>
            </w:r>
            <w:r w:rsidRPr="006110D2">
              <w:rPr>
                <w:sz w:val="18"/>
                <w:szCs w:val="18"/>
              </w:rPr>
              <w:t xml:space="preserve">         </w:t>
            </w:r>
            <w:r w:rsidRPr="006110D2">
              <w:rPr>
                <w:b/>
                <w:sz w:val="18"/>
                <w:szCs w:val="18"/>
              </w:rPr>
              <w:t xml:space="preserve">    </w:t>
            </w:r>
            <w:bookmarkStart w:id="1410" w:name="f15r296c1"/>
            <w:bookmarkEnd w:id="1410"/>
            <w:r w:rsidRPr="006110D2">
              <w:rPr>
                <w:b/>
                <w:sz w:val="18"/>
                <w:szCs w:val="18"/>
              </w:rPr>
              <w:t xml:space="preserve"> </w:t>
            </w:r>
            <w:r w:rsidRPr="006110D2">
              <w:rPr>
                <w:sz w:val="16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</w:tr>
      <w:tr w:rsidR="000A64C3" w:rsidRPr="006110D2" w:rsidTr="00B67758">
        <w:trPr>
          <w:cantSplit/>
          <w:trHeight w:val="275"/>
        </w:trPr>
        <w:tc>
          <w:tcPr>
            <w:tcW w:w="68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r w:rsidRPr="006110D2">
              <w:rPr>
                <w:sz w:val="16"/>
              </w:rPr>
              <w:t>*Из строки 170, гр.6 в том числе продано работникам организации(297)</w:t>
            </w:r>
            <w:r w:rsidRPr="006110D2">
              <w:rPr>
                <w:sz w:val="18"/>
                <w:szCs w:val="18"/>
              </w:rPr>
              <w:t xml:space="preserve">         </w:t>
            </w:r>
            <w:r w:rsidRPr="006110D2">
              <w:rPr>
                <w:b/>
                <w:sz w:val="18"/>
                <w:szCs w:val="18"/>
              </w:rPr>
              <w:t xml:space="preserve">     </w:t>
            </w:r>
            <w:bookmarkStart w:id="1411" w:name="f15r297c1"/>
            <w:bookmarkEnd w:id="1411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</w:tr>
      <w:tr w:rsidR="000A64C3" w:rsidRPr="006110D2" w:rsidTr="00B67758">
        <w:trPr>
          <w:cantSplit/>
          <w:trHeight w:val="274"/>
        </w:trPr>
        <w:tc>
          <w:tcPr>
            <w:tcW w:w="68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rPr>
                <w:sz w:val="16"/>
              </w:rPr>
            </w:pPr>
            <w:r w:rsidRPr="006110D2">
              <w:rPr>
                <w:sz w:val="16"/>
              </w:rPr>
              <w:t>*Из строки 190, гр.6 в том числе продано работникам организации(298)</w:t>
            </w:r>
            <w:r w:rsidRPr="006110D2">
              <w:rPr>
                <w:sz w:val="18"/>
                <w:szCs w:val="18"/>
              </w:rPr>
              <w:t xml:space="preserve">         </w:t>
            </w:r>
            <w:r w:rsidRPr="006110D2">
              <w:rPr>
                <w:b/>
                <w:sz w:val="18"/>
                <w:szCs w:val="18"/>
              </w:rPr>
              <w:t xml:space="preserve">     </w:t>
            </w:r>
            <w:bookmarkStart w:id="1412" w:name="f15r298c1"/>
            <w:bookmarkEnd w:id="141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right"/>
              <w:rPr>
                <w:sz w:val="16"/>
              </w:rPr>
            </w:pPr>
          </w:p>
        </w:tc>
      </w:tr>
    </w:tbl>
    <w:p w:rsidR="000A64C3" w:rsidRPr="00B75DE2" w:rsidRDefault="000A64C3" w:rsidP="000A64C3">
      <w:pPr>
        <w:pStyle w:val="1"/>
        <w:keepNext w:val="0"/>
        <w:widowControl w:val="0"/>
        <w:jc w:val="right"/>
        <w:rPr>
          <w:sz w:val="20"/>
          <w:u w:val="single"/>
        </w:rPr>
      </w:pPr>
      <w:r w:rsidRPr="006110D2">
        <w:rPr>
          <w:sz w:val="16"/>
        </w:rPr>
        <w:br w:type="page"/>
      </w:r>
      <w:r w:rsidRPr="00B75DE2">
        <w:rPr>
          <w:sz w:val="20"/>
          <w:u w:val="single"/>
        </w:rPr>
        <w:t>Форма № 15-АПК лист 2</w:t>
      </w:r>
    </w:p>
    <w:p w:rsidR="000A64C3" w:rsidRPr="006110D2" w:rsidRDefault="000A64C3" w:rsidP="000A64C3">
      <w:pPr>
        <w:widowControl w:val="0"/>
        <w:ind w:firstLine="284"/>
      </w:pPr>
      <w:r w:rsidRPr="006110D2">
        <w:rPr>
          <w:b/>
          <w:sz w:val="18"/>
          <w:szCs w:val="18"/>
        </w:rPr>
        <w:t>ПРОДУКЦИИ</w:t>
      </w:r>
      <w:r w:rsidRPr="006110D2">
        <w:rPr>
          <w:sz w:val="16"/>
        </w:rPr>
        <w:t xml:space="preserve"> </w:t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6110D2">
        <w:rPr>
          <w:sz w:val="16"/>
        </w:rPr>
        <w:tab/>
      </w:r>
      <w:r w:rsidRPr="00C45947">
        <w:rPr>
          <w:sz w:val="18"/>
          <w:szCs w:val="18"/>
        </w:rPr>
        <w:tab/>
        <w:t>(в тоннах)</w:t>
      </w:r>
    </w:p>
    <w:tbl>
      <w:tblPr>
        <w:tblW w:w="105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304"/>
        <w:gridCol w:w="1275"/>
        <w:gridCol w:w="1276"/>
        <w:gridCol w:w="1276"/>
        <w:gridCol w:w="1134"/>
        <w:gridCol w:w="1276"/>
        <w:gridCol w:w="1242"/>
        <w:gridCol w:w="1232"/>
      </w:tblGrid>
      <w:tr w:rsidR="000A64C3" w:rsidRPr="006110D2" w:rsidTr="00B67758">
        <w:trPr>
          <w:cantSplit/>
          <w:trHeight w:hRule="exact" w:val="284"/>
        </w:trPr>
        <w:tc>
          <w:tcPr>
            <w:tcW w:w="10554" w:type="dxa"/>
            <w:gridSpan w:val="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Расход</w:t>
            </w:r>
          </w:p>
        </w:tc>
      </w:tr>
      <w:tr w:rsidR="000A64C3" w:rsidRPr="006110D2" w:rsidTr="00B67758">
        <w:trPr>
          <w:cantSplit/>
          <w:trHeight w:hRule="exact" w:val="284"/>
        </w:trPr>
        <w:tc>
          <w:tcPr>
            <w:tcW w:w="539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0015" w:type="dxa"/>
            <w:gridSpan w:val="8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в том числе</w:t>
            </w:r>
          </w:p>
        </w:tc>
      </w:tr>
      <w:tr w:rsidR="000A64C3" w:rsidRPr="006110D2" w:rsidTr="00B67758">
        <w:trPr>
          <w:cantSplit/>
          <w:trHeight w:val="1035"/>
        </w:trPr>
        <w:tc>
          <w:tcPr>
            <w:tcW w:w="53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0A64C3" w:rsidRPr="006110D2" w:rsidRDefault="000A64C3" w:rsidP="00870BDD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из графы 6 продано</w:t>
            </w:r>
            <w:r w:rsidR="00870BDD">
              <w:rPr>
                <w:sz w:val="16"/>
              </w:rPr>
              <w:t xml:space="preserve"> </w:t>
            </w:r>
            <w:r w:rsidRPr="006110D2">
              <w:rPr>
                <w:sz w:val="16"/>
              </w:rPr>
              <w:t>за пределы республики</w:t>
            </w:r>
          </w:p>
        </w:tc>
        <w:tc>
          <w:tcPr>
            <w:tcW w:w="1275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на корм скоту и птице</w:t>
            </w:r>
          </w:p>
        </w:tc>
        <w:tc>
          <w:tcPr>
            <w:tcW w:w="1276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на семена</w:t>
            </w:r>
          </w:p>
        </w:tc>
        <w:tc>
          <w:tcPr>
            <w:tcW w:w="1276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выдано в порядке оплаты труда</w:t>
            </w:r>
          </w:p>
        </w:tc>
        <w:tc>
          <w:tcPr>
            <w:tcW w:w="1134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 xml:space="preserve">передано </w:t>
            </w:r>
          </w:p>
          <w:p w:rsidR="000A64C3" w:rsidRPr="006110D2" w:rsidRDefault="000A64C3" w:rsidP="00870BDD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в переработку</w:t>
            </w:r>
            <w:r>
              <w:rPr>
                <w:sz w:val="16"/>
              </w:rPr>
              <w:t>, зерно на плющение</w:t>
            </w:r>
          </w:p>
        </w:tc>
        <w:tc>
          <w:tcPr>
            <w:tcW w:w="1276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потери при хранении, принятые за счет  хоз-ва (вкл. естеств. убыль)</w:t>
            </w:r>
          </w:p>
        </w:tc>
        <w:tc>
          <w:tcPr>
            <w:tcW w:w="1242" w:type="dxa"/>
            <w:vAlign w:val="center"/>
          </w:tcPr>
          <w:p w:rsidR="000A64C3" w:rsidRPr="006110D2" w:rsidRDefault="000A64C3" w:rsidP="00870BDD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прочие расходы на хозяйственные нужды</w:t>
            </w:r>
          </w:p>
        </w:tc>
        <w:tc>
          <w:tcPr>
            <w:tcW w:w="1232" w:type="dxa"/>
            <w:tcBorders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наличие на конец года (гр.1+2+3-5)</w:t>
            </w:r>
          </w:p>
        </w:tc>
      </w:tr>
      <w:tr w:rsidR="000A64C3" w:rsidRPr="006110D2" w:rsidTr="00B67758">
        <w:trPr>
          <w:trHeight w:hRule="exact" w:val="227"/>
        </w:trPr>
        <w:tc>
          <w:tcPr>
            <w:tcW w:w="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7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11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13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14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15</w:t>
            </w:r>
          </w:p>
        </w:tc>
        <w:tc>
          <w:tcPr>
            <w:tcW w:w="123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16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tcBorders>
              <w:top w:val="nil"/>
            </w:tcBorders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10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3" w:name="f15r10c7"/>
            <w:bookmarkEnd w:id="1413"/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4" w:name="f15r10c10"/>
            <w:bookmarkEnd w:id="1414"/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5" w:name="f15r10c11"/>
            <w:bookmarkEnd w:id="1415"/>
            <w:r>
              <w:rPr>
                <w:rFonts w:ascii="Times New Roman" w:hAnsi="Times New Roman"/>
                <w:b/>
                <w:sz w:val="18"/>
                <w:szCs w:val="18"/>
              </w:rPr>
              <w:t>296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6" w:name="f15r10c12"/>
            <w:bookmarkEnd w:id="1416"/>
            <w:r>
              <w:rPr>
                <w:rFonts w:ascii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7" w:name="f15r10c13"/>
            <w:bookmarkEnd w:id="1417"/>
            <w:r>
              <w:rPr>
                <w:rFonts w:ascii="Times New Roman" w:hAnsi="Times New Roman"/>
                <w:b/>
                <w:sz w:val="18"/>
                <w:szCs w:val="18"/>
              </w:rPr>
              <w:t>511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8" w:name="f15r10c14"/>
            <w:bookmarkEnd w:id="1418"/>
          </w:p>
        </w:tc>
        <w:tc>
          <w:tcPr>
            <w:tcW w:w="1242" w:type="dxa"/>
            <w:tcBorders>
              <w:top w:val="nil"/>
            </w:tcBorders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19" w:name="f15r10c15"/>
            <w:bookmarkEnd w:id="1419"/>
          </w:p>
        </w:tc>
        <w:tc>
          <w:tcPr>
            <w:tcW w:w="1232" w:type="dxa"/>
            <w:tcBorders>
              <w:top w:val="nil"/>
            </w:tcBorders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0" w:name="f15r10c16"/>
            <w:bookmarkEnd w:id="1420"/>
            <w:r>
              <w:rPr>
                <w:rFonts w:ascii="Times New Roman" w:hAnsi="Times New Roman"/>
                <w:b/>
                <w:sz w:val="18"/>
                <w:szCs w:val="18"/>
              </w:rPr>
              <w:t>1 152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15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1" w:name="f15r15c7"/>
            <w:bookmarkEnd w:id="1421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2" w:name="f15r15c10"/>
            <w:bookmarkEnd w:id="1422"/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3" w:name="f15r15c11"/>
            <w:bookmarkEnd w:id="1423"/>
            <w:r>
              <w:rPr>
                <w:rFonts w:ascii="Times New Roman" w:hAnsi="Times New Roman"/>
                <w:b/>
                <w:sz w:val="18"/>
                <w:szCs w:val="18"/>
              </w:rPr>
              <w:t>124</w:t>
            </w:r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4" w:name="f15r15c12"/>
            <w:bookmarkEnd w:id="1424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5" w:name="f15r15c13"/>
            <w:bookmarkEnd w:id="1425"/>
            <w:r>
              <w:rPr>
                <w:rFonts w:ascii="Times New Roman" w:hAnsi="Times New Roman"/>
                <w:b/>
                <w:sz w:val="18"/>
                <w:szCs w:val="18"/>
              </w:rPr>
              <w:t>68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6" w:name="f15r15c14"/>
            <w:bookmarkEnd w:id="1426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7" w:name="f15r15c15"/>
            <w:bookmarkEnd w:id="1427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8" w:name="f15r15c16"/>
            <w:bookmarkEnd w:id="1428"/>
            <w:r>
              <w:rPr>
                <w:rFonts w:ascii="Times New Roman" w:hAnsi="Times New Roman"/>
                <w:b/>
                <w:sz w:val="18"/>
                <w:szCs w:val="18"/>
              </w:rPr>
              <w:t>92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16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29" w:name="f15r16c7"/>
            <w:bookmarkEnd w:id="1429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0" w:name="f15r16c10"/>
            <w:bookmarkEnd w:id="1430"/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1" w:name="f15r16c11"/>
            <w:bookmarkEnd w:id="1431"/>
            <w:r>
              <w:rPr>
                <w:rFonts w:ascii="Times New Roman" w:hAnsi="Times New Roman"/>
                <w:b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2" w:name="f15r16c12"/>
            <w:bookmarkEnd w:id="1432"/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3" w:name="f15r16c13"/>
            <w:bookmarkEnd w:id="1433"/>
            <w:r>
              <w:rPr>
                <w:rFonts w:ascii="Times New Roman" w:hAnsi="Times New Roman"/>
                <w:b/>
                <w:sz w:val="18"/>
                <w:szCs w:val="18"/>
              </w:rPr>
              <w:t>33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4" w:name="f15r16c14"/>
            <w:bookmarkEnd w:id="1434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5" w:name="f15r16c15"/>
            <w:bookmarkEnd w:id="1435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6" w:name="f15r16c16"/>
            <w:bookmarkEnd w:id="1436"/>
            <w:r>
              <w:rPr>
                <w:rFonts w:ascii="Times New Roman" w:hAnsi="Times New Roman"/>
                <w:b/>
                <w:sz w:val="18"/>
                <w:szCs w:val="18"/>
              </w:rPr>
              <w:t>157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7" w:name="f15r20c7"/>
            <w:bookmarkEnd w:id="1437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8" w:name="f15r20c10"/>
            <w:bookmarkEnd w:id="1438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39" w:name="f15r20c11"/>
            <w:bookmarkEnd w:id="1439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0" w:name="f15r20c12"/>
            <w:bookmarkEnd w:id="1440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1" w:name="f15r20c13"/>
            <w:bookmarkEnd w:id="1441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2" w:name="f15r20c14"/>
            <w:bookmarkEnd w:id="1442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3" w:name="f15r20c15"/>
            <w:bookmarkEnd w:id="1443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4" w:name="f15r20c16"/>
            <w:bookmarkEnd w:id="1444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30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5" w:name="f15r30c7"/>
            <w:bookmarkEnd w:id="1445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6" w:name="f15r30c10"/>
            <w:bookmarkEnd w:id="1446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7" w:name="f15r30c11"/>
            <w:bookmarkEnd w:id="1447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8" w:name="f15r30c12"/>
            <w:bookmarkEnd w:id="1448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49" w:name="f15r30c13"/>
            <w:bookmarkEnd w:id="1449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0" w:name="f15r30c14"/>
            <w:bookmarkEnd w:id="1450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1" w:name="f15r30c15"/>
            <w:bookmarkEnd w:id="1451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2" w:name="f15r30c16"/>
            <w:bookmarkEnd w:id="1452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40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3" w:name="f15r40c7"/>
            <w:bookmarkEnd w:id="1453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4" w:name="f15r40c10"/>
            <w:bookmarkEnd w:id="1454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5" w:name="f15r40c11"/>
            <w:bookmarkEnd w:id="1455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6" w:name="f15r40c12"/>
            <w:bookmarkEnd w:id="1456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7" w:name="f15r40c13"/>
            <w:bookmarkEnd w:id="1457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8" w:name="f15r40c14"/>
            <w:bookmarkEnd w:id="1458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59" w:name="f15r40c15"/>
            <w:bookmarkEnd w:id="1459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0" w:name="f15r40c16"/>
            <w:bookmarkEnd w:id="1460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50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1" w:name="f15r50c7"/>
            <w:bookmarkEnd w:id="1461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2" w:name="f15r50c10"/>
            <w:bookmarkEnd w:id="1462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3" w:name="f15r50c11"/>
            <w:bookmarkEnd w:id="1463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4" w:name="f15r50c12"/>
            <w:bookmarkEnd w:id="1464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5" w:name="f15r50c13"/>
            <w:bookmarkEnd w:id="1465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6" w:name="f15r50c14"/>
            <w:bookmarkEnd w:id="1466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7" w:name="f15r50c15"/>
            <w:bookmarkEnd w:id="1467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8" w:name="f15r50c16"/>
            <w:bookmarkEnd w:id="1468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60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69" w:name="f15r60c7"/>
            <w:bookmarkEnd w:id="1469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0" w:name="f15r60c10"/>
            <w:bookmarkEnd w:id="1470"/>
            <w:r>
              <w:rPr>
                <w:rFonts w:ascii="Times New Roman" w:hAnsi="Times New Roman"/>
                <w:b/>
                <w:sz w:val="18"/>
                <w:szCs w:val="18"/>
              </w:rPr>
              <w:t>1 237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1" w:name="f15r60c11"/>
            <w:bookmarkEnd w:id="1471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2" w:name="f15r60c12"/>
            <w:bookmarkEnd w:id="1472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3" w:name="f15r60c13"/>
            <w:bookmarkEnd w:id="1473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4" w:name="f15r60c14"/>
            <w:bookmarkEnd w:id="1474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5" w:name="f15r60c15"/>
            <w:bookmarkEnd w:id="1475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6" w:name="f15r60c16"/>
            <w:bookmarkEnd w:id="1476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70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7" w:name="f15r70c7"/>
            <w:bookmarkEnd w:id="1477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8" w:name="f15r70c10"/>
            <w:bookmarkEnd w:id="1478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79" w:name="f15r70c11"/>
            <w:bookmarkEnd w:id="1479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0" w:name="f15r70c12"/>
            <w:bookmarkEnd w:id="1480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1" w:name="f15r70c13"/>
            <w:bookmarkEnd w:id="1481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2" w:name="f15r70c14"/>
            <w:bookmarkEnd w:id="1482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3" w:name="f15r70c15"/>
            <w:bookmarkEnd w:id="1483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4" w:name="f15r70c16"/>
            <w:bookmarkEnd w:id="1484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80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5" w:name="f15r80c7"/>
            <w:bookmarkEnd w:id="1485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6" w:name="f15r80c10"/>
            <w:bookmarkEnd w:id="1486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7" w:name="f15r80c11"/>
            <w:bookmarkEnd w:id="1487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8" w:name="f15r80c12"/>
            <w:bookmarkEnd w:id="1488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89" w:name="f15r80c13"/>
            <w:bookmarkEnd w:id="1489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0" w:name="f15r80c14"/>
            <w:bookmarkEnd w:id="1490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1" w:name="f15r80c15"/>
            <w:bookmarkEnd w:id="1491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2" w:name="f15r80c16"/>
            <w:bookmarkEnd w:id="1492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90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3" w:name="f15r90c7"/>
            <w:bookmarkEnd w:id="1493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4" w:name="f15r90c10"/>
            <w:bookmarkEnd w:id="1494"/>
          </w:p>
        </w:tc>
        <w:tc>
          <w:tcPr>
            <w:tcW w:w="1276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5" w:name="f15r90c11"/>
            <w:bookmarkEnd w:id="1495"/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6" w:name="f15r90c12"/>
            <w:bookmarkEnd w:id="1496"/>
          </w:p>
        </w:tc>
        <w:tc>
          <w:tcPr>
            <w:tcW w:w="1134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7" w:name="f15r90c13"/>
            <w:bookmarkEnd w:id="1497"/>
            <w:r>
              <w:rPr>
                <w:rFonts w:ascii="Times New Roman" w:hAnsi="Times New Roman"/>
                <w:b/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8" w:name="f15r90c14"/>
            <w:bookmarkEnd w:id="1498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99" w:name="f15r90c15"/>
            <w:bookmarkEnd w:id="1499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0" w:name="f15r90c16"/>
            <w:bookmarkEnd w:id="1500"/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110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1" w:name="f15r110c7"/>
            <w:bookmarkEnd w:id="1501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2" w:name="f15r110c10"/>
            <w:bookmarkEnd w:id="1502"/>
            <w:r>
              <w:rPr>
                <w:rFonts w:ascii="Times New Roman" w:hAnsi="Times New Roman"/>
                <w:b/>
                <w:sz w:val="18"/>
                <w:szCs w:val="18"/>
              </w:rPr>
              <w:t>1 162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3" w:name="f15r110c12"/>
            <w:bookmarkEnd w:id="1503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4" w:name="f15r110c13"/>
            <w:bookmarkEnd w:id="1504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5" w:name="f15r110c14"/>
            <w:bookmarkEnd w:id="1505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6" w:name="f15r110c15"/>
            <w:bookmarkEnd w:id="1506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7" w:name="f15r110c16"/>
            <w:bookmarkEnd w:id="1507"/>
            <w:r>
              <w:rPr>
                <w:rFonts w:ascii="Times New Roman" w:hAnsi="Times New Roman"/>
                <w:b/>
                <w:sz w:val="18"/>
                <w:szCs w:val="18"/>
              </w:rPr>
              <w:t>51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120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8" w:name="f15r120c7"/>
            <w:bookmarkEnd w:id="1508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09" w:name="f15r120c10"/>
            <w:bookmarkEnd w:id="1509"/>
            <w:r>
              <w:rPr>
                <w:rFonts w:ascii="Times New Roman" w:hAnsi="Times New Roman"/>
                <w:b/>
                <w:sz w:val="18"/>
                <w:szCs w:val="18"/>
              </w:rPr>
              <w:t>597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0" w:name="f15r120c12"/>
            <w:bookmarkEnd w:id="1510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1" w:name="f15r120c13"/>
            <w:bookmarkEnd w:id="1511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2" w:name="f15r120c14"/>
            <w:bookmarkEnd w:id="1512"/>
          </w:p>
        </w:tc>
        <w:tc>
          <w:tcPr>
            <w:tcW w:w="124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3" w:name="f15r120c15"/>
            <w:bookmarkEnd w:id="1513"/>
            <w:r>
              <w:rPr>
                <w:rFonts w:ascii="Times New Roman" w:hAnsi="Times New Roman"/>
                <w:b/>
                <w:sz w:val="18"/>
                <w:szCs w:val="18"/>
              </w:rPr>
              <w:t>4 569</w:t>
            </w:r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4" w:name="f15r120c16"/>
            <w:bookmarkEnd w:id="1514"/>
            <w:r>
              <w:rPr>
                <w:rFonts w:ascii="Times New Roman" w:hAnsi="Times New Roman"/>
                <w:b/>
                <w:sz w:val="18"/>
                <w:szCs w:val="18"/>
              </w:rPr>
              <w:t>97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130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5" w:name="f15r130c7"/>
            <w:bookmarkEnd w:id="1515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6" w:name="f15r130c10"/>
            <w:bookmarkEnd w:id="1516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7" w:name="f15r130c12"/>
            <w:bookmarkEnd w:id="1517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8" w:name="f15r130c13"/>
            <w:bookmarkEnd w:id="1518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19" w:name="f15r130c14"/>
            <w:bookmarkEnd w:id="1519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0" w:name="f15r130c15"/>
            <w:bookmarkEnd w:id="1520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1" w:name="f15r130c16"/>
            <w:bookmarkEnd w:id="1521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140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2" w:name="f15r140c7"/>
            <w:bookmarkEnd w:id="1522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3" w:name="f15r140c10"/>
            <w:bookmarkEnd w:id="1523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4" w:name="f15r140c12"/>
            <w:bookmarkEnd w:id="1524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5" w:name="f15r140c13"/>
            <w:bookmarkEnd w:id="1525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6" w:name="f15r140c14"/>
            <w:bookmarkEnd w:id="1526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7" w:name="f15r140c15"/>
            <w:bookmarkEnd w:id="1527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8" w:name="f15r140c16"/>
            <w:bookmarkEnd w:id="1528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150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29" w:name="f15r150c7"/>
            <w:bookmarkEnd w:id="1529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0" w:name="f15r150c10"/>
            <w:bookmarkEnd w:id="1530"/>
            <w:r>
              <w:rPr>
                <w:rFonts w:ascii="Times New Roman" w:hAnsi="Times New Roman"/>
                <w:b/>
                <w:sz w:val="18"/>
                <w:szCs w:val="18"/>
              </w:rPr>
              <w:t>13 520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1" w:name="f15r150c12"/>
            <w:bookmarkEnd w:id="1531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2" w:name="f15r150c13"/>
            <w:bookmarkEnd w:id="1532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3" w:name="f15r150c14"/>
            <w:bookmarkEnd w:id="1533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4" w:name="f15r150c15"/>
            <w:bookmarkEnd w:id="1534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5" w:name="f15r150c16"/>
            <w:bookmarkEnd w:id="1535"/>
            <w:r>
              <w:rPr>
                <w:rFonts w:ascii="Times New Roman" w:hAnsi="Times New Roman"/>
                <w:b/>
                <w:sz w:val="18"/>
                <w:szCs w:val="18"/>
              </w:rPr>
              <w:t>5 646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160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6" w:name="f15r160c7"/>
            <w:bookmarkEnd w:id="1536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7" w:name="f15r160c10"/>
            <w:bookmarkEnd w:id="1537"/>
            <w:r>
              <w:rPr>
                <w:rFonts w:ascii="Times New Roman" w:hAnsi="Times New Roman"/>
                <w:b/>
                <w:sz w:val="18"/>
                <w:szCs w:val="18"/>
              </w:rPr>
              <w:t>10 004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8" w:name="f15r160c12"/>
            <w:bookmarkEnd w:id="1538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39" w:name="f15r160c13"/>
            <w:bookmarkEnd w:id="1539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0" w:name="f15r160c14"/>
            <w:bookmarkEnd w:id="1540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1" w:name="f15r160c15"/>
            <w:bookmarkEnd w:id="1541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2" w:name="f15r160c16"/>
            <w:bookmarkEnd w:id="1542"/>
            <w:r>
              <w:rPr>
                <w:rFonts w:ascii="Times New Roman" w:hAnsi="Times New Roman"/>
                <w:b/>
                <w:sz w:val="18"/>
                <w:szCs w:val="18"/>
              </w:rPr>
              <w:t>7 928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170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3" w:name="f15r170c7"/>
            <w:bookmarkEnd w:id="1543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4" w:name="f15r170c10"/>
            <w:bookmarkEnd w:id="1544"/>
            <w:r>
              <w:rPr>
                <w:rFonts w:ascii="Times New Roman" w:hAnsi="Times New Roman"/>
                <w:b/>
                <w:sz w:val="18"/>
                <w:szCs w:val="18"/>
              </w:rPr>
              <w:t>511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5" w:name="f15r170c12"/>
            <w:bookmarkEnd w:id="1545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6" w:name="f15r170c13"/>
            <w:bookmarkEnd w:id="1546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7" w:name="f15r170c14"/>
            <w:bookmarkEnd w:id="1547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8" w:name="f15r170c15"/>
            <w:bookmarkEnd w:id="1548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49" w:name="f15r170c16"/>
            <w:bookmarkEnd w:id="1549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190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0" w:name="f15r190c7"/>
            <w:bookmarkEnd w:id="1550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1" w:name="f15r190c10"/>
            <w:bookmarkEnd w:id="1551"/>
            <w:r>
              <w:rPr>
                <w:rFonts w:ascii="Times New Roman" w:hAnsi="Times New Roman"/>
                <w:b/>
                <w:sz w:val="18"/>
                <w:szCs w:val="18"/>
              </w:rPr>
              <w:t>1 530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2" w:name="f15r190c12"/>
            <w:bookmarkEnd w:id="1552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3" w:name="f15r190c13"/>
            <w:bookmarkEnd w:id="1553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4" w:name="f15r190c14"/>
            <w:bookmarkEnd w:id="1554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5" w:name="f15r190c15"/>
            <w:bookmarkEnd w:id="1555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6" w:name="f15r190c16"/>
            <w:bookmarkEnd w:id="1556"/>
            <w:r>
              <w:rPr>
                <w:rFonts w:ascii="Times New Roman" w:hAnsi="Times New Roman"/>
                <w:b/>
                <w:sz w:val="18"/>
                <w:szCs w:val="18"/>
              </w:rPr>
              <w:t>108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200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7" w:name="f15r200c7"/>
            <w:bookmarkEnd w:id="1557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8" w:name="f15r200c10"/>
            <w:bookmarkEnd w:id="1558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59" w:name="f15r200c12"/>
            <w:bookmarkEnd w:id="1559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0" w:name="f15r200c13"/>
            <w:bookmarkEnd w:id="1560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1" w:name="f15r200c14"/>
            <w:bookmarkEnd w:id="1561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2" w:name="f15r200c15"/>
            <w:bookmarkEnd w:id="1562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3" w:name="f15r200c16"/>
            <w:bookmarkEnd w:id="1563"/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220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4" w:name="f15r220c7"/>
            <w:bookmarkEnd w:id="1564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5" w:name="f15r220c10"/>
            <w:bookmarkEnd w:id="1565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6" w:name="f15r220c12"/>
            <w:bookmarkEnd w:id="1566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7" w:name="f15r220c13"/>
            <w:bookmarkEnd w:id="1567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8" w:name="f15r220c14"/>
            <w:bookmarkEnd w:id="1568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69" w:name="f15r220c15"/>
            <w:bookmarkEnd w:id="1569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0" w:name="f15r220c16"/>
            <w:bookmarkEnd w:id="1570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230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1" w:name="f15r230c7"/>
            <w:bookmarkEnd w:id="1571"/>
          </w:p>
        </w:tc>
        <w:tc>
          <w:tcPr>
            <w:tcW w:w="1275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2" w:name="f15r230c10"/>
            <w:bookmarkEnd w:id="1572"/>
            <w:r>
              <w:rPr>
                <w:rFonts w:ascii="Times New Roman" w:hAnsi="Times New Roman"/>
                <w:b/>
                <w:sz w:val="18"/>
                <w:szCs w:val="18"/>
              </w:rPr>
              <w:t>931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3" w:name="f15r230c12"/>
            <w:bookmarkEnd w:id="1573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4" w:name="f15r230c13"/>
            <w:bookmarkEnd w:id="1574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5" w:name="f15r230c14"/>
            <w:bookmarkEnd w:id="1575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6" w:name="f15r230c15"/>
            <w:bookmarkEnd w:id="1576"/>
          </w:p>
        </w:tc>
        <w:tc>
          <w:tcPr>
            <w:tcW w:w="1232" w:type="dxa"/>
            <w:vAlign w:val="center"/>
          </w:tcPr>
          <w:p w:rsidR="000A64C3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7" w:name="f15r230c16"/>
            <w:bookmarkEnd w:id="1577"/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250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8" w:name="f15r250c7"/>
            <w:bookmarkEnd w:id="1578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79" w:name="f15r250c12"/>
            <w:bookmarkEnd w:id="1579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0" w:name="f15r250c13"/>
            <w:bookmarkEnd w:id="1580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1" w:name="f15r250c14"/>
            <w:bookmarkEnd w:id="1581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2" w:name="f15r250c15"/>
            <w:bookmarkEnd w:id="1582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3" w:name="f15r250c16"/>
            <w:bookmarkEnd w:id="1583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260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4" w:name="f15r260c7"/>
            <w:bookmarkEnd w:id="1584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5" w:name="f15r260c12"/>
            <w:bookmarkEnd w:id="1585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6" w:name="f15r260c13"/>
            <w:bookmarkEnd w:id="1586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7" w:name="f15r260c14"/>
            <w:bookmarkEnd w:id="1587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8" w:name="f15r260c15"/>
            <w:bookmarkEnd w:id="1588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89" w:name="f15r260c16"/>
            <w:bookmarkEnd w:id="1589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270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0" w:name="f15r270c7"/>
            <w:bookmarkEnd w:id="1590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1" w:name="f15r270c10"/>
            <w:bookmarkEnd w:id="1591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2" w:name="f15r270c12"/>
            <w:bookmarkEnd w:id="1592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3" w:name="f15r270c13"/>
            <w:bookmarkEnd w:id="1593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4" w:name="f15r270c14"/>
            <w:bookmarkEnd w:id="1594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5" w:name="f15r270c15"/>
            <w:bookmarkEnd w:id="1595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6" w:name="f15r270c16"/>
            <w:bookmarkEnd w:id="1596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280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7" w:name="f15r280c7"/>
            <w:bookmarkEnd w:id="1597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8" w:name="f15r280c10"/>
            <w:bookmarkEnd w:id="1598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99" w:name="f15r280c12"/>
            <w:bookmarkEnd w:id="1599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0" w:name="f15r280c13"/>
            <w:bookmarkEnd w:id="1600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1" w:name="f15r280c14"/>
            <w:bookmarkEnd w:id="1601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2" w:name="f15r280c15"/>
            <w:bookmarkEnd w:id="1602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3" w:name="f15r280c16"/>
            <w:bookmarkEnd w:id="1603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290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4" w:name="f15r290c7"/>
            <w:bookmarkEnd w:id="1604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5" w:name="f15r290c10"/>
            <w:bookmarkEnd w:id="1605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6" w:name="f15r290c12"/>
            <w:bookmarkEnd w:id="1606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7" w:name="f15r290c13"/>
            <w:bookmarkEnd w:id="1607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8" w:name="f15r290c14"/>
            <w:bookmarkEnd w:id="1608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09" w:name="f15r290c15"/>
            <w:bookmarkEnd w:id="1609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0" w:name="f15r290c16"/>
            <w:bookmarkEnd w:id="1610"/>
          </w:p>
        </w:tc>
      </w:tr>
      <w:tr w:rsidR="000A64C3" w:rsidRPr="006110D2" w:rsidTr="00B67758">
        <w:trPr>
          <w:trHeight w:hRule="exact" w:val="397"/>
        </w:trPr>
        <w:tc>
          <w:tcPr>
            <w:tcW w:w="539" w:type="dxa"/>
            <w:vAlign w:val="center"/>
          </w:tcPr>
          <w:p w:rsidR="000A64C3" w:rsidRPr="006110D2" w:rsidRDefault="000A64C3" w:rsidP="00CF76A6">
            <w:pPr>
              <w:widowControl w:val="0"/>
              <w:jc w:val="center"/>
              <w:rPr>
                <w:sz w:val="16"/>
              </w:rPr>
            </w:pPr>
            <w:r w:rsidRPr="006110D2">
              <w:rPr>
                <w:sz w:val="16"/>
              </w:rPr>
              <w:t>295</w:t>
            </w:r>
          </w:p>
        </w:tc>
        <w:tc>
          <w:tcPr>
            <w:tcW w:w="130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1" w:name="f15r295c7"/>
            <w:bookmarkEnd w:id="1611"/>
          </w:p>
        </w:tc>
        <w:tc>
          <w:tcPr>
            <w:tcW w:w="1275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626BDE">
              <w:rPr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2" w:name="f15r295c12"/>
            <w:bookmarkEnd w:id="1612"/>
          </w:p>
        </w:tc>
        <w:tc>
          <w:tcPr>
            <w:tcW w:w="1134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3" w:name="f15r295c13"/>
            <w:bookmarkEnd w:id="1613"/>
          </w:p>
        </w:tc>
        <w:tc>
          <w:tcPr>
            <w:tcW w:w="1276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4" w:name="f15r295c14"/>
            <w:bookmarkEnd w:id="1614"/>
          </w:p>
        </w:tc>
        <w:tc>
          <w:tcPr>
            <w:tcW w:w="124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5" w:name="f15r295c15"/>
            <w:bookmarkEnd w:id="1615"/>
          </w:p>
        </w:tc>
        <w:tc>
          <w:tcPr>
            <w:tcW w:w="1232" w:type="dxa"/>
            <w:vAlign w:val="center"/>
          </w:tcPr>
          <w:p w:rsidR="000A64C3" w:rsidRPr="00626BDE" w:rsidRDefault="000A64C3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6" w:name="f15r295c16"/>
            <w:bookmarkEnd w:id="1616"/>
          </w:p>
        </w:tc>
      </w:tr>
    </w:tbl>
    <w:p w:rsidR="000A64C3" w:rsidRPr="00C45947" w:rsidRDefault="000A64C3" w:rsidP="000A64C3">
      <w:pPr>
        <w:rPr>
          <w:lang w:val="en-US"/>
        </w:rPr>
      </w:pPr>
    </w:p>
    <w:bookmarkEnd w:id="1241"/>
    <w:p w:rsidR="00AE7582" w:rsidRDefault="00AE7582" w:rsidP="0007434E">
      <w:pPr>
        <w:pStyle w:val="a3"/>
        <w:jc w:val="right"/>
      </w:pPr>
    </w:p>
    <w:p w:rsidR="00AE7582" w:rsidRDefault="00AE7582" w:rsidP="0007434E">
      <w:pPr>
        <w:pStyle w:val="a3"/>
        <w:jc w:val="right"/>
      </w:pPr>
    </w:p>
    <w:p w:rsidR="0007434E" w:rsidRDefault="00FB4E21" w:rsidP="0007434E">
      <w:pPr>
        <w:pStyle w:val="a3"/>
        <w:jc w:val="right"/>
        <w:rPr>
          <w:rFonts w:ascii="Times New Roman" w:hAnsi="Times New Roman"/>
          <w:b/>
          <w:u w:val="single"/>
        </w:rPr>
      </w:pPr>
      <w:r>
        <w:br w:type="page"/>
      </w:r>
      <w:bookmarkStart w:id="1617" w:name="f16"/>
      <w:r w:rsidR="0007434E" w:rsidRPr="00B75DE2">
        <w:rPr>
          <w:rFonts w:ascii="Times New Roman" w:hAnsi="Times New Roman"/>
          <w:b/>
          <w:u w:val="single"/>
        </w:rPr>
        <w:t>Форма № 16-АПК (лист 1)</w:t>
      </w:r>
    </w:p>
    <w:p w:rsidR="0007434E" w:rsidRPr="00B75DE2" w:rsidRDefault="0007434E" w:rsidP="0007434E">
      <w:pPr>
        <w:pStyle w:val="a3"/>
        <w:jc w:val="right"/>
        <w:rPr>
          <w:rFonts w:ascii="Times New Roman" w:hAnsi="Times New Roman"/>
          <w:b/>
          <w:u w:val="single"/>
        </w:rPr>
      </w:pPr>
    </w:p>
    <w:p w:rsidR="0007434E" w:rsidRPr="0007434E" w:rsidRDefault="0007434E" w:rsidP="0007434E">
      <w:pPr>
        <w:pStyle w:val="a3"/>
        <w:jc w:val="center"/>
        <w:rPr>
          <w:rFonts w:ascii="Times New Roman" w:hAnsi="Times New Roman"/>
          <w:b/>
        </w:rPr>
      </w:pPr>
      <w:r w:rsidRPr="0007434E">
        <w:rPr>
          <w:rFonts w:ascii="Times New Roman" w:hAnsi="Times New Roman"/>
          <w:b/>
        </w:rPr>
        <w:t>ДВИЖЕНИЕ  СЕЛЬСКОХОЗЯЙСТВЕННЫХ МАШИН</w:t>
      </w:r>
      <w:r w:rsidRPr="0007434E">
        <w:rPr>
          <w:rFonts w:ascii="Times New Roman" w:hAnsi="Times New Roman"/>
        </w:rPr>
        <w:t xml:space="preserve"> </w:t>
      </w:r>
      <w:r w:rsidRPr="0007434E">
        <w:rPr>
          <w:rFonts w:ascii="Times New Roman" w:hAnsi="Times New Roman"/>
          <w:b/>
        </w:rPr>
        <w:t xml:space="preserve"> И ОБОРУДОВАНИЯ</w:t>
      </w:r>
    </w:p>
    <w:p w:rsidR="0007434E" w:rsidRDefault="0007434E" w:rsidP="0007434E">
      <w:pPr>
        <w:pStyle w:val="a3"/>
        <w:jc w:val="center"/>
        <w:rPr>
          <w:rFonts w:ascii="Times New Roman" w:hAnsi="Times New Roman"/>
          <w:b/>
          <w:sz w:val="16"/>
        </w:rPr>
      </w:pPr>
      <w:r w:rsidRPr="00756BD0">
        <w:rPr>
          <w:rFonts w:ascii="Times New Roman" w:hAnsi="Times New Roman"/>
          <w:b/>
          <w:sz w:val="16"/>
        </w:rPr>
        <w:t xml:space="preserve"> </w:t>
      </w:r>
    </w:p>
    <w:tbl>
      <w:tblPr>
        <w:tblW w:w="10209" w:type="dxa"/>
        <w:tblInd w:w="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5"/>
        <w:gridCol w:w="992"/>
        <w:gridCol w:w="992"/>
        <w:gridCol w:w="993"/>
        <w:gridCol w:w="992"/>
        <w:gridCol w:w="853"/>
        <w:gridCol w:w="992"/>
        <w:gridCol w:w="853"/>
      </w:tblGrid>
      <w:tr w:rsidR="0007434E" w:rsidRPr="00756BD0" w:rsidTr="0007434E">
        <w:trPr>
          <w:cantSplit/>
          <w:trHeight w:hRule="exact" w:val="284"/>
        </w:trPr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5" w:type="dxa"/>
            <w:vMerge w:val="restart"/>
            <w:tcBorders>
              <w:top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Наличие на начало года</w:t>
            </w:r>
          </w:p>
        </w:tc>
        <w:tc>
          <w:tcPr>
            <w:tcW w:w="2977" w:type="dxa"/>
            <w:gridSpan w:val="3"/>
            <w:tcBorders>
              <w:top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Поступило</w:t>
            </w: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Выбыло</w:t>
            </w:r>
          </w:p>
        </w:tc>
        <w:tc>
          <w:tcPr>
            <w:tcW w:w="85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Наличие на конец года</w:t>
            </w:r>
          </w:p>
        </w:tc>
      </w:tr>
      <w:tr w:rsidR="0007434E" w:rsidRPr="00756BD0" w:rsidTr="0007434E">
        <w:trPr>
          <w:cantSplit/>
        </w:trPr>
        <w:tc>
          <w:tcPr>
            <w:tcW w:w="2977" w:type="dxa"/>
            <w:vMerge/>
            <w:tcBorders>
              <w:left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5" w:type="dxa"/>
            <w:vMerge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в том числе новое</w:t>
            </w:r>
          </w:p>
        </w:tc>
        <w:tc>
          <w:tcPr>
            <w:tcW w:w="992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из них по лизингу</w:t>
            </w:r>
          </w:p>
        </w:tc>
        <w:tc>
          <w:tcPr>
            <w:tcW w:w="853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в том числе списано</w:t>
            </w:r>
          </w:p>
        </w:tc>
        <w:tc>
          <w:tcPr>
            <w:tcW w:w="853" w:type="dxa"/>
            <w:vMerge/>
            <w:tcBorders>
              <w:right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34E" w:rsidRPr="00756BD0" w:rsidTr="0007434E">
        <w:trPr>
          <w:trHeight w:hRule="exact" w:val="227"/>
        </w:trPr>
        <w:tc>
          <w:tcPr>
            <w:tcW w:w="29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565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3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tcBorders>
              <w:top w:val="nil"/>
            </w:tcBorders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 xml:space="preserve">Тракторы </w:t>
            </w:r>
          </w:p>
        </w:tc>
        <w:tc>
          <w:tcPr>
            <w:tcW w:w="565" w:type="dxa"/>
            <w:tcBorders>
              <w:top w:val="nil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8" w:name="f16r10"/>
            <w:bookmarkEnd w:id="1618"/>
            <w:r>
              <w:rPr>
                <w:rFonts w:ascii="Times New Roman" w:hAnsi="Times New Roman"/>
                <w:b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tcBorders>
              <w:top w:val="nil"/>
            </w:tcBorders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 xml:space="preserve">Зерноуборочные комбайны </w:t>
            </w:r>
          </w:p>
        </w:tc>
        <w:tc>
          <w:tcPr>
            <w:tcW w:w="565" w:type="dxa"/>
            <w:tcBorders>
              <w:top w:val="nil"/>
            </w:tcBorders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19" w:name="f16r20"/>
            <w:bookmarkEnd w:id="1619"/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853" w:type="dxa"/>
            <w:tcBorders>
              <w:top w:val="nil"/>
            </w:tcBorders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 xml:space="preserve">Кормоуборочные комбайны 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0" w:name="f16r30"/>
            <w:bookmarkEnd w:id="1620"/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 xml:space="preserve">Льноуборочные комбайны 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1" w:name="f16r40"/>
            <w:bookmarkEnd w:id="1621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 xml:space="preserve">Картофелеуборочные комбайны 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434E">
              <w:rPr>
                <w:rFonts w:ascii="Times New Roman" w:hAnsi="Times New Roman"/>
                <w:sz w:val="16"/>
                <w:szCs w:val="16"/>
                <w:lang w:val="en-US"/>
              </w:rPr>
              <w:t>50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2" w:name="f16r50"/>
            <w:bookmarkEnd w:id="1622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 xml:space="preserve">Кукурузоуборочные комбайны 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434E">
              <w:rPr>
                <w:rFonts w:ascii="Times New Roman" w:hAnsi="Times New Roman"/>
                <w:sz w:val="16"/>
                <w:szCs w:val="16"/>
                <w:lang w:val="en-US"/>
              </w:rPr>
              <w:t>60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3" w:name="f16r60"/>
            <w:bookmarkEnd w:id="1623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Свеклоуборочные комбайны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434E">
              <w:rPr>
                <w:rFonts w:ascii="Times New Roman" w:hAnsi="Times New Roman"/>
                <w:sz w:val="16"/>
                <w:szCs w:val="16"/>
                <w:lang w:val="en-US"/>
              </w:rPr>
              <w:t>70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4" w:name="f16r70"/>
            <w:bookmarkEnd w:id="1624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Самоходные косилки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434E">
              <w:rPr>
                <w:rFonts w:ascii="Times New Roman" w:hAnsi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5" w:name="f16r90"/>
            <w:bookmarkEnd w:id="1625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Погрузчики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6" w:name="f16r100"/>
            <w:bookmarkEnd w:id="1626"/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Тракторные прицепы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7" w:name="f16r110"/>
            <w:bookmarkEnd w:id="1627"/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Автокраны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8" w:name="f16r120"/>
            <w:bookmarkEnd w:id="1628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Автомобили-рефрижераторы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29" w:name="f16r130"/>
            <w:bookmarkEnd w:id="1629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Молоковозы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0" w:name="f16r140"/>
            <w:bookmarkEnd w:id="1630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Бензовозы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992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1" w:name="f16r150"/>
            <w:bookmarkEnd w:id="1631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Автозаправщики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2" w:name="f16r160"/>
            <w:bookmarkEnd w:id="1632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Передвижные ремонтные мастерские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3" w:name="f16r170"/>
            <w:bookmarkEnd w:id="1633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34E" w:rsidRPr="00756BD0" w:rsidTr="0007434E">
        <w:trPr>
          <w:trHeight w:val="397"/>
        </w:trPr>
        <w:tc>
          <w:tcPr>
            <w:tcW w:w="2977" w:type="dxa"/>
            <w:vAlign w:val="center"/>
          </w:tcPr>
          <w:p w:rsidR="0007434E" w:rsidRPr="0007434E" w:rsidRDefault="0007434E" w:rsidP="0007434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434E">
              <w:rPr>
                <w:rFonts w:ascii="Times New Roman" w:hAnsi="Times New Roman"/>
                <w:sz w:val="18"/>
                <w:szCs w:val="18"/>
              </w:rPr>
              <w:t>Передвижные агрегаты технического обслуживания</w:t>
            </w:r>
          </w:p>
        </w:tc>
        <w:tc>
          <w:tcPr>
            <w:tcW w:w="565" w:type="dxa"/>
            <w:vAlign w:val="center"/>
          </w:tcPr>
          <w:p w:rsidR="0007434E" w:rsidRPr="0007434E" w:rsidRDefault="0007434E" w:rsidP="00BB4B45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434E"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4" w:name="f16r180"/>
            <w:bookmarkEnd w:id="1634"/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07434E" w:rsidRPr="00626BDE" w:rsidRDefault="0007434E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bookmarkEnd w:id="1617"/>
    </w:tbl>
    <w:p w:rsidR="00AE7582" w:rsidRDefault="00AE7582" w:rsidP="002C1B9D">
      <w:pPr>
        <w:jc w:val="right"/>
      </w:pPr>
    </w:p>
    <w:p w:rsidR="00AE7582" w:rsidRDefault="00AE7582" w:rsidP="002C1B9D">
      <w:pPr>
        <w:jc w:val="right"/>
      </w:pPr>
    </w:p>
    <w:p w:rsidR="00AE7582" w:rsidRDefault="00AE7582" w:rsidP="002C1B9D">
      <w:pPr>
        <w:jc w:val="right"/>
      </w:pPr>
    </w:p>
    <w:p w:rsidR="00AE7582" w:rsidRDefault="00AE7582" w:rsidP="002C1B9D">
      <w:pPr>
        <w:jc w:val="right"/>
      </w:pPr>
    </w:p>
    <w:p w:rsidR="00A84358" w:rsidRDefault="0007434E" w:rsidP="00CA5B14">
      <w:pPr>
        <w:ind w:left="7371"/>
        <w:jc w:val="center"/>
        <w:rPr>
          <w:sz w:val="16"/>
        </w:rPr>
      </w:pPr>
      <w:r>
        <w:br w:type="page"/>
      </w:r>
      <w:bookmarkStart w:id="1635" w:name="f5A"/>
      <w:r w:rsidR="00A84358">
        <w:rPr>
          <w:sz w:val="16"/>
        </w:rPr>
        <w:t>Утверждена Минсельхозпродом Республики Беларусь</w:t>
      </w:r>
      <w:r w:rsidR="00CA5B14" w:rsidRPr="00CA5B14">
        <w:rPr>
          <w:sz w:val="16"/>
        </w:rPr>
        <w:t xml:space="preserve"> </w:t>
      </w:r>
      <w:r w:rsidR="00A84358">
        <w:rPr>
          <w:sz w:val="16"/>
        </w:rPr>
        <w:t xml:space="preserve">для отчета за </w:t>
      </w:r>
      <w:r w:rsidR="002B5EA3">
        <w:rPr>
          <w:sz w:val="16"/>
        </w:rPr>
        <w:t>202</w:t>
      </w:r>
      <w:r w:rsidR="00736897">
        <w:rPr>
          <w:sz w:val="16"/>
        </w:rPr>
        <w:t>5</w:t>
      </w:r>
      <w:r w:rsidR="001D182D">
        <w:rPr>
          <w:sz w:val="16"/>
        </w:rPr>
        <w:t xml:space="preserve"> </w:t>
      </w:r>
      <w:r w:rsidR="00A84358">
        <w:rPr>
          <w:sz w:val="16"/>
        </w:rPr>
        <w:t>год</w:t>
      </w:r>
    </w:p>
    <w:p w:rsidR="00A84358" w:rsidRPr="00B75DE2" w:rsidRDefault="00A84358" w:rsidP="00A84358">
      <w:pPr>
        <w:pStyle w:val="a3"/>
        <w:jc w:val="right"/>
        <w:rPr>
          <w:rFonts w:ascii="Times New Roman" w:hAnsi="Times New Roman"/>
          <w:b/>
          <w:u w:val="single"/>
        </w:rPr>
      </w:pPr>
      <w:r w:rsidRPr="00B75DE2">
        <w:rPr>
          <w:rFonts w:ascii="Times New Roman" w:hAnsi="Times New Roman"/>
          <w:b/>
          <w:u w:val="single"/>
        </w:rPr>
        <w:t>Форма  № 5- АПК лист 1</w:t>
      </w:r>
    </w:p>
    <w:p w:rsidR="00A84358" w:rsidRPr="008A00C6" w:rsidRDefault="00A84358" w:rsidP="00A84358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8A00C6">
        <w:rPr>
          <w:rFonts w:ascii="Times New Roman" w:hAnsi="Times New Roman"/>
          <w:b/>
          <w:sz w:val="18"/>
          <w:szCs w:val="18"/>
        </w:rPr>
        <w:t xml:space="preserve">ОТЧЕТ ПО ТРУДУ за </w:t>
      </w:r>
      <w:r w:rsidR="002B5EA3" w:rsidRPr="008A00C6">
        <w:rPr>
          <w:rFonts w:ascii="Times New Roman" w:hAnsi="Times New Roman"/>
          <w:b/>
          <w:sz w:val="18"/>
          <w:szCs w:val="18"/>
        </w:rPr>
        <w:t>202</w:t>
      </w:r>
      <w:r w:rsidR="00736897">
        <w:rPr>
          <w:rFonts w:ascii="Times New Roman" w:hAnsi="Times New Roman"/>
          <w:b/>
          <w:sz w:val="18"/>
          <w:szCs w:val="18"/>
        </w:rPr>
        <w:t>5</w:t>
      </w:r>
      <w:r w:rsidRPr="008A00C6">
        <w:rPr>
          <w:rFonts w:ascii="Times New Roman" w:hAnsi="Times New Roman"/>
          <w:b/>
          <w:sz w:val="18"/>
          <w:szCs w:val="18"/>
        </w:rPr>
        <w:t xml:space="preserve"> год</w:t>
      </w:r>
    </w:p>
    <w:p w:rsidR="00A84358" w:rsidRDefault="00A84358" w:rsidP="00A84358">
      <w:pPr>
        <w:pStyle w:val="a3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по __________________________________________________________________________</w:t>
      </w:r>
    </w:p>
    <w:p w:rsidR="00A84358" w:rsidRDefault="00A84358" w:rsidP="00A84358">
      <w:pPr>
        <w:pStyle w:val="a3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(наименование отчитывающейся организации)</w:t>
      </w:r>
    </w:p>
    <w:p w:rsidR="00A84358" w:rsidRDefault="00A84358" w:rsidP="00A84358">
      <w:pPr>
        <w:pStyle w:val="a3"/>
        <w:jc w:val="right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sz w:val="16"/>
        </w:rPr>
        <w:t xml:space="preserve">Раздел 1. Численность работников и фонд заработной платы </w:t>
      </w:r>
      <w:r>
        <w:rPr>
          <w:rFonts w:ascii="Times New Roman" w:hAnsi="Times New Roman"/>
          <w:sz w:val="16"/>
        </w:rPr>
        <w:t xml:space="preserve">                          </w:t>
      </w:r>
      <w:r w:rsidR="00FC3DD8">
        <w:rPr>
          <w:rFonts w:ascii="Times New Roman" w:hAnsi="Times New Roman"/>
          <w:sz w:val="16"/>
        </w:rPr>
        <w:t>тыс</w:t>
      </w:r>
      <w:r>
        <w:rPr>
          <w:rFonts w:ascii="Times New Roman" w:hAnsi="Times New Roman"/>
          <w:sz w:val="16"/>
        </w:rPr>
        <w:t>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709"/>
        <w:gridCol w:w="1559"/>
        <w:gridCol w:w="1701"/>
        <w:gridCol w:w="1559"/>
      </w:tblGrid>
      <w:tr w:rsidR="00FD34FF" w:rsidTr="00FD34FF">
        <w:trPr>
          <w:trHeight w:val="240"/>
        </w:trPr>
        <w:tc>
          <w:tcPr>
            <w:tcW w:w="450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Наименование вида деятельности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№ строки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Среднесписочная численность работников, человек  *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FD34FF" w:rsidRPr="00494CBE" w:rsidRDefault="00FD34FF" w:rsidP="00132DBC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Фонд заработной платы работников списочного состава, включая совместителей, тыс. руб. без десятичного знака *</w:t>
            </w:r>
          </w:p>
        </w:tc>
        <w:tc>
          <w:tcPr>
            <w:tcW w:w="15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Списочная численность работников в среднем за год, человек *</w:t>
            </w:r>
          </w:p>
        </w:tc>
      </w:tr>
      <w:tr w:rsidR="00FD34FF" w:rsidTr="00FD34FF">
        <w:trPr>
          <w:trHeight w:val="240"/>
        </w:trPr>
        <w:tc>
          <w:tcPr>
            <w:tcW w:w="45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А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Б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D34FF" w:rsidRPr="00494CBE" w:rsidRDefault="00FD34FF" w:rsidP="00A63512">
            <w:pPr>
              <w:pStyle w:val="a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94CBE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tcBorders>
              <w:top w:val="nil"/>
            </w:tcBorders>
            <w:vAlign w:val="center"/>
          </w:tcPr>
          <w:p w:rsidR="00FD34FF" w:rsidRPr="008A00C6" w:rsidRDefault="00FD34FF" w:rsidP="00A6351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Всего, включая наемный персонал (строки 110,120,180)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6" w:name="f5Ar100"/>
            <w:bookmarkEnd w:id="1636"/>
            <w:r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3 820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155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FD34FF" w:rsidRPr="008A00C6" w:rsidRDefault="00FD34FF" w:rsidP="00A63512">
            <w:pPr>
              <w:pStyle w:val="a3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персонал основной деятельности, занятый в сельскохозяйственном производстве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110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7" w:name="f5Ar110"/>
            <w:bookmarkEnd w:id="1637"/>
            <w:r>
              <w:rPr>
                <w:rFonts w:ascii="Times New Roman" w:hAnsi="Times New Roman"/>
                <w:b/>
                <w:sz w:val="18"/>
                <w:szCs w:val="18"/>
              </w:rPr>
              <w:t>146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3 477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него:</w:t>
            </w:r>
          </w:p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111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8" w:name="f5Ar111"/>
            <w:bookmarkEnd w:id="1638"/>
            <w:r>
              <w:rPr>
                <w:rFonts w:ascii="Times New Roman" w:hAnsi="Times New Roman"/>
                <w:b/>
                <w:sz w:val="18"/>
                <w:szCs w:val="18"/>
              </w:rPr>
              <w:t>124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2 867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служащие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112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39" w:name="f5Ar112"/>
            <w:bookmarkEnd w:id="1639"/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610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них:</w:t>
            </w:r>
          </w:p>
          <w:p w:rsidR="00FD34FF" w:rsidRPr="008A00C6" w:rsidRDefault="00FD34FF" w:rsidP="00A63512">
            <w:pPr>
              <w:pStyle w:val="a3"/>
              <w:ind w:left="144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руководители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113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0" w:name="f5Ar113"/>
            <w:bookmarkEnd w:id="1640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144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специалисты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114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1" w:name="f5Ar114"/>
            <w:bookmarkEnd w:id="1641"/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540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Персонал не основной деятельности</w:t>
            </w:r>
          </w:p>
          <w:p w:rsidR="00FD34FF" w:rsidRPr="008A00C6" w:rsidRDefault="00FD34FF" w:rsidP="00A63512">
            <w:pPr>
              <w:pStyle w:val="a3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 xml:space="preserve"> ( строки 121-145)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120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2" w:name="f5Ar120"/>
            <w:bookmarkEnd w:id="1642"/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63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нее:</w:t>
            </w:r>
          </w:p>
          <w:p w:rsidR="00FD34FF" w:rsidRPr="008A00C6" w:rsidRDefault="00FD34FF" w:rsidP="00A63512">
            <w:pPr>
              <w:pStyle w:val="a3"/>
              <w:ind w:left="142" w:firstLine="142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подсобное производство:</w:t>
            </w:r>
          </w:p>
          <w:p w:rsidR="00FD34FF" w:rsidRPr="008A00C6" w:rsidRDefault="00FD34FF" w:rsidP="00A63512">
            <w:pPr>
              <w:pStyle w:val="a3"/>
              <w:ind w:left="720" w:firstLine="142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мукомольная промышленность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121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3" w:name="f5Ar121"/>
            <w:bookmarkEnd w:id="1643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мясная промышленность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122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4" w:name="f5Ar122"/>
            <w:bookmarkEnd w:id="1644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комбикормов промышленность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123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5" w:name="f5Ar123"/>
            <w:bookmarkEnd w:id="1645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лесопильное производство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124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6" w:name="f5Ar124"/>
            <w:bookmarkEnd w:id="1646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лесозаготовительная промышленность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125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7" w:name="f5Ar125"/>
            <w:bookmarkEnd w:id="1647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производство строительных деталей из древесины и плит на древесной основе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126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8" w:name="f5Ar126"/>
            <w:bookmarkEnd w:id="1648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127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49" w:name="f5Ar127"/>
            <w:bookmarkEnd w:id="1649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прочие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129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0" w:name="f5Ar129"/>
            <w:bookmarkEnd w:id="1650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капитальный ремонт зданий и сооружений, производимый хозяйственным способом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1" w:name="f5Ar130"/>
            <w:bookmarkEnd w:id="1651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розничная торговля (кроме торговли автомобилями, мотоциклами, автозапчастями, горючим)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131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2" w:name="f5Ar131"/>
            <w:bookmarkEnd w:id="1652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132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3" w:name="f5Ar132"/>
            <w:bookmarkEnd w:id="1653"/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133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4" w:name="f5Ar133"/>
            <w:bookmarkEnd w:id="1654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134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5" w:name="f5Ar134"/>
            <w:bookmarkEnd w:id="1655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135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6" w:name="f5Ar135"/>
            <w:bookmarkEnd w:id="1656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отдых и туризм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136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7" w:name="f5Ar136"/>
            <w:bookmarkEnd w:id="1657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дошкольное воспитание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137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8" w:name="f5Ar137"/>
            <w:bookmarkEnd w:id="1658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138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59" w:name="f5Ar138"/>
            <w:bookmarkEnd w:id="1659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строительство хозяйственным способом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139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0" w:name="f5Ar139"/>
            <w:bookmarkEnd w:id="1660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прочие виды деятельности</w:t>
            </w:r>
          </w:p>
        </w:tc>
        <w:tc>
          <w:tcPr>
            <w:tcW w:w="709" w:type="dxa"/>
            <w:vAlign w:val="center"/>
          </w:tcPr>
          <w:p w:rsidR="00FD34FF" w:rsidRDefault="00FD34FF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140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1" w:name="f5Ar140"/>
            <w:bookmarkEnd w:id="1661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1559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141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2" w:name="f5Ar141"/>
            <w:bookmarkEnd w:id="1662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142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3" w:name="f5Ar142"/>
            <w:bookmarkEnd w:id="1663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143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4" w:name="f5Ar143"/>
            <w:bookmarkEnd w:id="1664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144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5" w:name="f5Ar144"/>
            <w:bookmarkEnd w:id="1665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145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6" w:name="f5Ar145"/>
            <w:bookmarkEnd w:id="1666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 xml:space="preserve">Из строки 100 наемный персонал </w:t>
            </w: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7" w:name="f5Ar160"/>
            <w:bookmarkEnd w:id="1667"/>
          </w:p>
        </w:tc>
        <w:tc>
          <w:tcPr>
            <w:tcW w:w="1701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D34FF" w:rsidTr="00FD34FF">
        <w:trPr>
          <w:trHeight w:val="284"/>
        </w:trPr>
        <w:tc>
          <w:tcPr>
            <w:tcW w:w="4503" w:type="dxa"/>
            <w:vAlign w:val="center"/>
          </w:tcPr>
          <w:p w:rsidR="00FD34FF" w:rsidRPr="008A00C6" w:rsidRDefault="00FD34FF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Фонд заработной платы работников не списочного состава (включая привлеченных лиц на сельскохозяйственные работы )</w:t>
            </w:r>
          </w:p>
        </w:tc>
        <w:tc>
          <w:tcPr>
            <w:tcW w:w="709" w:type="dxa"/>
            <w:vAlign w:val="center"/>
          </w:tcPr>
          <w:p w:rsidR="00FD34FF" w:rsidRDefault="00FD34FF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180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bookmarkStart w:id="1668" w:name="f5Ar180"/>
            <w:bookmarkEnd w:id="1668"/>
            <w:r w:rsidRPr="000B038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D34FF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280</w:t>
            </w:r>
          </w:p>
        </w:tc>
        <w:tc>
          <w:tcPr>
            <w:tcW w:w="1559" w:type="dxa"/>
            <w:vAlign w:val="center"/>
          </w:tcPr>
          <w:p w:rsidR="00FD34FF" w:rsidRPr="000B0380" w:rsidRDefault="00FD34FF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0B0380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  <w:tr w:rsidR="00790554" w:rsidTr="00FD34FF">
        <w:trPr>
          <w:trHeight w:val="284"/>
        </w:trPr>
        <w:tc>
          <w:tcPr>
            <w:tcW w:w="4503" w:type="dxa"/>
            <w:vAlign w:val="center"/>
          </w:tcPr>
          <w:p w:rsidR="00790554" w:rsidRPr="008A00C6" w:rsidRDefault="00790554" w:rsidP="003D633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90554" w:rsidRDefault="00790554" w:rsidP="003D6330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790554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</w:p>
        </w:tc>
      </w:tr>
    </w:tbl>
    <w:p w:rsidR="00494CBE" w:rsidRDefault="00494CBE" w:rsidP="00494CBE">
      <w:pPr>
        <w:pStyle w:val="a3"/>
        <w:jc w:val="center"/>
        <w:rPr>
          <w:rFonts w:ascii="Times New Roman" w:hAnsi="Times New Roman"/>
          <w:b/>
          <w:sz w:val="16"/>
        </w:rPr>
      </w:pPr>
    </w:p>
    <w:p w:rsidR="00494CBE" w:rsidRDefault="00494CBE" w:rsidP="00494CBE">
      <w:pPr>
        <w:pStyle w:val="a3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sz w:val="16"/>
        </w:rPr>
        <w:t>СПРАВКИ</w:t>
      </w:r>
    </w:p>
    <w:p w:rsidR="00494CBE" w:rsidRDefault="00494CBE" w:rsidP="00494CBE">
      <w:pPr>
        <w:pStyle w:val="a3"/>
        <w:ind w:left="135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* Без внешних совместителей и работающих по договорам гражданско-правового характера, а также без женщин, находящихся в отпусках по беременности, родам и уходу за ребенком до достижения им возраста трех лет.</w:t>
      </w:r>
    </w:p>
    <w:p w:rsidR="00494CBE" w:rsidRDefault="00494CBE" w:rsidP="00494CBE">
      <w:pPr>
        <w:pStyle w:val="a3"/>
        <w:ind w:left="135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** По  строке 100 в графе 2 фонд заработной платы работников списочного и не списочного состава (включая привлеченных лиц на сельскохозяйственные работы ).</w:t>
      </w:r>
    </w:p>
    <w:p w:rsidR="00A84358" w:rsidRPr="00B75DE2" w:rsidRDefault="00A84358" w:rsidP="00A84358">
      <w:pPr>
        <w:pStyle w:val="a3"/>
        <w:jc w:val="righ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sz w:val="16"/>
          <w:u w:val="single"/>
        </w:rPr>
        <w:br w:type="page"/>
      </w:r>
      <w:r w:rsidRPr="00B75DE2">
        <w:rPr>
          <w:rFonts w:ascii="Times New Roman" w:hAnsi="Times New Roman"/>
          <w:b/>
          <w:u w:val="single"/>
        </w:rPr>
        <w:t>Форма  № 5- АПК лист 2</w:t>
      </w:r>
    </w:p>
    <w:p w:rsidR="00A84358" w:rsidRDefault="00A84358" w:rsidP="00A84358">
      <w:pPr>
        <w:pStyle w:val="a3"/>
        <w:jc w:val="right"/>
        <w:rPr>
          <w:rFonts w:ascii="Times New Roman" w:hAnsi="Times New Roman"/>
          <w:sz w:val="16"/>
        </w:rPr>
      </w:pPr>
    </w:p>
    <w:p w:rsidR="00A84358" w:rsidRDefault="00A84358" w:rsidP="00A84358">
      <w:pPr>
        <w:pStyle w:val="a3"/>
        <w:tabs>
          <w:tab w:val="left" w:pos="29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708"/>
        <w:gridCol w:w="1039"/>
        <w:gridCol w:w="1465"/>
        <w:gridCol w:w="1465"/>
      </w:tblGrid>
      <w:tr w:rsidR="00A84358">
        <w:trPr>
          <w:trHeight w:val="240"/>
        </w:trPr>
        <w:tc>
          <w:tcPr>
            <w:tcW w:w="563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код</w:t>
            </w:r>
          </w:p>
        </w:tc>
        <w:tc>
          <w:tcPr>
            <w:tcW w:w="1039" w:type="dxa"/>
            <w:tcBorders>
              <w:top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Среднего-довая числен-</w:t>
            </w:r>
          </w:p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ность, человек  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Отработано</w:t>
            </w:r>
          </w:p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чел.-дней,</w:t>
            </w:r>
          </w:p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</w:t>
            </w:r>
          </w:p>
        </w:tc>
        <w:tc>
          <w:tcPr>
            <w:tcW w:w="146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Фонд заработной платы работников списочного состава,</w:t>
            </w:r>
          </w:p>
          <w:p w:rsidR="00A84358" w:rsidRDefault="00132DBC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</w:t>
            </w:r>
            <w:r w:rsidR="00A84358">
              <w:rPr>
                <w:rFonts w:ascii="Times New Roman" w:hAnsi="Times New Roman"/>
                <w:sz w:val="16"/>
              </w:rPr>
              <w:t>.</w:t>
            </w:r>
            <w:r w:rsidR="00BA65BF">
              <w:rPr>
                <w:rFonts w:ascii="Times New Roman" w:hAnsi="Times New Roman"/>
                <w:sz w:val="16"/>
              </w:rPr>
              <w:t xml:space="preserve"> </w:t>
            </w:r>
            <w:r w:rsidR="00A84358">
              <w:rPr>
                <w:rFonts w:ascii="Times New Roman" w:hAnsi="Times New Roman"/>
                <w:sz w:val="16"/>
              </w:rPr>
              <w:t>руб.</w:t>
            </w:r>
          </w:p>
        </w:tc>
      </w:tr>
      <w:tr w:rsidR="00A84358">
        <w:trPr>
          <w:trHeight w:val="240"/>
        </w:trPr>
        <w:tc>
          <w:tcPr>
            <w:tcW w:w="563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А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</w:t>
            </w:r>
          </w:p>
        </w:tc>
        <w:tc>
          <w:tcPr>
            <w:tcW w:w="1039" w:type="dxa"/>
            <w:tcBorders>
              <w:bottom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46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</w:tr>
      <w:tr w:rsidR="00A84358">
        <w:trPr>
          <w:trHeight w:val="454"/>
        </w:trPr>
        <w:tc>
          <w:tcPr>
            <w:tcW w:w="5637" w:type="dxa"/>
            <w:tcBorders>
              <w:top w:val="nil"/>
            </w:tcBorders>
            <w:vAlign w:val="center"/>
          </w:tcPr>
          <w:p w:rsidR="00A84358" w:rsidRPr="008A00C6" w:rsidRDefault="00A84358" w:rsidP="00A6351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общей численности рабочих :</w:t>
            </w:r>
          </w:p>
          <w:p w:rsidR="00A84358" w:rsidRPr="008A00C6" w:rsidRDefault="00A84358" w:rsidP="00A63512">
            <w:pPr>
              <w:pStyle w:val="a3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обслуживающие животноводство – всего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290</w:t>
            </w:r>
          </w:p>
        </w:tc>
        <w:tc>
          <w:tcPr>
            <w:tcW w:w="1039" w:type="dxa"/>
            <w:tcBorders>
              <w:top w:val="nil"/>
            </w:tcBorders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69" w:name="f5Ar290"/>
            <w:bookmarkEnd w:id="1669"/>
            <w:r>
              <w:rPr>
                <w:rFonts w:ascii="Times New Roman" w:hAnsi="Times New Roman"/>
                <w:b/>
                <w:sz w:val="18"/>
                <w:szCs w:val="18"/>
              </w:rPr>
              <w:t>67</w:t>
            </w:r>
          </w:p>
        </w:tc>
        <w:tc>
          <w:tcPr>
            <w:tcW w:w="1465" w:type="dxa"/>
            <w:tcBorders>
              <w:top w:val="nil"/>
            </w:tcBorders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1465" w:type="dxa"/>
            <w:tcBorders>
              <w:top w:val="nil"/>
            </w:tcBorders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1 746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обслуживающие крупный рогатый скот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291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0" w:name="f5Ar291"/>
            <w:bookmarkEnd w:id="1670"/>
            <w:r>
              <w:rPr>
                <w:rFonts w:ascii="Times New Roman" w:hAnsi="Times New Roman"/>
                <w:b/>
                <w:sz w:val="18"/>
                <w:szCs w:val="18"/>
              </w:rPr>
              <w:t>67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1 746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567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них:</w:t>
            </w:r>
          </w:p>
          <w:p w:rsidR="00A84358" w:rsidRPr="008A00C6" w:rsidRDefault="00A84358" w:rsidP="00A63512">
            <w:pPr>
              <w:pStyle w:val="a3"/>
              <w:ind w:left="567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обслуживающие молодняк всех возрастов и взрослый   скот на откорме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292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1" w:name="f5Ar292"/>
            <w:bookmarkEnd w:id="1671"/>
            <w:r>
              <w:rPr>
                <w:rFonts w:ascii="Times New Roman" w:hAnsi="Times New Roman"/>
                <w:b/>
                <w:sz w:val="18"/>
                <w:szCs w:val="18"/>
              </w:rPr>
              <w:t>29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696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567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обслуживающие молочное стадо коров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293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2" w:name="f5Ar293"/>
            <w:bookmarkEnd w:id="1672"/>
            <w:r>
              <w:rPr>
                <w:rFonts w:ascii="Times New Roman" w:hAnsi="Times New Roman"/>
                <w:b/>
                <w:sz w:val="18"/>
                <w:szCs w:val="18"/>
              </w:rPr>
              <w:t>38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1 050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851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них доярки, операторы машинного доения коров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294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3" w:name="f5Ar294"/>
            <w:bookmarkEnd w:id="1673"/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313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обслуживающие свиней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295</w:t>
            </w:r>
          </w:p>
        </w:tc>
        <w:tc>
          <w:tcPr>
            <w:tcW w:w="1039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4" w:name="f5Ar295"/>
            <w:bookmarkEnd w:id="1674"/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567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 xml:space="preserve">из них свинарки, операторы  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296</w:t>
            </w:r>
          </w:p>
        </w:tc>
        <w:tc>
          <w:tcPr>
            <w:tcW w:w="1039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5" w:name="f5Ar296"/>
            <w:bookmarkEnd w:id="1675"/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 xml:space="preserve">рабочие , обслуживающие овец 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297</w:t>
            </w:r>
          </w:p>
        </w:tc>
        <w:tc>
          <w:tcPr>
            <w:tcW w:w="1039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6" w:name="f5Ar297"/>
            <w:bookmarkEnd w:id="1676"/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обслуживающие птицу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298</w:t>
            </w:r>
          </w:p>
        </w:tc>
        <w:tc>
          <w:tcPr>
            <w:tcW w:w="1039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7" w:name="f5Ar298"/>
            <w:bookmarkEnd w:id="1677"/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567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из них птичницы, операторы</w:t>
            </w:r>
          </w:p>
        </w:tc>
        <w:tc>
          <w:tcPr>
            <w:tcW w:w="708" w:type="dxa"/>
            <w:vAlign w:val="center"/>
          </w:tcPr>
          <w:p w:rsidR="00A84358" w:rsidRDefault="00A84358" w:rsidP="00A63512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299</w:t>
            </w:r>
          </w:p>
        </w:tc>
        <w:tc>
          <w:tcPr>
            <w:tcW w:w="1039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8" w:name="f5Ar299"/>
            <w:bookmarkEnd w:id="1678"/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прочие рабочие  животноводства</w:t>
            </w:r>
          </w:p>
        </w:tc>
        <w:tc>
          <w:tcPr>
            <w:tcW w:w="708" w:type="dxa"/>
            <w:vAlign w:val="center"/>
          </w:tcPr>
          <w:p w:rsidR="00A84358" w:rsidRPr="00BE18DB" w:rsidRDefault="00A84358" w:rsidP="00494CBE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</w:rPr>
              <w:t>300</w:t>
            </w:r>
          </w:p>
        </w:tc>
        <w:tc>
          <w:tcPr>
            <w:tcW w:w="1039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79" w:name="f5Ar300"/>
            <w:bookmarkEnd w:id="1679"/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трактористы-машинисты, трактористы, комбайнеры</w:t>
            </w:r>
          </w:p>
        </w:tc>
        <w:tc>
          <w:tcPr>
            <w:tcW w:w="708" w:type="dxa"/>
            <w:vAlign w:val="center"/>
          </w:tcPr>
          <w:p w:rsidR="00A84358" w:rsidRPr="00BE18DB" w:rsidRDefault="00A84358" w:rsidP="00494CBE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</w:rPr>
              <w:t>301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0" w:name="f5Ar301"/>
            <w:bookmarkEnd w:id="1680"/>
            <w:r>
              <w:rPr>
                <w:rFonts w:ascii="Times New Roman" w:hAnsi="Times New Roman"/>
                <w:b/>
                <w:sz w:val="18"/>
                <w:szCs w:val="18"/>
              </w:rPr>
              <w:t>29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608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водители грузовых автомобилей (шоферы)</w:t>
            </w:r>
          </w:p>
        </w:tc>
        <w:tc>
          <w:tcPr>
            <w:tcW w:w="708" w:type="dxa"/>
            <w:vAlign w:val="center"/>
          </w:tcPr>
          <w:p w:rsidR="00A84358" w:rsidRPr="00BE18DB" w:rsidRDefault="00A84358" w:rsidP="00494CBE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</w:rPr>
              <w:t>302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1" w:name="f5Ar302"/>
            <w:bookmarkEnd w:id="1681"/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212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, занятые на конно-ручных работах, в растениеводстве и       на прочих работах</w:t>
            </w:r>
          </w:p>
        </w:tc>
        <w:tc>
          <w:tcPr>
            <w:tcW w:w="708" w:type="dxa"/>
            <w:vAlign w:val="center"/>
          </w:tcPr>
          <w:p w:rsidR="00A84358" w:rsidRPr="00BE18DB" w:rsidRDefault="00A84358" w:rsidP="00494CBE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</w:rPr>
              <w:t>303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2" w:name="f5Ar303"/>
            <w:bookmarkEnd w:id="1682"/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</w:tr>
      <w:tr w:rsidR="00A84358">
        <w:trPr>
          <w:trHeight w:val="454"/>
        </w:trPr>
        <w:tc>
          <w:tcPr>
            <w:tcW w:w="5637" w:type="dxa"/>
            <w:vAlign w:val="center"/>
          </w:tcPr>
          <w:p w:rsidR="00A84358" w:rsidRPr="008A00C6" w:rsidRDefault="00A84358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рабочие ремонтных мастерских</w:t>
            </w:r>
          </w:p>
        </w:tc>
        <w:tc>
          <w:tcPr>
            <w:tcW w:w="708" w:type="dxa"/>
            <w:vAlign w:val="center"/>
          </w:tcPr>
          <w:p w:rsidR="00A84358" w:rsidRPr="00BE18DB" w:rsidRDefault="00A84358" w:rsidP="00494CBE">
            <w:pPr>
              <w:pStyle w:val="a3"/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sz w:val="16"/>
              </w:rPr>
              <w:t>304</w:t>
            </w:r>
          </w:p>
        </w:tc>
        <w:tc>
          <w:tcPr>
            <w:tcW w:w="1039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3" w:name="f5Ar304"/>
            <w:bookmarkEnd w:id="1683"/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65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</w:tr>
      <w:tr w:rsidR="00790554">
        <w:trPr>
          <w:trHeight w:val="454"/>
        </w:trPr>
        <w:tc>
          <w:tcPr>
            <w:tcW w:w="5637" w:type="dxa"/>
            <w:vAlign w:val="center"/>
          </w:tcPr>
          <w:p w:rsidR="00790554" w:rsidRPr="008A00C6" w:rsidRDefault="00790554" w:rsidP="00A63512">
            <w:pPr>
              <w:pStyle w:val="a3"/>
              <w:ind w:left="28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90554" w:rsidRDefault="00790554" w:rsidP="00494CBE">
            <w:pPr>
              <w:pStyle w:val="a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39" w:type="dxa"/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A84358" w:rsidRDefault="00A84358" w:rsidP="00A84358">
      <w:pPr>
        <w:pStyle w:val="a3"/>
        <w:tabs>
          <w:tab w:val="left" w:pos="2977"/>
        </w:tabs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Распределение затрат труда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67"/>
        <w:gridCol w:w="1414"/>
        <w:gridCol w:w="3264"/>
        <w:gridCol w:w="567"/>
        <w:gridCol w:w="1377"/>
      </w:tblGrid>
      <w:tr w:rsidR="00A84358">
        <w:tc>
          <w:tcPr>
            <w:tcW w:w="3227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Отрасль производства и вид деятельности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Код стр</w:t>
            </w:r>
          </w:p>
        </w:tc>
        <w:tc>
          <w:tcPr>
            <w:tcW w:w="1414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Отработано</w:t>
            </w:r>
          </w:p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за год </w:t>
            </w:r>
          </w:p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чел.-час.</w:t>
            </w:r>
          </w:p>
        </w:tc>
        <w:tc>
          <w:tcPr>
            <w:tcW w:w="3264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Отрасль производства и вид деятельности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Код стр</w:t>
            </w:r>
          </w:p>
        </w:tc>
        <w:tc>
          <w:tcPr>
            <w:tcW w:w="137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Отработано</w:t>
            </w:r>
          </w:p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за год тыс. чел.-час.</w:t>
            </w:r>
          </w:p>
        </w:tc>
      </w:tr>
      <w:tr w:rsidR="00A84358">
        <w:trPr>
          <w:trHeight w:val="899"/>
        </w:trPr>
        <w:tc>
          <w:tcPr>
            <w:tcW w:w="3227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Растениеводство (включая затраты отчетного года и будущих лет)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400</w:t>
            </w:r>
          </w:p>
        </w:tc>
        <w:tc>
          <w:tcPr>
            <w:tcW w:w="1414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4" w:name="f5Ar400"/>
            <w:bookmarkEnd w:id="1684"/>
            <w:r>
              <w:rPr>
                <w:rFonts w:ascii="Times New Roman" w:hAnsi="Times New Roman"/>
                <w:b/>
                <w:sz w:val="18"/>
                <w:szCs w:val="18"/>
              </w:rPr>
              <w:t>99</w:t>
            </w:r>
          </w:p>
        </w:tc>
        <w:tc>
          <w:tcPr>
            <w:tcW w:w="3264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Услуги, оказанные работниками основной деятельности, капитальному строительству (без услуг на закладку и выращивание многолетних насаждений)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450</w:t>
            </w:r>
          </w:p>
        </w:tc>
        <w:tc>
          <w:tcPr>
            <w:tcW w:w="1377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5" w:name="f5Ar450"/>
            <w:bookmarkEnd w:id="1685"/>
          </w:p>
        </w:tc>
      </w:tr>
      <w:tr w:rsidR="00A84358">
        <w:trPr>
          <w:trHeight w:val="678"/>
        </w:trPr>
        <w:tc>
          <w:tcPr>
            <w:tcW w:w="3227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Животноводство (включая птицеводство, звероводство)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410</w:t>
            </w:r>
          </w:p>
        </w:tc>
        <w:tc>
          <w:tcPr>
            <w:tcW w:w="1414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6" w:name="f5Ar410"/>
            <w:bookmarkEnd w:id="1686"/>
            <w:r>
              <w:rPr>
                <w:rFonts w:ascii="Times New Roman" w:hAnsi="Times New Roman"/>
                <w:b/>
                <w:sz w:val="18"/>
                <w:szCs w:val="18"/>
              </w:rPr>
              <w:t>170</w:t>
            </w:r>
          </w:p>
        </w:tc>
        <w:tc>
          <w:tcPr>
            <w:tcW w:w="3264" w:type="dxa"/>
            <w:vAlign w:val="center"/>
          </w:tcPr>
          <w:p w:rsidR="00A84358" w:rsidRPr="008A00C6" w:rsidRDefault="005C5B1D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Затраты, связанные с реализацией продукции и оказанием услуг на сторону и прочие</w:t>
            </w:r>
          </w:p>
        </w:tc>
        <w:tc>
          <w:tcPr>
            <w:tcW w:w="567" w:type="dxa"/>
            <w:vAlign w:val="center"/>
          </w:tcPr>
          <w:p w:rsidR="00A84358" w:rsidRDefault="005C5B1D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470</w:t>
            </w:r>
          </w:p>
        </w:tc>
        <w:tc>
          <w:tcPr>
            <w:tcW w:w="1377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7" w:name="f5Ar470"/>
            <w:bookmarkEnd w:id="1687"/>
          </w:p>
        </w:tc>
      </w:tr>
      <w:tr w:rsidR="00A84358">
        <w:tc>
          <w:tcPr>
            <w:tcW w:w="3227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Общепроизводственные затраты по растениеводству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420</w:t>
            </w:r>
          </w:p>
        </w:tc>
        <w:tc>
          <w:tcPr>
            <w:tcW w:w="1414" w:type="dxa"/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8" w:name="f5Ar420"/>
            <w:bookmarkEnd w:id="1688"/>
          </w:p>
        </w:tc>
        <w:tc>
          <w:tcPr>
            <w:tcW w:w="3264" w:type="dxa"/>
            <w:vAlign w:val="center"/>
          </w:tcPr>
          <w:p w:rsidR="00A84358" w:rsidRPr="008A00C6" w:rsidRDefault="005C5B1D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Грузовой автотранспорт, транспортные работы тракторов, текущий ремонт, живая тягловая сила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  <w:r w:rsidR="005C5B1D">
              <w:rPr>
                <w:rFonts w:ascii="Times New Roman" w:hAnsi="Times New Roman"/>
                <w:sz w:val="16"/>
              </w:rPr>
              <w:t>8</w:t>
            </w: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377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89" w:name="f5Ar480"/>
            <w:bookmarkEnd w:id="1689"/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</w:tr>
      <w:tr w:rsidR="00A84358">
        <w:tc>
          <w:tcPr>
            <w:tcW w:w="3227" w:type="dxa"/>
            <w:tcBorders>
              <w:bottom w:val="nil"/>
            </w:tcBorders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Общепроизводственные затраты по животноводству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430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:rsidR="00A84358" w:rsidRPr="000B0380" w:rsidRDefault="00A84358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90" w:name="f5Ar430"/>
            <w:bookmarkEnd w:id="1690"/>
          </w:p>
        </w:tc>
        <w:tc>
          <w:tcPr>
            <w:tcW w:w="3264" w:type="dxa"/>
            <w:tcBorders>
              <w:bottom w:val="nil"/>
            </w:tcBorders>
            <w:vAlign w:val="center"/>
          </w:tcPr>
          <w:p w:rsidR="00A84358" w:rsidRPr="008A00C6" w:rsidRDefault="005C5B1D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Общехозяйственные расходы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  <w:r w:rsidR="005C5B1D"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377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91" w:name="f5Ar490"/>
            <w:bookmarkEnd w:id="1691"/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</w:tr>
      <w:tr w:rsidR="00A84358" w:rsidTr="00790554">
        <w:tc>
          <w:tcPr>
            <w:tcW w:w="3227" w:type="dxa"/>
            <w:vAlign w:val="center"/>
          </w:tcPr>
          <w:p w:rsidR="00A84358" w:rsidRPr="008A00C6" w:rsidRDefault="00A84358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sz w:val="18"/>
                <w:szCs w:val="18"/>
              </w:rPr>
              <w:t>Промышленное производство, ремонтные мастерские, капитальный ремонт машин и оборудования, электроснабжение и водоснабжение</w:t>
            </w:r>
          </w:p>
        </w:tc>
        <w:tc>
          <w:tcPr>
            <w:tcW w:w="567" w:type="dxa"/>
            <w:vAlign w:val="center"/>
          </w:tcPr>
          <w:p w:rsidR="00A84358" w:rsidRDefault="00A84358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440</w:t>
            </w:r>
          </w:p>
        </w:tc>
        <w:tc>
          <w:tcPr>
            <w:tcW w:w="1414" w:type="dxa"/>
            <w:tcBorders>
              <w:right w:val="nil"/>
            </w:tcBorders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92" w:name="f5Ar440"/>
            <w:bookmarkEnd w:id="1692"/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58" w:rsidRPr="008A00C6" w:rsidRDefault="005C5B1D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  <w:r w:rsidRPr="008A00C6">
              <w:rPr>
                <w:rFonts w:ascii="Times New Roman" w:hAnsi="Times New Roman"/>
                <w:b/>
                <w:sz w:val="18"/>
                <w:szCs w:val="18"/>
              </w:rPr>
              <w:t xml:space="preserve">Итого </w:t>
            </w:r>
            <w:r w:rsidRPr="008A00C6">
              <w:rPr>
                <w:rFonts w:ascii="Times New Roman" w:hAnsi="Times New Roman"/>
                <w:sz w:val="18"/>
                <w:szCs w:val="18"/>
              </w:rPr>
              <w:t>(сумма кодов с 400 по 490)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A84358" w:rsidRDefault="005C5B1D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500</w:t>
            </w:r>
          </w:p>
        </w:tc>
        <w:tc>
          <w:tcPr>
            <w:tcW w:w="1377" w:type="dxa"/>
            <w:vAlign w:val="center"/>
          </w:tcPr>
          <w:p w:rsidR="00A84358" w:rsidRPr="000B0380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93" w:name="f5Ar500"/>
            <w:bookmarkEnd w:id="1693"/>
            <w:r>
              <w:rPr>
                <w:rFonts w:ascii="Times New Roman" w:hAnsi="Times New Roman"/>
                <w:b/>
                <w:sz w:val="18"/>
                <w:szCs w:val="18"/>
              </w:rPr>
              <w:t>318</w:t>
            </w:r>
          </w:p>
        </w:tc>
      </w:tr>
      <w:tr w:rsidR="00790554">
        <w:tc>
          <w:tcPr>
            <w:tcW w:w="3227" w:type="dxa"/>
            <w:tcBorders>
              <w:bottom w:val="single" w:sz="4" w:space="0" w:color="auto"/>
            </w:tcBorders>
            <w:vAlign w:val="center"/>
          </w:tcPr>
          <w:p w:rsidR="00790554" w:rsidRPr="008A00C6" w:rsidRDefault="00790554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90554" w:rsidRDefault="00790554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nil"/>
            </w:tcBorders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8A00C6" w:rsidRDefault="00790554" w:rsidP="00A63512">
            <w:pPr>
              <w:pStyle w:val="a3"/>
              <w:tabs>
                <w:tab w:val="left" w:pos="297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790554" w:rsidRDefault="00790554" w:rsidP="00A63512">
            <w:pPr>
              <w:pStyle w:val="a3"/>
              <w:tabs>
                <w:tab w:val="left" w:pos="2977"/>
              </w:tabs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790554" w:rsidRDefault="0079055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A84358" w:rsidRDefault="00A84358" w:rsidP="00A84358">
      <w:pPr>
        <w:pStyle w:val="a3"/>
        <w:rPr>
          <w:rFonts w:ascii="Times New Roman" w:hAnsi="Times New Roman"/>
        </w:rPr>
      </w:pPr>
    </w:p>
    <w:p w:rsidR="007C1F78" w:rsidRDefault="00A84358" w:rsidP="00A84358">
      <w:pPr>
        <w:pStyle w:val="a3"/>
        <w:rPr>
          <w:rFonts w:ascii="Times New Roman" w:hAnsi="Times New Roman"/>
          <w:sz w:val="18"/>
          <w:lang w:val="en-US"/>
        </w:rPr>
      </w:pPr>
      <w:r>
        <w:rPr>
          <w:rFonts w:ascii="Times New Roman" w:hAnsi="Times New Roman"/>
          <w:sz w:val="18"/>
        </w:rPr>
        <w:t>«______» ______________________ 20</w:t>
      </w:r>
      <w:r w:rsidR="00637C1F" w:rsidRPr="005E6FC8">
        <w:rPr>
          <w:rFonts w:ascii="Times New Roman" w:hAnsi="Times New Roman"/>
          <w:sz w:val="18"/>
        </w:rPr>
        <w:t>_</w:t>
      </w:r>
      <w:r>
        <w:rPr>
          <w:rFonts w:ascii="Times New Roman" w:hAnsi="Times New Roman"/>
          <w:sz w:val="18"/>
        </w:rPr>
        <w:t>__г.</w:t>
      </w:r>
      <w:r>
        <w:rPr>
          <w:rFonts w:ascii="Times New Roman" w:hAnsi="Times New Roman"/>
          <w:sz w:val="18"/>
        </w:rPr>
        <w:tab/>
      </w:r>
    </w:p>
    <w:p w:rsidR="007C1F78" w:rsidRDefault="007C1F78" w:rsidP="00A84358">
      <w:pPr>
        <w:pStyle w:val="a3"/>
        <w:rPr>
          <w:rFonts w:ascii="Times New Roman" w:hAnsi="Times New Roman"/>
          <w:sz w:val="18"/>
          <w:lang w:val="en-US"/>
        </w:rPr>
      </w:pPr>
    </w:p>
    <w:p w:rsidR="007C1F78" w:rsidRDefault="007C1F78" w:rsidP="00A84358">
      <w:pPr>
        <w:pStyle w:val="a3"/>
        <w:rPr>
          <w:rFonts w:ascii="Times New Roman" w:hAnsi="Times New Roman"/>
          <w:sz w:val="18"/>
          <w:lang w:val="en-US"/>
        </w:rPr>
      </w:pPr>
    </w:p>
    <w:p w:rsidR="00792FD8" w:rsidRPr="00E92920" w:rsidRDefault="00792FD8" w:rsidP="00792FD8">
      <w:pPr>
        <w:widowControl w:val="0"/>
        <w:rPr>
          <w:sz w:val="18"/>
        </w:rPr>
      </w:pPr>
      <w:r w:rsidRPr="00B62660">
        <w:rPr>
          <w:sz w:val="18"/>
        </w:rPr>
        <w:t xml:space="preserve">Руководитель </w:t>
      </w:r>
      <w:r w:rsidRPr="00E92920">
        <w:rPr>
          <w:sz w:val="18"/>
        </w:rPr>
        <w:t xml:space="preserve">______________________________________    </w:t>
      </w:r>
      <w:r w:rsidRPr="00B62660">
        <w:rPr>
          <w:sz w:val="18"/>
        </w:rPr>
        <w:t xml:space="preserve">Главный бухгалтер </w:t>
      </w:r>
      <w:r w:rsidRPr="00E92920">
        <w:rPr>
          <w:sz w:val="18"/>
        </w:rPr>
        <w:t>_________________________________________</w:t>
      </w:r>
    </w:p>
    <w:p w:rsidR="00792FD8" w:rsidRDefault="00792FD8" w:rsidP="00A84358">
      <w:pPr>
        <w:rPr>
          <w:sz w:val="14"/>
          <w:szCs w:val="14"/>
        </w:rPr>
      </w:pPr>
    </w:p>
    <w:p w:rsidR="00A84358" w:rsidRPr="005E6FC8" w:rsidRDefault="00A84358" w:rsidP="00A84358">
      <w:pPr>
        <w:rPr>
          <w:sz w:val="14"/>
          <w:szCs w:val="14"/>
        </w:rPr>
      </w:pPr>
      <w:r w:rsidRPr="006E4F5A">
        <w:rPr>
          <w:sz w:val="14"/>
          <w:szCs w:val="14"/>
        </w:rPr>
        <w:t xml:space="preserve">  фамилия и № телефона исполнителя</w:t>
      </w:r>
    </w:p>
    <w:bookmarkEnd w:id="1635"/>
    <w:p w:rsidR="008C798C" w:rsidRDefault="008C798C" w:rsidP="006A785A">
      <w:pPr>
        <w:pStyle w:val="a3"/>
      </w:pPr>
    </w:p>
    <w:p w:rsidR="00792FD8" w:rsidRPr="005E6FC8" w:rsidRDefault="00792FD8" w:rsidP="006A785A">
      <w:pPr>
        <w:pStyle w:val="a3"/>
        <w:sectPr w:rsidR="00792FD8" w:rsidRPr="005E6FC8" w:rsidSect="00AE7582">
          <w:footerReference w:type="even" r:id="rId16"/>
          <w:footerReference w:type="default" r:id="rId17"/>
          <w:pgSz w:w="11906" w:h="16838" w:code="9"/>
          <w:pgMar w:top="567" w:right="424" w:bottom="0" w:left="851" w:header="284" w:footer="340" w:gutter="0"/>
          <w:cols w:space="720"/>
          <w:docGrid w:linePitch="272"/>
        </w:sectPr>
      </w:pPr>
    </w:p>
    <w:p w:rsidR="005B0E7B" w:rsidRPr="00B62660" w:rsidRDefault="005B0E7B" w:rsidP="005B0E7B">
      <w:pPr>
        <w:widowControl w:val="0"/>
        <w:jc w:val="right"/>
        <w:rPr>
          <w:sz w:val="18"/>
        </w:rPr>
      </w:pPr>
      <w:bookmarkStart w:id="1694" w:name="f18"/>
      <w:r w:rsidRPr="00B62660">
        <w:rPr>
          <w:sz w:val="18"/>
        </w:rPr>
        <w:t>Утвержден</w:t>
      </w:r>
      <w:r>
        <w:rPr>
          <w:sz w:val="18"/>
        </w:rPr>
        <w:t>а</w:t>
      </w:r>
      <w:r w:rsidRPr="00B62660">
        <w:rPr>
          <w:sz w:val="18"/>
        </w:rPr>
        <w:t xml:space="preserve"> Минсельхозпродом Республики Беларусь для годового отчёта</w:t>
      </w:r>
      <w:r>
        <w:rPr>
          <w:sz w:val="18"/>
        </w:rPr>
        <w:t xml:space="preserve"> за</w:t>
      </w:r>
      <w:r w:rsidRPr="00B62660">
        <w:rPr>
          <w:sz w:val="18"/>
        </w:rPr>
        <w:t xml:space="preserve"> </w:t>
      </w:r>
      <w:r>
        <w:rPr>
          <w:sz w:val="18"/>
        </w:rPr>
        <w:t>202</w:t>
      </w:r>
      <w:r w:rsidR="00736897">
        <w:rPr>
          <w:sz w:val="18"/>
        </w:rPr>
        <w:t>5</w:t>
      </w:r>
      <w:r w:rsidRPr="00B62660">
        <w:rPr>
          <w:sz w:val="18"/>
        </w:rPr>
        <w:t xml:space="preserve"> год</w:t>
      </w:r>
    </w:p>
    <w:p w:rsidR="005B0E7B" w:rsidRPr="00B62660" w:rsidRDefault="000E668F" w:rsidP="005B0E7B">
      <w:pPr>
        <w:widowControl w:val="0"/>
        <w:jc w:val="right"/>
        <w:rPr>
          <w:sz w:val="1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6575425</wp:posOffset>
                </wp:positionH>
                <wp:positionV relativeFrom="paragraph">
                  <wp:posOffset>113665</wp:posOffset>
                </wp:positionV>
                <wp:extent cx="1767840" cy="499110"/>
                <wp:effectExtent l="0" t="0" r="381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784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B0E7B" w:rsidRPr="00770A3E" w:rsidRDefault="005B0E7B" w:rsidP="005B0E7B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770A3E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Форма </w:t>
                            </w:r>
                            <w:r w:rsidRPr="00770A3E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№18-АПК</w:t>
                            </w:r>
                            <w:r w:rsidRPr="00770A3E">
                              <w:rPr>
                                <w:sz w:val="20"/>
                                <w:szCs w:val="20"/>
                              </w:rPr>
                              <w:t xml:space="preserve"> по ОКУД</w:t>
                            </w:r>
                          </w:p>
                          <w:p w:rsidR="005B0E7B" w:rsidRPr="00770A3E" w:rsidRDefault="005B0E7B" w:rsidP="005B0E7B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B0E7B" w:rsidRPr="00770A3E" w:rsidRDefault="005B0E7B" w:rsidP="005B0E7B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770A3E">
                              <w:rPr>
                                <w:sz w:val="20"/>
                                <w:szCs w:val="20"/>
                              </w:rPr>
                              <w:t>Дата (год, месяц, число)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27" type="#_x0000_t202" style="position:absolute;left:0;text-align:left;margin-left:517.75pt;margin-top:8.95pt;width:139.2pt;height:3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" o:allowincell="f" stroked="f">
                <v:textbox>
                  <w:txbxContent>
                    <w:p w:rsidR="005B0E7B" w:rsidRPr="00770A3E" w:rsidRDefault="005B0E7B" w:rsidP="005B0E7B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770A3E">
                        <w:rPr>
                          <w:sz w:val="20"/>
                          <w:szCs w:val="20"/>
                          <w:u w:val="single"/>
                        </w:rPr>
                        <w:t xml:space="preserve">Форма </w:t>
                      </w:r>
                      <w:r w:rsidRPr="00770A3E">
                        <w:rPr>
                          <w:b/>
                          <w:sz w:val="20"/>
                          <w:szCs w:val="20"/>
                          <w:u w:val="single"/>
                        </w:rPr>
                        <w:t>№18-АПК</w:t>
                      </w:r>
                      <w:r w:rsidRPr="00770A3E">
                        <w:rPr>
                          <w:sz w:val="20"/>
                          <w:szCs w:val="20"/>
                        </w:rPr>
                        <w:t xml:space="preserve"> по ОКУД</w:t>
                      </w:r>
                    </w:p>
                    <w:p w:rsidR="005B0E7B" w:rsidRPr="00770A3E" w:rsidRDefault="005B0E7B" w:rsidP="005B0E7B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  <w:p w:rsidR="005B0E7B" w:rsidRPr="00770A3E" w:rsidRDefault="005B0E7B" w:rsidP="005B0E7B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770A3E">
                        <w:rPr>
                          <w:sz w:val="20"/>
                          <w:szCs w:val="20"/>
                        </w:rPr>
                        <w:t>Дата (год, месяц, число)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8286750</wp:posOffset>
                </wp:positionH>
                <wp:positionV relativeFrom="paragraph">
                  <wp:posOffset>67945</wp:posOffset>
                </wp:positionV>
                <wp:extent cx="1485900" cy="1470660"/>
                <wp:effectExtent l="0" t="0" r="0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47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73"/>
                              <w:gridCol w:w="487"/>
                              <w:gridCol w:w="655"/>
                            </w:tblGrid>
                            <w:tr w:rsidR="005B0E7B">
                              <w:trPr>
                                <w:jc w:val="center"/>
                              </w:trPr>
                              <w:tc>
                                <w:tcPr>
                                  <w:tcW w:w="1815" w:type="dxa"/>
                                  <w:gridSpan w:val="3"/>
                                </w:tcPr>
                                <w:p w:rsidR="005B0E7B" w:rsidRPr="00770A3E" w:rsidRDefault="005B0E7B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70A3E">
                                    <w:rPr>
                                      <w:sz w:val="20"/>
                                      <w:szCs w:val="20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5B0E7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815" w:type="dxa"/>
                                  <w:gridSpan w:val="3"/>
                                </w:tcPr>
                                <w:p w:rsidR="005B0E7B" w:rsidRPr="00770A3E" w:rsidRDefault="005B0E7B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70A3E">
                                    <w:rPr>
                                      <w:sz w:val="20"/>
                                      <w:szCs w:val="20"/>
                                    </w:rPr>
                                    <w:t>072063</w:t>
                                  </w:r>
                                </w:p>
                              </w:tc>
                            </w:tr>
                            <w:tr w:rsidR="005B0E7B" w:rsidTr="00A86777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673" w:type="dxa"/>
                                </w:tcPr>
                                <w:p w:rsidR="005B0E7B" w:rsidRPr="00770A3E" w:rsidRDefault="005B0E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:rsidR="005B0E7B" w:rsidRPr="00770A3E" w:rsidRDefault="005B0E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5B0E7B" w:rsidRPr="00770A3E" w:rsidRDefault="005B0E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B0E7B" w:rsidTr="00A86777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815" w:type="dxa"/>
                                  <w:gridSpan w:val="3"/>
                                </w:tcPr>
                                <w:p w:rsidR="005B0E7B" w:rsidRPr="00770A3E" w:rsidRDefault="005B0E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B0E7B" w:rsidTr="00A86777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815" w:type="dxa"/>
                                  <w:gridSpan w:val="3"/>
                                </w:tcPr>
                                <w:p w:rsidR="005B0E7B" w:rsidRPr="00770A3E" w:rsidRDefault="005B0E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B0E7B" w:rsidTr="00A86777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815" w:type="dxa"/>
                                  <w:gridSpan w:val="3"/>
                                </w:tcPr>
                                <w:p w:rsidR="005B0E7B" w:rsidRPr="00770A3E" w:rsidRDefault="005B0E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B0E7B" w:rsidTr="00A86777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815" w:type="dxa"/>
                                  <w:gridSpan w:val="3"/>
                                </w:tcPr>
                                <w:p w:rsidR="005B0E7B" w:rsidRDefault="005B0E7B"/>
                              </w:tc>
                            </w:tr>
                          </w:tbl>
                          <w:p w:rsidR="005B0E7B" w:rsidRDefault="005B0E7B" w:rsidP="005B0E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left:0;text-align:left;margin-left:652.5pt;margin-top:5.35pt;width:117pt;height:11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" stroked="f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73"/>
                        <w:gridCol w:w="487"/>
                        <w:gridCol w:w="655"/>
                      </w:tblGrid>
                      <w:tr w:rsidR="005B0E7B">
                        <w:trPr>
                          <w:jc w:val="center"/>
                        </w:trPr>
                        <w:tc>
                          <w:tcPr>
                            <w:tcW w:w="1815" w:type="dxa"/>
                            <w:gridSpan w:val="3"/>
                          </w:tcPr>
                          <w:p w:rsidR="005B0E7B" w:rsidRPr="00770A3E" w:rsidRDefault="005B0E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70A3E">
                              <w:rPr>
                                <w:sz w:val="20"/>
                                <w:szCs w:val="20"/>
                              </w:rPr>
                              <w:t>КОДЫ</w:t>
                            </w:r>
                          </w:p>
                        </w:tc>
                      </w:tr>
                      <w:tr w:rsidR="005B0E7B">
                        <w:trPr>
                          <w:cantSplit/>
                          <w:jc w:val="center"/>
                        </w:trPr>
                        <w:tc>
                          <w:tcPr>
                            <w:tcW w:w="1815" w:type="dxa"/>
                            <w:gridSpan w:val="3"/>
                          </w:tcPr>
                          <w:p w:rsidR="005B0E7B" w:rsidRPr="00770A3E" w:rsidRDefault="005B0E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70A3E">
                              <w:rPr>
                                <w:sz w:val="20"/>
                                <w:szCs w:val="20"/>
                              </w:rPr>
                              <w:t>072063</w:t>
                            </w:r>
                          </w:p>
                        </w:tc>
                      </w:tr>
                      <w:tr w:rsidR="005B0E7B" w:rsidTr="00A86777">
                        <w:trPr>
                          <w:trHeight w:val="284"/>
                          <w:jc w:val="center"/>
                        </w:trPr>
                        <w:tc>
                          <w:tcPr>
                            <w:tcW w:w="673" w:type="dxa"/>
                          </w:tcPr>
                          <w:p w:rsidR="005B0E7B" w:rsidRPr="00770A3E" w:rsidRDefault="005B0E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:rsidR="005B0E7B" w:rsidRPr="00770A3E" w:rsidRDefault="005B0E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5B0E7B" w:rsidRPr="00770A3E" w:rsidRDefault="005B0E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B0E7B" w:rsidTr="00A86777">
                        <w:trPr>
                          <w:trHeight w:val="284"/>
                          <w:jc w:val="center"/>
                        </w:trPr>
                        <w:tc>
                          <w:tcPr>
                            <w:tcW w:w="1815" w:type="dxa"/>
                            <w:gridSpan w:val="3"/>
                          </w:tcPr>
                          <w:p w:rsidR="005B0E7B" w:rsidRPr="00770A3E" w:rsidRDefault="005B0E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B0E7B" w:rsidTr="00A86777">
                        <w:trPr>
                          <w:trHeight w:val="284"/>
                          <w:jc w:val="center"/>
                        </w:trPr>
                        <w:tc>
                          <w:tcPr>
                            <w:tcW w:w="1815" w:type="dxa"/>
                            <w:gridSpan w:val="3"/>
                          </w:tcPr>
                          <w:p w:rsidR="005B0E7B" w:rsidRPr="00770A3E" w:rsidRDefault="005B0E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B0E7B" w:rsidTr="00A86777">
                        <w:trPr>
                          <w:trHeight w:val="284"/>
                          <w:jc w:val="center"/>
                        </w:trPr>
                        <w:tc>
                          <w:tcPr>
                            <w:tcW w:w="1815" w:type="dxa"/>
                            <w:gridSpan w:val="3"/>
                          </w:tcPr>
                          <w:p w:rsidR="005B0E7B" w:rsidRPr="00770A3E" w:rsidRDefault="005B0E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B0E7B" w:rsidTr="00A86777">
                        <w:trPr>
                          <w:trHeight w:val="284"/>
                          <w:jc w:val="center"/>
                        </w:trPr>
                        <w:tc>
                          <w:tcPr>
                            <w:tcW w:w="1815" w:type="dxa"/>
                            <w:gridSpan w:val="3"/>
                          </w:tcPr>
                          <w:p w:rsidR="005B0E7B" w:rsidRDefault="005B0E7B"/>
                        </w:tc>
                      </w:tr>
                    </w:tbl>
                    <w:p w:rsidR="005B0E7B" w:rsidRDefault="005B0E7B" w:rsidP="005B0E7B"/>
                  </w:txbxContent>
                </v:textbox>
              </v:shape>
            </w:pict>
          </mc:Fallback>
        </mc:AlternateContent>
      </w:r>
    </w:p>
    <w:p w:rsidR="005B0E7B" w:rsidRPr="00770A3E" w:rsidRDefault="005B0E7B" w:rsidP="005B0E7B">
      <w:pPr>
        <w:pStyle w:val="1"/>
        <w:keepNext w:val="0"/>
        <w:widowControl w:val="0"/>
        <w:jc w:val="center"/>
        <w:rPr>
          <w:sz w:val="20"/>
        </w:rPr>
      </w:pPr>
      <w:r w:rsidRPr="00770A3E">
        <w:rPr>
          <w:sz w:val="20"/>
        </w:rPr>
        <w:t>ОТЧЕТ ПО ОВОЩЕВОДСТВУ</w:t>
      </w:r>
    </w:p>
    <w:p w:rsidR="005B0E7B" w:rsidRPr="00770A3E" w:rsidRDefault="005B0E7B" w:rsidP="005B0E7B">
      <w:pPr>
        <w:widowControl w:val="0"/>
        <w:jc w:val="center"/>
        <w:rPr>
          <w:b/>
          <w:sz w:val="20"/>
          <w:szCs w:val="20"/>
        </w:rPr>
      </w:pPr>
      <w:r w:rsidRPr="00770A3E">
        <w:rPr>
          <w:b/>
          <w:sz w:val="20"/>
          <w:szCs w:val="20"/>
        </w:rPr>
        <w:t>на 1 января 202</w:t>
      </w:r>
      <w:r w:rsidR="00736897">
        <w:rPr>
          <w:b/>
          <w:sz w:val="20"/>
          <w:szCs w:val="20"/>
        </w:rPr>
        <w:t>6</w:t>
      </w:r>
      <w:r w:rsidRPr="00770A3E">
        <w:rPr>
          <w:b/>
          <w:sz w:val="20"/>
          <w:szCs w:val="20"/>
        </w:rPr>
        <w:t xml:space="preserve"> года</w:t>
      </w:r>
    </w:p>
    <w:p w:rsidR="005B0E7B" w:rsidRPr="00B62660" w:rsidRDefault="000E668F" w:rsidP="005B0E7B">
      <w:pPr>
        <w:widowControl w:val="0"/>
        <w:jc w:val="center"/>
        <w:rPr>
          <w:sz w:val="2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6895465</wp:posOffset>
                </wp:positionH>
                <wp:positionV relativeFrom="paragraph">
                  <wp:posOffset>189230</wp:posOffset>
                </wp:positionV>
                <wp:extent cx="1447800" cy="773430"/>
                <wp:effectExtent l="0" t="0" r="0" b="762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773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B0E7B" w:rsidRPr="0074753E" w:rsidRDefault="005B0E7B" w:rsidP="005B0E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4753E">
                              <w:rPr>
                                <w:sz w:val="22"/>
                                <w:szCs w:val="22"/>
                              </w:rPr>
                              <w:t xml:space="preserve">по ОКПО </w:t>
                            </w:r>
                          </w:p>
                          <w:p w:rsidR="005B0E7B" w:rsidRPr="0074753E" w:rsidRDefault="005B0E7B" w:rsidP="005B0E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4753E">
                              <w:rPr>
                                <w:sz w:val="22"/>
                                <w:szCs w:val="22"/>
                              </w:rPr>
                              <w:t xml:space="preserve">по ОКЭД </w:t>
                            </w:r>
                          </w:p>
                          <w:p w:rsidR="005B0E7B" w:rsidRPr="0074753E" w:rsidRDefault="005B0E7B" w:rsidP="005B0E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4753E">
                              <w:rPr>
                                <w:sz w:val="22"/>
                                <w:szCs w:val="22"/>
                              </w:rPr>
                              <w:t xml:space="preserve">по ОКПО Контрольная сумма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29" type="#_x0000_t202" style="position:absolute;left:0;text-align:left;margin-left:542.95pt;margin-top:14.9pt;width:114pt;height:6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" o:allowincell="f" stroked="f">
                <v:textbox>
                  <w:txbxContent>
                    <w:p w:rsidR="005B0E7B" w:rsidRPr="0074753E" w:rsidRDefault="005B0E7B" w:rsidP="005B0E7B">
                      <w:pPr>
                        <w:rPr>
                          <w:sz w:val="22"/>
                          <w:szCs w:val="22"/>
                        </w:rPr>
                      </w:pPr>
                      <w:r w:rsidRPr="0074753E">
                        <w:rPr>
                          <w:sz w:val="22"/>
                          <w:szCs w:val="22"/>
                        </w:rPr>
                        <w:t xml:space="preserve">по ОКПО </w:t>
                      </w:r>
                    </w:p>
                    <w:p w:rsidR="005B0E7B" w:rsidRPr="0074753E" w:rsidRDefault="005B0E7B" w:rsidP="005B0E7B">
                      <w:pPr>
                        <w:rPr>
                          <w:sz w:val="22"/>
                          <w:szCs w:val="22"/>
                        </w:rPr>
                      </w:pPr>
                      <w:r w:rsidRPr="0074753E">
                        <w:rPr>
                          <w:sz w:val="22"/>
                          <w:szCs w:val="22"/>
                        </w:rPr>
                        <w:t xml:space="preserve">по ОКЭД </w:t>
                      </w:r>
                    </w:p>
                    <w:p w:rsidR="005B0E7B" w:rsidRPr="0074753E" w:rsidRDefault="005B0E7B" w:rsidP="005B0E7B">
                      <w:pPr>
                        <w:rPr>
                          <w:sz w:val="22"/>
                          <w:szCs w:val="22"/>
                        </w:rPr>
                      </w:pPr>
                      <w:r w:rsidRPr="0074753E">
                        <w:rPr>
                          <w:sz w:val="22"/>
                          <w:szCs w:val="22"/>
                        </w:rPr>
                        <w:t xml:space="preserve">по ОКПО Контрольная сумма </w:t>
                      </w:r>
                    </w:p>
                  </w:txbxContent>
                </v:textbox>
              </v:shape>
            </w:pict>
          </mc:Fallback>
        </mc:AlternateContent>
      </w:r>
    </w:p>
    <w:p w:rsidR="005B0E7B" w:rsidRPr="0074753E" w:rsidRDefault="005B0E7B" w:rsidP="005B0E7B">
      <w:pPr>
        <w:widowControl w:val="0"/>
        <w:jc w:val="center"/>
        <w:rPr>
          <w:sz w:val="10"/>
          <w:szCs w:val="10"/>
        </w:rPr>
      </w:pPr>
    </w:p>
    <w:p w:rsidR="005B0E7B" w:rsidRPr="00770A3E" w:rsidRDefault="005B0E7B" w:rsidP="005B0E7B">
      <w:pPr>
        <w:pStyle w:val="20"/>
        <w:keepNext w:val="0"/>
        <w:widowControl w:val="0"/>
        <w:tabs>
          <w:tab w:val="clear" w:pos="720"/>
        </w:tabs>
        <w:ind w:left="0" w:firstLine="0"/>
      </w:pPr>
      <w:r w:rsidRPr="00770A3E">
        <w:rPr>
          <w:b w:val="0"/>
        </w:rPr>
        <w:t>Предприятие (объединение)_________________________________________________________________________</w:t>
      </w:r>
    </w:p>
    <w:p w:rsidR="005B0E7B" w:rsidRPr="00770A3E" w:rsidRDefault="005B0E7B" w:rsidP="005B0E7B">
      <w:pPr>
        <w:widowControl w:val="0"/>
        <w:rPr>
          <w:sz w:val="20"/>
          <w:szCs w:val="20"/>
        </w:rPr>
      </w:pPr>
      <w:r w:rsidRPr="00770A3E">
        <w:rPr>
          <w:sz w:val="20"/>
          <w:szCs w:val="20"/>
        </w:rPr>
        <w:t>Отрасль (вид деятельности)_________________________________________________________________________</w:t>
      </w:r>
    </w:p>
    <w:p w:rsidR="005B0E7B" w:rsidRPr="00770A3E" w:rsidRDefault="005B0E7B" w:rsidP="005B0E7B">
      <w:pPr>
        <w:widowControl w:val="0"/>
        <w:rPr>
          <w:sz w:val="20"/>
          <w:szCs w:val="20"/>
        </w:rPr>
      </w:pPr>
      <w:r w:rsidRPr="00770A3E">
        <w:rPr>
          <w:sz w:val="20"/>
          <w:szCs w:val="20"/>
        </w:rPr>
        <w:t>Орган хозяйственного управления____________________________________________________________________</w:t>
      </w:r>
    </w:p>
    <w:p w:rsidR="005B0E7B" w:rsidRPr="0074753E" w:rsidRDefault="005B0E7B" w:rsidP="005B0E7B">
      <w:pPr>
        <w:widowControl w:val="0"/>
        <w:rPr>
          <w:sz w:val="20"/>
          <w:szCs w:val="20"/>
        </w:rPr>
      </w:pPr>
    </w:p>
    <w:tbl>
      <w:tblPr>
        <w:tblpPr w:leftFromText="180" w:rightFromText="180" w:vertAnchor="text" w:horzAnchor="page" w:tblpX="3367" w:tblpY="-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0"/>
      </w:tblGrid>
      <w:tr w:rsidR="005B0E7B" w:rsidRPr="00770A3E" w:rsidTr="00A86777">
        <w:trPr>
          <w:trHeight w:val="421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E7B" w:rsidRPr="00770A3E" w:rsidRDefault="005B0E7B" w:rsidP="00A86777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1695" w:name="f18r10"/>
            <w:bookmarkEnd w:id="1695"/>
          </w:p>
        </w:tc>
      </w:tr>
    </w:tbl>
    <w:p w:rsidR="005B0E7B" w:rsidRPr="00770A3E" w:rsidRDefault="005B0E7B" w:rsidP="005B0E7B">
      <w:pPr>
        <w:widowControl w:val="0"/>
        <w:rPr>
          <w:sz w:val="20"/>
          <w:szCs w:val="20"/>
        </w:rPr>
      </w:pPr>
      <w:r w:rsidRPr="00770A3E">
        <w:rPr>
          <w:sz w:val="20"/>
          <w:szCs w:val="20"/>
        </w:rPr>
        <w:t>Число хозяйств (010) заполняют в сводных отчётах</w:t>
      </w:r>
    </w:p>
    <w:p w:rsidR="005B0E7B" w:rsidRPr="001B4FEA" w:rsidRDefault="005B0E7B" w:rsidP="005B0E7B">
      <w:pPr>
        <w:widowControl w:val="0"/>
        <w:ind w:left="2136" w:firstLine="696"/>
        <w:rPr>
          <w:b/>
          <w:sz w:val="20"/>
          <w:szCs w:val="20"/>
        </w:rPr>
      </w:pPr>
      <w:r w:rsidRPr="001B4FEA">
        <w:rPr>
          <w:b/>
          <w:sz w:val="20"/>
          <w:szCs w:val="20"/>
          <w:lang w:val="en-US"/>
        </w:rPr>
        <w:t>1.</w:t>
      </w:r>
      <w:r w:rsidRPr="001B4FEA">
        <w:rPr>
          <w:b/>
          <w:sz w:val="20"/>
          <w:szCs w:val="20"/>
        </w:rPr>
        <w:t xml:space="preserve"> Овощеводство открытого грунта</w:t>
      </w: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67"/>
        <w:gridCol w:w="850"/>
        <w:gridCol w:w="993"/>
        <w:gridCol w:w="993"/>
        <w:gridCol w:w="1275"/>
        <w:gridCol w:w="993"/>
        <w:gridCol w:w="1134"/>
        <w:gridCol w:w="1134"/>
        <w:gridCol w:w="992"/>
        <w:gridCol w:w="992"/>
        <w:gridCol w:w="992"/>
        <w:gridCol w:w="992"/>
        <w:gridCol w:w="993"/>
        <w:gridCol w:w="992"/>
        <w:gridCol w:w="992"/>
      </w:tblGrid>
      <w:tr w:rsidR="005B0E7B" w:rsidRPr="00B62660" w:rsidTr="005B0E7B">
        <w:trPr>
          <w:cantSplit/>
          <w:trHeight w:val="430"/>
        </w:trPr>
        <w:tc>
          <w:tcPr>
            <w:tcW w:w="1418" w:type="dxa"/>
            <w:vMerge w:val="restart"/>
          </w:tcPr>
          <w:p w:rsidR="005B0E7B" w:rsidRPr="005B0E7B" w:rsidRDefault="005B0E7B" w:rsidP="00A86777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Код</w:t>
            </w:r>
          </w:p>
        </w:tc>
        <w:tc>
          <w:tcPr>
            <w:tcW w:w="850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Убранная площадь фактическая, га</w:t>
            </w:r>
          </w:p>
        </w:tc>
        <w:tc>
          <w:tcPr>
            <w:tcW w:w="993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Сбор основной продукции со всей площади, т</w:t>
            </w:r>
          </w:p>
        </w:tc>
        <w:tc>
          <w:tcPr>
            <w:tcW w:w="993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Затраты всего, 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тыс. руб.</w:t>
            </w:r>
          </w:p>
        </w:tc>
        <w:tc>
          <w:tcPr>
            <w:tcW w:w="4536" w:type="dxa"/>
            <w:gridSpan w:val="4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Справочно. Затраты труда, тысс. чел.- час.</w:t>
            </w:r>
          </w:p>
        </w:tc>
        <w:tc>
          <w:tcPr>
            <w:tcW w:w="2976" w:type="dxa"/>
            <w:gridSpan w:val="3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Реализация продукции -всего</w:t>
            </w:r>
          </w:p>
        </w:tc>
        <w:tc>
          <w:tcPr>
            <w:tcW w:w="2977" w:type="dxa"/>
            <w:gridSpan w:val="3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из нее реализация на экспорт</w:t>
            </w:r>
          </w:p>
        </w:tc>
      </w:tr>
      <w:tr w:rsidR="005B0E7B" w:rsidRPr="00B62660" w:rsidTr="005B0E7B">
        <w:trPr>
          <w:cantSplit/>
          <w:trHeight w:val="780"/>
        </w:trPr>
        <w:tc>
          <w:tcPr>
            <w:tcW w:w="1418" w:type="dxa"/>
            <w:vMerge/>
          </w:tcPr>
          <w:p w:rsidR="005B0E7B" w:rsidRPr="005B0E7B" w:rsidRDefault="005B0E7B" w:rsidP="00A86777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оплата 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труда с начислениями тыс. руб.</w:t>
            </w:r>
          </w:p>
        </w:tc>
        <w:tc>
          <w:tcPr>
            <w:tcW w:w="993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семена, тыс. руб.</w:t>
            </w:r>
          </w:p>
        </w:tc>
        <w:tc>
          <w:tcPr>
            <w:tcW w:w="1134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удобрения и средства защиты, тыс. руб.</w:t>
            </w:r>
          </w:p>
        </w:tc>
        <w:tc>
          <w:tcPr>
            <w:tcW w:w="1134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ГСМ на технологические цели, тыс. руб.</w:t>
            </w:r>
          </w:p>
        </w:tc>
        <w:tc>
          <w:tcPr>
            <w:tcW w:w="992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коли-чество в зачетном весе, тонн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полная себесто-имость, 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выручено, тыс. руб.</w:t>
            </w:r>
          </w:p>
        </w:tc>
        <w:tc>
          <w:tcPr>
            <w:tcW w:w="993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коли-чество в зачетном весе, тонн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полная себесто-имость, 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выручено, тыс. руб.</w:t>
            </w:r>
          </w:p>
        </w:tc>
      </w:tr>
      <w:tr w:rsidR="005B0E7B" w:rsidRPr="00B62660" w:rsidTr="005B0E7B">
        <w:tc>
          <w:tcPr>
            <w:tcW w:w="1418" w:type="dxa"/>
            <w:tcBorders>
              <w:bottom w:val="single" w:sz="4" w:space="0" w:color="auto"/>
            </w:tcBorders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А</w:t>
            </w:r>
          </w:p>
        </w:tc>
        <w:tc>
          <w:tcPr>
            <w:tcW w:w="567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Б</w:t>
            </w:r>
          </w:p>
        </w:tc>
        <w:tc>
          <w:tcPr>
            <w:tcW w:w="850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</w:t>
            </w:r>
          </w:p>
        </w:tc>
        <w:tc>
          <w:tcPr>
            <w:tcW w:w="993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2</w:t>
            </w:r>
          </w:p>
        </w:tc>
        <w:tc>
          <w:tcPr>
            <w:tcW w:w="993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3</w:t>
            </w:r>
          </w:p>
        </w:tc>
        <w:tc>
          <w:tcPr>
            <w:tcW w:w="1275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4</w:t>
            </w:r>
          </w:p>
        </w:tc>
        <w:tc>
          <w:tcPr>
            <w:tcW w:w="993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5</w:t>
            </w:r>
          </w:p>
        </w:tc>
        <w:tc>
          <w:tcPr>
            <w:tcW w:w="1134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6</w:t>
            </w:r>
          </w:p>
        </w:tc>
        <w:tc>
          <w:tcPr>
            <w:tcW w:w="1134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7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8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9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10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11</w:t>
            </w:r>
          </w:p>
        </w:tc>
        <w:tc>
          <w:tcPr>
            <w:tcW w:w="993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12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13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14</w:t>
            </w: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Капуста ранняя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020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696" w:name="f18r20"/>
            <w:bookmarkEnd w:id="1696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Капуста цветная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030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697" w:name="f18r30"/>
            <w:bookmarkEnd w:id="1697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Капуста средняя и поздняя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040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698" w:name="f18r40"/>
            <w:bookmarkEnd w:id="1698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Огурцы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050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699" w:name="f18r50"/>
            <w:bookmarkEnd w:id="1699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Помидоры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060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0" w:name="f18r60"/>
            <w:bookmarkEnd w:id="1700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Свекла столовая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070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1" w:name="f18r70"/>
            <w:bookmarkEnd w:id="1701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Морковь столовая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080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2" w:name="f18r80"/>
            <w:bookmarkEnd w:id="1702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Лук на репку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090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3" w:name="f18r90"/>
            <w:bookmarkEnd w:id="1703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Чеснок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091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4" w:name="f18r91"/>
            <w:bookmarkEnd w:id="1704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Тыква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110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5" w:name="f18r110"/>
            <w:bookmarkEnd w:id="1705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Кабачки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6" w:name="f18r111"/>
            <w:bookmarkEnd w:id="1706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Зеленый горошек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7" w:name="f18r112"/>
            <w:bookmarkEnd w:id="1707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Прочие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120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8" w:name="f18r120"/>
            <w:bookmarkEnd w:id="1708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5B0E7B" w:rsidRPr="00B62660" w:rsidTr="00B6775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6F45BC" w:rsidRDefault="005B0E7B" w:rsidP="00A86777">
            <w:pPr>
              <w:widowControl w:val="0"/>
              <w:rPr>
                <w:b/>
                <w:sz w:val="16"/>
                <w:szCs w:val="16"/>
              </w:rPr>
            </w:pPr>
            <w:r w:rsidRPr="006F45B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11166A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11166A">
              <w:rPr>
                <w:sz w:val="16"/>
                <w:szCs w:val="16"/>
              </w:rPr>
              <w:t>130</w:t>
            </w:r>
          </w:p>
        </w:tc>
        <w:tc>
          <w:tcPr>
            <w:tcW w:w="850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09" w:name="f18r130"/>
            <w:bookmarkEnd w:id="1709"/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B62660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Default="005B0E7B" w:rsidP="00B67758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</w:tbl>
    <w:p w:rsidR="005B0E7B" w:rsidRPr="001B4FEA" w:rsidRDefault="005B0E7B" w:rsidP="005B0E7B">
      <w:pPr>
        <w:widowControl w:val="0"/>
        <w:ind w:left="2136" w:firstLine="696"/>
        <w:rPr>
          <w:b/>
          <w:sz w:val="18"/>
          <w:szCs w:val="18"/>
          <w:u w:val="single"/>
        </w:rPr>
      </w:pPr>
      <w:r w:rsidRPr="00B62660">
        <w:rPr>
          <w:sz w:val="16"/>
        </w:rPr>
        <w:br w:type="page"/>
      </w:r>
      <w:r w:rsidRPr="001B4FEA">
        <w:rPr>
          <w:b/>
          <w:sz w:val="18"/>
          <w:szCs w:val="18"/>
        </w:rPr>
        <w:t>2. Овощеводство защищенного грунта</w:t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</w:rPr>
        <w:tab/>
      </w:r>
      <w:r w:rsidRPr="001B4FEA">
        <w:rPr>
          <w:b/>
          <w:sz w:val="18"/>
          <w:szCs w:val="18"/>
          <w:u w:val="single"/>
        </w:rPr>
        <w:t>Форма  № 18 – АПК лист 2</w:t>
      </w: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25"/>
        <w:gridCol w:w="709"/>
        <w:gridCol w:w="850"/>
        <w:gridCol w:w="851"/>
        <w:gridCol w:w="850"/>
        <w:gridCol w:w="851"/>
        <w:gridCol w:w="992"/>
        <w:gridCol w:w="850"/>
        <w:gridCol w:w="993"/>
        <w:gridCol w:w="850"/>
        <w:gridCol w:w="709"/>
        <w:gridCol w:w="992"/>
        <w:gridCol w:w="851"/>
        <w:gridCol w:w="851"/>
        <w:gridCol w:w="993"/>
        <w:gridCol w:w="992"/>
        <w:gridCol w:w="992"/>
      </w:tblGrid>
      <w:tr w:rsidR="005B0E7B" w:rsidRPr="00B62660" w:rsidTr="005B0E7B">
        <w:trPr>
          <w:cantSplit/>
          <w:trHeight w:val="348"/>
        </w:trPr>
        <w:tc>
          <w:tcPr>
            <w:tcW w:w="1560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Инвентарная площадь культивационных сооружений в период вегетации растений</w:t>
            </w:r>
          </w:p>
        </w:tc>
        <w:tc>
          <w:tcPr>
            <w:tcW w:w="425" w:type="dxa"/>
            <w:vMerge w:val="restart"/>
            <w:vAlign w:val="center"/>
          </w:tcPr>
          <w:p w:rsidR="005B0E7B" w:rsidRPr="005B0E7B" w:rsidRDefault="005B0E7B" w:rsidP="005B0E7B">
            <w:pPr>
              <w:widowControl w:val="0"/>
              <w:ind w:left="-108" w:right="-108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Код</w:t>
            </w:r>
          </w:p>
        </w:tc>
        <w:tc>
          <w:tcPr>
            <w:tcW w:w="709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Используемая площадь, га</w:t>
            </w:r>
          </w:p>
        </w:tc>
        <w:tc>
          <w:tcPr>
            <w:tcW w:w="850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Сбор продукции: овощи, т</w:t>
            </w:r>
          </w:p>
        </w:tc>
        <w:tc>
          <w:tcPr>
            <w:tcW w:w="851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Затраты всего, 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тыс. руб.</w:t>
            </w:r>
          </w:p>
        </w:tc>
        <w:tc>
          <w:tcPr>
            <w:tcW w:w="5386" w:type="dxa"/>
            <w:gridSpan w:val="6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в том числе</w:t>
            </w:r>
          </w:p>
        </w:tc>
        <w:tc>
          <w:tcPr>
            <w:tcW w:w="709" w:type="dxa"/>
            <w:vMerge w:val="restart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5B0E7B">
              <w:rPr>
                <w:b/>
                <w:sz w:val="14"/>
                <w:szCs w:val="14"/>
              </w:rPr>
              <w:t>Справочно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Затраты труда, тыс. чел.- час.</w:t>
            </w:r>
          </w:p>
        </w:tc>
        <w:tc>
          <w:tcPr>
            <w:tcW w:w="2694" w:type="dxa"/>
            <w:gridSpan w:val="3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Реализация продукции</w:t>
            </w:r>
          </w:p>
        </w:tc>
        <w:tc>
          <w:tcPr>
            <w:tcW w:w="2977" w:type="dxa"/>
            <w:gridSpan w:val="3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из нее реализация на экспорт</w:t>
            </w:r>
          </w:p>
        </w:tc>
      </w:tr>
      <w:tr w:rsidR="005B0E7B" w:rsidRPr="00B62660" w:rsidTr="005B0E7B">
        <w:trPr>
          <w:cantSplit/>
        </w:trPr>
        <w:tc>
          <w:tcPr>
            <w:tcW w:w="1560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оплата труда с начисле-ниями, тыс. руб.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семена,  тыс. руб.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удобрения и средства защиты, тыс. руб.</w:t>
            </w: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стоимость газа,</w:t>
            </w:r>
          </w:p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 тыс. руб.</w:t>
            </w:r>
          </w:p>
        </w:tc>
        <w:tc>
          <w:tcPr>
            <w:tcW w:w="993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Стоимость покупной тепло-энергии, тыс. руб.</w:t>
            </w: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Стоимостьэлектро-энергии, тыс</w:t>
            </w:r>
            <w:r w:rsidRPr="005B0E7B">
              <w:rPr>
                <w:sz w:val="14"/>
                <w:szCs w:val="14"/>
                <w:lang w:val="en-US"/>
              </w:rPr>
              <w:t>.</w:t>
            </w:r>
            <w:r w:rsidRPr="005B0E7B">
              <w:rPr>
                <w:sz w:val="14"/>
                <w:szCs w:val="14"/>
              </w:rPr>
              <w:t xml:space="preserve"> руб</w:t>
            </w:r>
            <w:r w:rsidRPr="005B0E7B">
              <w:rPr>
                <w:sz w:val="14"/>
                <w:szCs w:val="14"/>
                <w:lang w:val="en-US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колич-во в зачетном весе, тонн или тыс. шт 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полная себесто-имость, тыс. руб.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выручено, тыс. руб.</w:t>
            </w:r>
          </w:p>
        </w:tc>
        <w:tc>
          <w:tcPr>
            <w:tcW w:w="993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 xml:space="preserve">колич-во в зачетном весе, тонн или тыс. шт 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полная себесто-имость, тыс. руб.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выручено, тыс. руб.</w:t>
            </w:r>
          </w:p>
        </w:tc>
      </w:tr>
      <w:tr w:rsidR="005B0E7B" w:rsidRPr="00B62660" w:rsidTr="005B0E7B"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А</w:t>
            </w:r>
          </w:p>
        </w:tc>
        <w:tc>
          <w:tcPr>
            <w:tcW w:w="425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Б</w:t>
            </w:r>
          </w:p>
        </w:tc>
        <w:tc>
          <w:tcPr>
            <w:tcW w:w="709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4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7</w:t>
            </w:r>
          </w:p>
        </w:tc>
        <w:tc>
          <w:tcPr>
            <w:tcW w:w="993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8</w:t>
            </w:r>
          </w:p>
        </w:tc>
        <w:tc>
          <w:tcPr>
            <w:tcW w:w="850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11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12</w:t>
            </w:r>
          </w:p>
        </w:tc>
        <w:tc>
          <w:tcPr>
            <w:tcW w:w="851" w:type="dxa"/>
            <w:vAlign w:val="center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13</w:t>
            </w:r>
          </w:p>
        </w:tc>
        <w:tc>
          <w:tcPr>
            <w:tcW w:w="993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14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15</w:t>
            </w:r>
          </w:p>
        </w:tc>
        <w:tc>
          <w:tcPr>
            <w:tcW w:w="992" w:type="dxa"/>
          </w:tcPr>
          <w:p w:rsidR="005B0E7B" w:rsidRPr="005B0E7B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5B0E7B">
              <w:rPr>
                <w:sz w:val="14"/>
                <w:szCs w:val="14"/>
              </w:rPr>
              <w:t>16</w:t>
            </w:r>
          </w:p>
        </w:tc>
      </w:tr>
      <w:tr w:rsidR="005B0E7B" w:rsidRPr="00B62660" w:rsidTr="005B0E7B">
        <w:trPr>
          <w:trHeight w:val="3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6F45BC" w:rsidRDefault="005B0E7B" w:rsidP="00A86777">
            <w:pPr>
              <w:widowControl w:val="0"/>
              <w:rPr>
                <w:b/>
                <w:sz w:val="16"/>
                <w:szCs w:val="16"/>
              </w:rPr>
            </w:pPr>
            <w:r w:rsidRPr="006F45BC">
              <w:rPr>
                <w:b/>
                <w:sz w:val="16"/>
                <w:szCs w:val="16"/>
              </w:rPr>
              <w:t>По теплицам, парникам, утепленному грунту - всего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140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0" w:name="f18r140"/>
            <w:bookmarkEnd w:id="1710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4753E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4753E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0E7B" w:rsidRPr="0074753E" w:rsidRDefault="005B0E7B" w:rsidP="005B0E7B">
            <w:pPr>
              <w:widowControl w:val="0"/>
              <w:ind w:right="-109"/>
              <w:jc w:val="center"/>
              <w:rPr>
                <w:b/>
                <w:sz w:val="18"/>
                <w:szCs w:val="18"/>
              </w:rPr>
            </w:pPr>
            <w:r w:rsidRPr="0074753E">
              <w:rPr>
                <w:b/>
                <w:sz w:val="18"/>
                <w:szCs w:val="18"/>
              </w:rPr>
              <w:t>х</w:t>
            </w:r>
          </w:p>
        </w:tc>
      </w:tr>
      <w:tr w:rsidR="005B0E7B" w:rsidRPr="00B62660" w:rsidTr="005B0E7B">
        <w:trPr>
          <w:trHeight w:val="3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ind w:left="252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в том числе:</w:t>
            </w:r>
          </w:p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лук зеленый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150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1" w:name="f18r150"/>
            <w:bookmarkEnd w:id="1711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3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огурцы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160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2" w:name="f18r160"/>
            <w:bookmarkEnd w:id="1712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3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помидоры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170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3" w:name="f18r170"/>
            <w:bookmarkEnd w:id="1713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перец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4" w:name="f18r171"/>
            <w:bookmarkEnd w:id="1714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Default="005B0E7B" w:rsidP="00A8677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баклажаны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5" w:name="f18r172"/>
            <w:bookmarkEnd w:id="1715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3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Default="005B0E7B" w:rsidP="00A8677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зеленные культуры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5B0E7B" w:rsidRDefault="005B0E7B" w:rsidP="005B0E7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6" w:name="f18r173"/>
            <w:bookmarkEnd w:id="1716"/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74753E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B0E7B" w:rsidRPr="0074753E" w:rsidRDefault="005B0E7B" w:rsidP="005B0E7B">
      <w:pPr>
        <w:widowControl w:val="0"/>
        <w:rPr>
          <w:sz w:val="10"/>
          <w:szCs w:val="10"/>
        </w:rPr>
      </w:pPr>
      <w:r w:rsidRPr="00B62660">
        <w:t xml:space="preserve"> 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567"/>
        <w:gridCol w:w="992"/>
        <w:gridCol w:w="992"/>
        <w:gridCol w:w="992"/>
        <w:gridCol w:w="993"/>
        <w:gridCol w:w="816"/>
        <w:gridCol w:w="992"/>
        <w:gridCol w:w="992"/>
        <w:gridCol w:w="1134"/>
        <w:gridCol w:w="992"/>
        <w:gridCol w:w="993"/>
        <w:gridCol w:w="992"/>
        <w:gridCol w:w="1027"/>
        <w:gridCol w:w="992"/>
      </w:tblGrid>
      <w:tr w:rsidR="005B0E7B" w:rsidRPr="00B62660" w:rsidTr="005B0E7B">
        <w:trPr>
          <w:cantSplit/>
          <w:trHeight w:val="219"/>
        </w:trPr>
        <w:tc>
          <w:tcPr>
            <w:tcW w:w="2553" w:type="dxa"/>
            <w:vMerge w:val="restart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Инвентарная площадь культивационных сооружений в период вегетации растений</w:t>
            </w:r>
          </w:p>
        </w:tc>
        <w:tc>
          <w:tcPr>
            <w:tcW w:w="567" w:type="dxa"/>
            <w:vMerge w:val="restart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Код</w:t>
            </w:r>
          </w:p>
        </w:tc>
        <w:tc>
          <w:tcPr>
            <w:tcW w:w="992" w:type="dxa"/>
            <w:vMerge w:val="restart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Исполь-зуемая площадь, га</w:t>
            </w:r>
          </w:p>
        </w:tc>
        <w:tc>
          <w:tcPr>
            <w:tcW w:w="992" w:type="dxa"/>
            <w:vMerge w:val="restart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Сбор продукции: рассада и цветы, тыс. шт., семена, кг, грибы, т</w:t>
            </w:r>
          </w:p>
        </w:tc>
        <w:tc>
          <w:tcPr>
            <w:tcW w:w="992" w:type="dxa"/>
            <w:vMerge w:val="restart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Затраты всего, тыс.руб.</w:t>
            </w:r>
          </w:p>
        </w:tc>
        <w:tc>
          <w:tcPr>
            <w:tcW w:w="5919" w:type="dxa"/>
            <w:gridSpan w:val="6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vAlign w:val="center"/>
          </w:tcPr>
          <w:p w:rsidR="005B0E7B" w:rsidRPr="00DD0F07" w:rsidRDefault="005B0E7B" w:rsidP="005B0E7B">
            <w:pPr>
              <w:widowControl w:val="0"/>
              <w:ind w:hanging="108"/>
              <w:jc w:val="center"/>
              <w:rPr>
                <w:sz w:val="14"/>
                <w:szCs w:val="14"/>
              </w:rPr>
            </w:pPr>
            <w:r w:rsidRPr="00DD0F07">
              <w:rPr>
                <w:b/>
                <w:sz w:val="14"/>
                <w:szCs w:val="14"/>
              </w:rPr>
              <w:t xml:space="preserve">Справочно  </w:t>
            </w:r>
            <w:r w:rsidRPr="00DD0F07">
              <w:rPr>
                <w:sz w:val="14"/>
                <w:szCs w:val="14"/>
              </w:rPr>
              <w:t>Затраты труда, тыс. чел.- час.</w:t>
            </w:r>
          </w:p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011" w:type="dxa"/>
            <w:gridSpan w:val="3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Реализация продукции</w:t>
            </w:r>
          </w:p>
        </w:tc>
      </w:tr>
      <w:tr w:rsidR="005B0E7B" w:rsidRPr="00B62660" w:rsidTr="005B0E7B">
        <w:trPr>
          <w:cantSplit/>
        </w:trPr>
        <w:tc>
          <w:tcPr>
            <w:tcW w:w="2553" w:type="dxa"/>
            <w:vMerge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оплата труда с начисле-ниями, тыс. руб.</w:t>
            </w:r>
          </w:p>
        </w:tc>
        <w:tc>
          <w:tcPr>
            <w:tcW w:w="816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семена,  тыс. руб.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удобрения и средства защиты, тыс. руб.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стоимость газа, тыс. руб.</w:t>
            </w:r>
          </w:p>
        </w:tc>
        <w:tc>
          <w:tcPr>
            <w:tcW w:w="1134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Стоимость покупной тепло-энергии, тыс. руб.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Стоимостьэлектро-энергии, тыс. руб.</w:t>
            </w:r>
          </w:p>
        </w:tc>
        <w:tc>
          <w:tcPr>
            <w:tcW w:w="993" w:type="dxa"/>
            <w:vMerge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Колич-во в зачетном весе, тонн или тыс. шт</w:t>
            </w:r>
          </w:p>
        </w:tc>
        <w:tc>
          <w:tcPr>
            <w:tcW w:w="1027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полная себесто-имость, тыс. руб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Выручено, тыс. руб</w:t>
            </w:r>
          </w:p>
        </w:tc>
      </w:tr>
      <w:tr w:rsidR="005B0E7B" w:rsidRPr="00B62660" w:rsidTr="005B0E7B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А</w:t>
            </w:r>
          </w:p>
        </w:tc>
        <w:tc>
          <w:tcPr>
            <w:tcW w:w="567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Б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3</w:t>
            </w:r>
          </w:p>
        </w:tc>
        <w:tc>
          <w:tcPr>
            <w:tcW w:w="993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4</w:t>
            </w:r>
          </w:p>
        </w:tc>
        <w:tc>
          <w:tcPr>
            <w:tcW w:w="816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7</w:t>
            </w:r>
          </w:p>
        </w:tc>
        <w:tc>
          <w:tcPr>
            <w:tcW w:w="1134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8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9</w:t>
            </w:r>
          </w:p>
        </w:tc>
        <w:tc>
          <w:tcPr>
            <w:tcW w:w="993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11</w:t>
            </w:r>
          </w:p>
        </w:tc>
        <w:tc>
          <w:tcPr>
            <w:tcW w:w="1027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12</w:t>
            </w:r>
          </w:p>
        </w:tc>
        <w:tc>
          <w:tcPr>
            <w:tcW w:w="992" w:type="dxa"/>
            <w:vAlign w:val="center"/>
          </w:tcPr>
          <w:p w:rsidR="005B0E7B" w:rsidRPr="00DD0F07" w:rsidRDefault="005B0E7B" w:rsidP="00A86777">
            <w:pPr>
              <w:widowControl w:val="0"/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13</w:t>
            </w:r>
          </w:p>
        </w:tc>
      </w:tr>
      <w:tr w:rsidR="005B0E7B" w:rsidRPr="00B62660" w:rsidTr="005B0E7B">
        <w:trPr>
          <w:trHeight w:val="28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Грибы – всего</w:t>
            </w:r>
            <w:r w:rsidRPr="005B0E7B">
              <w:rPr>
                <w:b/>
                <w:sz w:val="16"/>
                <w:szCs w:val="16"/>
                <w:lang w:val="en-US"/>
              </w:rPr>
              <w:t>____</w:t>
            </w:r>
            <w:bookmarkStart w:id="1717" w:name="f18r181"/>
            <w:bookmarkEnd w:id="1717"/>
            <w:r w:rsidRPr="005B0E7B">
              <w:rPr>
                <w:b/>
                <w:sz w:val="16"/>
                <w:szCs w:val="16"/>
                <w:lang w:val="en-US"/>
              </w:rPr>
              <w:t xml:space="preserve"> _</w:t>
            </w:r>
            <w:r w:rsidRPr="00B62660">
              <w:rPr>
                <w:sz w:val="16"/>
                <w:szCs w:val="16"/>
              </w:rPr>
              <w:t xml:space="preserve">     га (181)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180</w:t>
            </w: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18" w:name="f18r180"/>
            <w:bookmarkEnd w:id="1718"/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28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Рассада – всего</w:t>
            </w:r>
            <w:r w:rsidRPr="00B62660">
              <w:rPr>
                <w:sz w:val="16"/>
                <w:szCs w:val="16"/>
                <w:lang w:val="en-US"/>
              </w:rPr>
              <w:t>_</w:t>
            </w:r>
            <w:r w:rsidRPr="005B0E7B">
              <w:rPr>
                <w:b/>
                <w:sz w:val="16"/>
                <w:szCs w:val="16"/>
                <w:lang w:val="en-US"/>
              </w:rPr>
              <w:t>___</w:t>
            </w:r>
            <w:bookmarkStart w:id="1719" w:name="f18r191"/>
            <w:bookmarkEnd w:id="1719"/>
            <w:r w:rsidRPr="005B0E7B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62660">
              <w:rPr>
                <w:sz w:val="16"/>
                <w:szCs w:val="16"/>
              </w:rPr>
              <w:t xml:space="preserve">     га (191)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190</w:t>
            </w: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0" w:name="f18r190"/>
            <w:bookmarkEnd w:id="1720"/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28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Семена овощных культур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1" w:name="f18r200"/>
            <w:bookmarkEnd w:id="1721"/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28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 xml:space="preserve">Цветы – всего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210</w:t>
            </w: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2" w:name="f18r210"/>
            <w:bookmarkEnd w:id="1722"/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5B0E7B">
        <w:trPr>
          <w:trHeight w:val="34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6F45BC">
              <w:rPr>
                <w:b/>
                <w:sz w:val="16"/>
                <w:szCs w:val="16"/>
              </w:rPr>
              <w:t>Всего по защищенному грунту    ____</w:t>
            </w:r>
            <w:bookmarkStart w:id="1723" w:name="f18r221"/>
            <w:bookmarkEnd w:id="1723"/>
            <w:r w:rsidRPr="001B4FEA">
              <w:rPr>
                <w:b/>
                <w:sz w:val="16"/>
                <w:szCs w:val="16"/>
              </w:rPr>
              <w:t xml:space="preserve"> </w:t>
            </w:r>
            <w:r w:rsidRPr="006F45BC">
              <w:rPr>
                <w:b/>
                <w:sz w:val="16"/>
                <w:szCs w:val="16"/>
              </w:rPr>
              <w:t>______га</w:t>
            </w:r>
            <w:r w:rsidRPr="00B62660">
              <w:rPr>
                <w:sz w:val="16"/>
                <w:szCs w:val="16"/>
              </w:rPr>
              <w:t xml:space="preserve"> (221) (сумма кодов 140, 180, 190, 200, 210)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220</w:t>
            </w: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4" w:name="f18r220"/>
            <w:bookmarkEnd w:id="1724"/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CE083C" w:rsidRDefault="005B0E7B" w:rsidP="00A86777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7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E7B" w:rsidRPr="00F515C8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B0E7B" w:rsidRPr="001B4FEA" w:rsidRDefault="005B0E7B" w:rsidP="005B0E7B">
      <w:pPr>
        <w:widowControl w:val="0"/>
        <w:jc w:val="center"/>
        <w:rPr>
          <w:b/>
          <w:sz w:val="18"/>
          <w:szCs w:val="18"/>
        </w:rPr>
      </w:pPr>
      <w:r w:rsidRPr="001B4FEA">
        <w:rPr>
          <w:b/>
          <w:sz w:val="18"/>
          <w:szCs w:val="18"/>
        </w:rPr>
        <w:t>Справка (к овощеводству защищенного грунта)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552"/>
        <w:gridCol w:w="1757"/>
        <w:gridCol w:w="1620"/>
        <w:gridCol w:w="1800"/>
        <w:gridCol w:w="1620"/>
        <w:gridCol w:w="1800"/>
        <w:gridCol w:w="1620"/>
      </w:tblGrid>
      <w:tr w:rsidR="005B0E7B" w:rsidRPr="00B62660" w:rsidTr="005B0E7B">
        <w:trPr>
          <w:cantSplit/>
          <w:trHeight w:val="139"/>
        </w:trPr>
        <w:tc>
          <w:tcPr>
            <w:tcW w:w="4531" w:type="dxa"/>
            <w:vMerge w:val="restart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Код</w:t>
            </w:r>
          </w:p>
        </w:tc>
        <w:tc>
          <w:tcPr>
            <w:tcW w:w="6797" w:type="dxa"/>
            <w:gridSpan w:val="4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Теплицы</w:t>
            </w:r>
          </w:p>
        </w:tc>
        <w:tc>
          <w:tcPr>
            <w:tcW w:w="1800" w:type="dxa"/>
            <w:vMerge w:val="restart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Парники</w:t>
            </w:r>
          </w:p>
        </w:tc>
        <w:tc>
          <w:tcPr>
            <w:tcW w:w="1620" w:type="dxa"/>
            <w:vMerge w:val="restart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Утепленный грунт</w:t>
            </w:r>
          </w:p>
        </w:tc>
      </w:tr>
      <w:tr w:rsidR="005B0E7B" w:rsidRPr="00B62660" w:rsidTr="00DD0F07">
        <w:trPr>
          <w:cantSplit/>
          <w:trHeight w:val="199"/>
        </w:trPr>
        <w:tc>
          <w:tcPr>
            <w:tcW w:w="4531" w:type="dxa"/>
            <w:vMerge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52" w:type="dxa"/>
            <w:vMerge/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377" w:type="dxa"/>
            <w:gridSpan w:val="2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Зимние</w:t>
            </w:r>
          </w:p>
        </w:tc>
        <w:tc>
          <w:tcPr>
            <w:tcW w:w="3420" w:type="dxa"/>
            <w:gridSpan w:val="2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Весенние</w:t>
            </w:r>
          </w:p>
        </w:tc>
        <w:tc>
          <w:tcPr>
            <w:tcW w:w="1800" w:type="dxa"/>
            <w:vMerge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5B0E7B" w:rsidRPr="00B62660" w:rsidTr="00DD0F07">
        <w:trPr>
          <w:cantSplit/>
          <w:trHeight w:val="130"/>
        </w:trPr>
        <w:tc>
          <w:tcPr>
            <w:tcW w:w="4531" w:type="dxa"/>
            <w:vMerge/>
            <w:tcBorders>
              <w:bottom w:val="single" w:sz="4" w:space="0" w:color="auto"/>
            </w:tcBorders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Всего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под пленкой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под стеклом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под пленкой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5B0E7B" w:rsidRPr="00B62660" w:rsidTr="00A86777">
        <w:tc>
          <w:tcPr>
            <w:tcW w:w="4531" w:type="dxa"/>
            <w:tcBorders>
              <w:bottom w:val="single" w:sz="4" w:space="0" w:color="auto"/>
            </w:tcBorders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А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Б</w:t>
            </w:r>
          </w:p>
        </w:tc>
        <w:tc>
          <w:tcPr>
            <w:tcW w:w="1757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</w:t>
            </w: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3</w:t>
            </w: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4</w:t>
            </w: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5</w:t>
            </w: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6</w:t>
            </w:r>
          </w:p>
        </w:tc>
      </w:tr>
      <w:tr w:rsidR="005B0E7B" w:rsidRPr="00B62660" w:rsidTr="00A86777">
        <w:trPr>
          <w:trHeight w:val="28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BC0F94">
            <w:pPr>
              <w:pStyle w:val="af1"/>
              <w:widowControl w:val="0"/>
              <w:rPr>
                <w:sz w:val="16"/>
                <w:szCs w:val="16"/>
              </w:rPr>
            </w:pPr>
            <w:r w:rsidRPr="005B0E7B">
              <w:rPr>
                <w:b/>
                <w:sz w:val="16"/>
                <w:szCs w:val="16"/>
              </w:rPr>
              <w:t>Наличие сооружений на 1 января 202</w:t>
            </w:r>
            <w:r w:rsidR="00736897">
              <w:rPr>
                <w:b/>
                <w:sz w:val="16"/>
                <w:szCs w:val="16"/>
              </w:rPr>
              <w:t>6</w:t>
            </w:r>
            <w:r w:rsidR="00B163CE" w:rsidRPr="00B163CE">
              <w:rPr>
                <w:b/>
                <w:sz w:val="16"/>
                <w:szCs w:val="16"/>
              </w:rPr>
              <w:t xml:space="preserve"> </w:t>
            </w:r>
            <w:r w:rsidRPr="005B0E7B">
              <w:rPr>
                <w:b/>
                <w:sz w:val="16"/>
                <w:szCs w:val="16"/>
              </w:rPr>
              <w:t>г</w:t>
            </w:r>
            <w:r w:rsidRPr="00B62660">
              <w:rPr>
                <w:sz w:val="16"/>
                <w:szCs w:val="16"/>
              </w:rPr>
              <w:t>., га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230</w:t>
            </w:r>
          </w:p>
        </w:tc>
        <w:tc>
          <w:tcPr>
            <w:tcW w:w="1757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5" w:name="f18r230"/>
            <w:bookmarkEnd w:id="1725"/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B0E7B" w:rsidRPr="00B62660" w:rsidTr="00A86777">
        <w:trPr>
          <w:trHeight w:val="28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pStyle w:val="af1"/>
              <w:widowControl w:val="0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Использовано по теплицам:</w:t>
            </w:r>
            <w:r w:rsidRPr="00B62660">
              <w:rPr>
                <w:sz w:val="16"/>
                <w:szCs w:val="16"/>
              </w:rPr>
              <w:tab/>
              <w:t>газа, тыс.куб.м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231</w:t>
            </w:r>
          </w:p>
        </w:tc>
        <w:tc>
          <w:tcPr>
            <w:tcW w:w="1757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6" w:name="f18r231"/>
            <w:bookmarkEnd w:id="1726"/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nil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right"/>
              <w:rPr>
                <w:b/>
                <w:sz w:val="18"/>
                <w:szCs w:val="18"/>
              </w:rPr>
            </w:pPr>
          </w:p>
        </w:tc>
      </w:tr>
      <w:tr w:rsidR="005B0E7B" w:rsidRPr="00B62660" w:rsidTr="00A86777">
        <w:trPr>
          <w:trHeight w:val="28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pStyle w:val="af1"/>
              <w:widowControl w:val="0"/>
              <w:ind w:firstLine="1877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покупной теплоэнергии, Гкал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232</w:t>
            </w:r>
          </w:p>
        </w:tc>
        <w:tc>
          <w:tcPr>
            <w:tcW w:w="1757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7" w:name="f18r232"/>
            <w:bookmarkEnd w:id="1727"/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  <w:tcBorders>
              <w:right w:val="nil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right"/>
              <w:rPr>
                <w:b/>
                <w:sz w:val="16"/>
                <w:szCs w:val="16"/>
              </w:rPr>
            </w:pPr>
          </w:p>
        </w:tc>
      </w:tr>
      <w:tr w:rsidR="005B0E7B" w:rsidRPr="00B62660" w:rsidTr="00A86777">
        <w:trPr>
          <w:trHeight w:val="28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7B" w:rsidRPr="00B62660" w:rsidRDefault="005B0E7B" w:rsidP="00A86777">
            <w:pPr>
              <w:pStyle w:val="af1"/>
              <w:widowControl w:val="0"/>
              <w:ind w:firstLine="1877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электроэнергии, тыс.квт.ч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sz w:val="16"/>
                <w:szCs w:val="16"/>
              </w:rPr>
            </w:pPr>
            <w:r w:rsidRPr="00B62660">
              <w:rPr>
                <w:sz w:val="16"/>
                <w:szCs w:val="16"/>
              </w:rPr>
              <w:t>233</w:t>
            </w:r>
          </w:p>
        </w:tc>
        <w:tc>
          <w:tcPr>
            <w:tcW w:w="1757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  <w:bookmarkStart w:id="1728" w:name="f18r233"/>
            <w:bookmarkEnd w:id="1728"/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B0E7B" w:rsidRPr="00B62660" w:rsidRDefault="005B0E7B" w:rsidP="00A86777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:rsidR="005B0E7B" w:rsidRPr="00B62660" w:rsidRDefault="005B0E7B" w:rsidP="00A86777">
            <w:pPr>
              <w:widowControl w:val="0"/>
              <w:jc w:val="right"/>
              <w:rPr>
                <w:b/>
                <w:sz w:val="16"/>
                <w:szCs w:val="16"/>
              </w:rPr>
            </w:pPr>
          </w:p>
        </w:tc>
      </w:tr>
    </w:tbl>
    <w:p w:rsidR="005B0E7B" w:rsidRDefault="005B0E7B" w:rsidP="005B0E7B">
      <w:pPr>
        <w:widowControl w:val="0"/>
        <w:rPr>
          <w:sz w:val="18"/>
          <w:lang w:val="en-US"/>
        </w:rPr>
      </w:pPr>
    </w:p>
    <w:p w:rsidR="005B0E7B" w:rsidRPr="00B62660" w:rsidRDefault="005B0E7B" w:rsidP="005B0E7B">
      <w:pPr>
        <w:widowControl w:val="0"/>
      </w:pPr>
      <w:r w:rsidRPr="00B62660">
        <w:rPr>
          <w:sz w:val="18"/>
        </w:rPr>
        <w:t xml:space="preserve">Руководитель                                                                          Главный бухгалтер                                          </w:t>
      </w:r>
      <w:r w:rsidRPr="00B62660">
        <w:rPr>
          <w:bCs/>
          <w:sz w:val="18"/>
        </w:rPr>
        <w:t>Главный экономист                                         Главный агроном</w:t>
      </w:r>
    </w:p>
    <w:bookmarkEnd w:id="1694"/>
    <w:p w:rsidR="007A02B0" w:rsidRPr="00FB103C" w:rsidRDefault="007A02B0" w:rsidP="006F45BC">
      <w:pPr>
        <w:jc w:val="right"/>
        <w:rPr>
          <w:b/>
          <w:sz w:val="16"/>
          <w:szCs w:val="16"/>
        </w:rPr>
      </w:pPr>
      <w:r>
        <w:br w:type="page"/>
      </w:r>
      <w:bookmarkStart w:id="1729" w:name="f20"/>
      <w:r w:rsidRPr="00FB103C">
        <w:rPr>
          <w:b/>
          <w:sz w:val="16"/>
          <w:szCs w:val="16"/>
        </w:rPr>
        <w:t xml:space="preserve">ОТЧЕТ  ПО  </w:t>
      </w:r>
      <w:r w:rsidR="00F66D89">
        <w:rPr>
          <w:b/>
          <w:sz w:val="16"/>
          <w:szCs w:val="16"/>
        </w:rPr>
        <w:t>РАЗВЕДЕНИЮ СЕЛЬСКОХОЗЯЙСТВЕННОЙ ПТИЦЫ</w:t>
      </w:r>
      <w:r w:rsidRPr="007A02B0">
        <w:rPr>
          <w:b/>
          <w:sz w:val="16"/>
          <w:szCs w:val="16"/>
        </w:rPr>
        <w:tab/>
      </w:r>
      <w:r w:rsidRPr="007A02B0">
        <w:rPr>
          <w:b/>
          <w:sz w:val="16"/>
          <w:szCs w:val="16"/>
        </w:rPr>
        <w:tab/>
      </w:r>
      <w:r w:rsidRPr="007A02B0">
        <w:rPr>
          <w:b/>
          <w:sz w:val="16"/>
          <w:szCs w:val="16"/>
        </w:rPr>
        <w:tab/>
      </w:r>
      <w:r w:rsidRPr="007A02B0">
        <w:rPr>
          <w:b/>
          <w:sz w:val="16"/>
          <w:szCs w:val="16"/>
        </w:rPr>
        <w:tab/>
      </w:r>
      <w:r w:rsidRPr="007A02B0">
        <w:rPr>
          <w:b/>
          <w:sz w:val="16"/>
          <w:szCs w:val="16"/>
        </w:rPr>
        <w:tab/>
      </w:r>
      <w:r w:rsidRPr="00FB103C">
        <w:rPr>
          <w:b/>
          <w:sz w:val="16"/>
          <w:szCs w:val="16"/>
        </w:rPr>
        <w:t xml:space="preserve">  </w:t>
      </w:r>
      <w:r w:rsidRPr="008D2F78">
        <w:rPr>
          <w:b/>
          <w:sz w:val="16"/>
          <w:szCs w:val="16"/>
          <w:u w:val="single"/>
        </w:rPr>
        <w:t xml:space="preserve">Форма </w:t>
      </w:r>
      <w:r w:rsidRPr="008D2F78">
        <w:rPr>
          <w:b/>
          <w:sz w:val="16"/>
          <w:szCs w:val="16"/>
          <w:u w:val="single"/>
          <w:lang w:val="en-US"/>
        </w:rPr>
        <w:t>N</w:t>
      </w:r>
      <w:r w:rsidRPr="008D2F78">
        <w:rPr>
          <w:b/>
          <w:sz w:val="16"/>
          <w:szCs w:val="16"/>
          <w:u w:val="single"/>
        </w:rPr>
        <w:t>20-АПК лист 1</w:t>
      </w:r>
    </w:p>
    <w:p w:rsidR="007A02B0" w:rsidRPr="00FB103C" w:rsidRDefault="007A02B0" w:rsidP="008A00C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на    1 </w:t>
      </w:r>
      <w:r w:rsidRPr="007A02B0">
        <w:rPr>
          <w:b/>
          <w:sz w:val="16"/>
          <w:szCs w:val="16"/>
        </w:rPr>
        <w:t xml:space="preserve"> </w:t>
      </w:r>
      <w:r w:rsidRPr="00FB103C">
        <w:rPr>
          <w:b/>
          <w:sz w:val="16"/>
          <w:szCs w:val="16"/>
        </w:rPr>
        <w:t xml:space="preserve">января </w:t>
      </w:r>
      <w:r w:rsidRPr="007A02B0">
        <w:rPr>
          <w:b/>
          <w:sz w:val="16"/>
          <w:szCs w:val="16"/>
        </w:rPr>
        <w:t xml:space="preserve"> </w:t>
      </w:r>
      <w:r w:rsidRPr="00FB103C">
        <w:rPr>
          <w:b/>
          <w:sz w:val="16"/>
          <w:szCs w:val="16"/>
        </w:rPr>
        <w:t>20</w:t>
      </w:r>
      <w:r w:rsidR="00770A3E">
        <w:rPr>
          <w:b/>
          <w:sz w:val="16"/>
          <w:szCs w:val="16"/>
        </w:rPr>
        <w:t>2</w:t>
      </w:r>
      <w:r w:rsidR="00787FCF">
        <w:rPr>
          <w:b/>
          <w:sz w:val="16"/>
          <w:szCs w:val="16"/>
        </w:rPr>
        <w:t>6</w:t>
      </w:r>
      <w:r w:rsidR="001D182D">
        <w:rPr>
          <w:b/>
          <w:sz w:val="16"/>
          <w:szCs w:val="16"/>
        </w:rPr>
        <w:t xml:space="preserve"> </w:t>
      </w:r>
      <w:r w:rsidRPr="00FB103C">
        <w:rPr>
          <w:b/>
          <w:sz w:val="16"/>
          <w:szCs w:val="16"/>
        </w:rPr>
        <w:t>г</w:t>
      </w:r>
      <w:r w:rsidR="00B318F8">
        <w:rPr>
          <w:b/>
          <w:sz w:val="16"/>
          <w:szCs w:val="16"/>
        </w:rPr>
        <w:t>ода</w:t>
      </w:r>
    </w:p>
    <w:p w:rsidR="0013798A" w:rsidRDefault="0013798A" w:rsidP="007A02B0">
      <w:pPr>
        <w:jc w:val="both"/>
        <w:rPr>
          <w:b/>
          <w:sz w:val="16"/>
          <w:szCs w:val="16"/>
          <w:lang w:val="en-US"/>
        </w:rPr>
      </w:pPr>
    </w:p>
    <w:tbl>
      <w:tblPr>
        <w:tblpPr w:leftFromText="180" w:rightFromText="180" w:vertAnchor="text" w:horzAnchor="page" w:tblpX="852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0"/>
      </w:tblGrid>
      <w:tr w:rsidR="0013798A" w:rsidRPr="00541F44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</w:tcPr>
          <w:p w:rsidR="0013798A" w:rsidRPr="00541F44" w:rsidRDefault="007A02B0" w:rsidP="00541F44">
            <w:pPr>
              <w:jc w:val="both"/>
              <w:rPr>
                <w:b/>
                <w:sz w:val="16"/>
                <w:szCs w:val="16"/>
              </w:rPr>
            </w:pPr>
            <w:r w:rsidRPr="00541F44">
              <w:rPr>
                <w:sz w:val="16"/>
                <w:szCs w:val="16"/>
              </w:rPr>
              <w:t xml:space="preserve">Число хозяйств, включенных в сводный отчет </w:t>
            </w:r>
            <w:r w:rsidRPr="00541F44">
              <w:rPr>
                <w:b/>
                <w:sz w:val="16"/>
                <w:szCs w:val="16"/>
              </w:rPr>
              <w:t xml:space="preserve">( 010) </w:t>
            </w:r>
            <w:r w:rsidR="0013798A" w:rsidRPr="00541F44">
              <w:rPr>
                <w:b/>
                <w:sz w:val="16"/>
                <w:szCs w:val="16"/>
              </w:rPr>
              <w:t xml:space="preserve">      _</w:t>
            </w:r>
            <w:bookmarkStart w:id="1730" w:name="f20r10c1"/>
            <w:bookmarkEnd w:id="1730"/>
          </w:p>
        </w:tc>
      </w:tr>
    </w:tbl>
    <w:p w:rsidR="007A02B0" w:rsidRPr="00FB103C" w:rsidRDefault="007A02B0" w:rsidP="007A02B0">
      <w:pPr>
        <w:jc w:val="both"/>
        <w:rPr>
          <w:b/>
          <w:sz w:val="16"/>
          <w:szCs w:val="16"/>
        </w:rPr>
      </w:pPr>
    </w:p>
    <w:tbl>
      <w:tblPr>
        <w:tblW w:w="5102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8"/>
        <w:gridCol w:w="501"/>
        <w:gridCol w:w="566"/>
        <w:gridCol w:w="426"/>
        <w:gridCol w:w="440"/>
        <w:gridCol w:w="426"/>
        <w:gridCol w:w="419"/>
        <w:gridCol w:w="426"/>
        <w:gridCol w:w="420"/>
        <w:gridCol w:w="426"/>
        <w:gridCol w:w="420"/>
        <w:gridCol w:w="426"/>
        <w:gridCol w:w="420"/>
        <w:gridCol w:w="426"/>
        <w:gridCol w:w="420"/>
        <w:gridCol w:w="426"/>
        <w:gridCol w:w="278"/>
        <w:gridCol w:w="426"/>
        <w:gridCol w:w="279"/>
        <w:gridCol w:w="426"/>
        <w:gridCol w:w="420"/>
        <w:gridCol w:w="426"/>
        <w:gridCol w:w="347"/>
        <w:gridCol w:w="426"/>
        <w:gridCol w:w="283"/>
        <w:gridCol w:w="426"/>
        <w:gridCol w:w="283"/>
        <w:gridCol w:w="426"/>
        <w:gridCol w:w="283"/>
        <w:gridCol w:w="426"/>
        <w:gridCol w:w="232"/>
        <w:gridCol w:w="426"/>
        <w:gridCol w:w="232"/>
        <w:gridCol w:w="426"/>
        <w:gridCol w:w="232"/>
        <w:gridCol w:w="426"/>
      </w:tblGrid>
      <w:tr w:rsidR="007A02B0" w:rsidRPr="00FB103C" w:rsidTr="00DD0F07">
        <w:trPr>
          <w:cantSplit/>
          <w:trHeight w:val="99"/>
        </w:trPr>
        <w:tc>
          <w:tcPr>
            <w:tcW w:w="1948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01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Код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Ед.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изм</w:t>
            </w:r>
          </w:p>
        </w:tc>
        <w:tc>
          <w:tcPr>
            <w:tcW w:w="3403" w:type="dxa"/>
            <w:gridSpan w:val="8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Куры</w:t>
            </w:r>
          </w:p>
        </w:tc>
        <w:tc>
          <w:tcPr>
            <w:tcW w:w="1692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Утки</w:t>
            </w:r>
          </w:p>
        </w:tc>
        <w:tc>
          <w:tcPr>
            <w:tcW w:w="1409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Гуси</w:t>
            </w:r>
          </w:p>
        </w:tc>
        <w:tc>
          <w:tcPr>
            <w:tcW w:w="1619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Индейки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Цесарки</w:t>
            </w:r>
          </w:p>
        </w:tc>
        <w:tc>
          <w:tcPr>
            <w:tcW w:w="1367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Перепелки</w:t>
            </w:r>
          </w:p>
        </w:tc>
        <w:tc>
          <w:tcPr>
            <w:tcW w:w="131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Страусы</w:t>
            </w:r>
          </w:p>
        </w:tc>
      </w:tr>
      <w:tr w:rsidR="007A02B0" w:rsidRPr="00FB103C" w:rsidTr="00E8234A">
        <w:trPr>
          <w:cantSplit/>
          <w:trHeight w:val="227"/>
        </w:trPr>
        <w:tc>
          <w:tcPr>
            <w:tcW w:w="1948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01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11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яичных  пород</w:t>
            </w:r>
          </w:p>
        </w:tc>
        <w:tc>
          <w:tcPr>
            <w:tcW w:w="1692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мясных и мясо</w:t>
            </w:r>
            <w:r w:rsidR="006D4180" w:rsidRPr="006D4180">
              <w:rPr>
                <w:sz w:val="14"/>
                <w:szCs w:val="14"/>
              </w:rPr>
              <w:t>-</w:t>
            </w:r>
            <w:r w:rsidRPr="00FB103C">
              <w:rPr>
                <w:sz w:val="14"/>
                <w:szCs w:val="14"/>
              </w:rPr>
              <w:t>яичных пород</w:t>
            </w:r>
          </w:p>
        </w:tc>
        <w:tc>
          <w:tcPr>
            <w:tcW w:w="1692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09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9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67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1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</w:tr>
      <w:tr w:rsidR="007A02B0" w:rsidRPr="00FB103C" w:rsidTr="00E8234A">
        <w:trPr>
          <w:cantSplit/>
          <w:trHeight w:val="227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А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</w:t>
            </w:r>
          </w:p>
        </w:tc>
        <w:tc>
          <w:tcPr>
            <w:tcW w:w="1692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</w:t>
            </w:r>
          </w:p>
        </w:tc>
        <w:tc>
          <w:tcPr>
            <w:tcW w:w="1692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</w:t>
            </w:r>
          </w:p>
        </w:tc>
        <w:tc>
          <w:tcPr>
            <w:tcW w:w="1409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</w:t>
            </w:r>
          </w:p>
        </w:tc>
        <w:tc>
          <w:tcPr>
            <w:tcW w:w="1619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5</w:t>
            </w:r>
          </w:p>
        </w:tc>
        <w:tc>
          <w:tcPr>
            <w:tcW w:w="1418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6</w:t>
            </w:r>
          </w:p>
        </w:tc>
        <w:tc>
          <w:tcPr>
            <w:tcW w:w="1367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316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  <w:lang w:val="en-US"/>
              </w:rPr>
              <w:t>8</w:t>
            </w:r>
          </w:p>
        </w:tc>
      </w:tr>
      <w:tr w:rsidR="007A02B0" w:rsidRPr="00FB103C" w:rsidTr="00E8234A">
        <w:trPr>
          <w:cantSplit/>
          <w:trHeight w:val="227"/>
        </w:trPr>
        <w:tc>
          <w:tcPr>
            <w:tcW w:w="15665" w:type="dxa"/>
            <w:gridSpan w:val="36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rPr>
                <w:rFonts w:ascii="Times New Roman" w:hAnsi="Times New Roman"/>
                <w:b/>
                <w:sz w:val="16"/>
                <w:szCs w:val="16"/>
              </w:rPr>
            </w:pPr>
            <w:r w:rsidRPr="00FB103C">
              <w:rPr>
                <w:rFonts w:ascii="Times New Roman" w:hAnsi="Times New Roman"/>
                <w:b/>
                <w:sz w:val="16"/>
                <w:szCs w:val="16"/>
              </w:rPr>
              <w:t>1.  Калькуляция себестоимости яиц</w:t>
            </w:r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731" w:name="f20r20c1" w:colFirst="3" w:colLast="3"/>
            <w:r w:rsidRPr="00FB103C">
              <w:rPr>
                <w:sz w:val="14"/>
                <w:szCs w:val="14"/>
              </w:rPr>
              <w:t>Среднегодовое поголовье взросл. птицы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020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1711" w:type="dxa"/>
            <w:gridSpan w:val="4"/>
            <w:tcBorders>
              <w:bottom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tcBorders>
              <w:bottom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2" w:name="f20r20c2"/>
            <w:bookmarkEnd w:id="1732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3" w:name="f20r20c3"/>
            <w:bookmarkEnd w:id="1733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4" w:name="f20r20c4"/>
            <w:bookmarkEnd w:id="1734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5" w:name="f20r20c5"/>
            <w:bookmarkEnd w:id="1735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6" w:name="f20r20c6"/>
            <w:bookmarkEnd w:id="1736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7" w:name="f20r20c7"/>
            <w:bookmarkEnd w:id="1737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8" w:name="f20r20c8"/>
            <w:bookmarkEnd w:id="1738"/>
          </w:p>
        </w:tc>
      </w:tr>
      <w:bookmarkEnd w:id="1731"/>
      <w:tr w:rsidR="007A02B0" w:rsidRPr="00FB103C" w:rsidTr="00E8234A">
        <w:trPr>
          <w:cantSplit/>
          <w:trHeight w:val="198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ind w:left="-284"/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 том числе несушек</w:t>
            </w: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39" w:name="f20r30c1"/>
            <w:bookmarkEnd w:id="1739"/>
          </w:p>
        </w:tc>
        <w:tc>
          <w:tcPr>
            <w:tcW w:w="16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0" w:name="f20r30c2"/>
            <w:bookmarkEnd w:id="1740"/>
          </w:p>
        </w:tc>
        <w:tc>
          <w:tcPr>
            <w:tcW w:w="1692" w:type="dxa"/>
            <w:gridSpan w:val="4"/>
            <w:tcBorders>
              <w:lef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1" w:name="f20r30c3"/>
            <w:bookmarkEnd w:id="1741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2" w:name="f20r30c4"/>
            <w:bookmarkEnd w:id="1742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3" w:name="f20r30c5"/>
            <w:bookmarkEnd w:id="1743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4" w:name="f20r30c6"/>
            <w:bookmarkEnd w:id="1744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5" w:name="f20r30c7"/>
            <w:bookmarkEnd w:id="1745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6" w:name="f20r30c8"/>
            <w:bookmarkEnd w:id="1746"/>
          </w:p>
        </w:tc>
      </w:tr>
      <w:tr w:rsidR="004603CC" w:rsidRPr="00FB103C" w:rsidTr="00E8234A">
        <w:trPr>
          <w:cantSplit/>
          <w:trHeight w:val="198"/>
        </w:trPr>
        <w:tc>
          <w:tcPr>
            <w:tcW w:w="34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70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70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773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</w:tr>
      <w:tr w:rsidR="004603CC" w:rsidRPr="00FB103C" w:rsidTr="00E8234A">
        <w:trPr>
          <w:cantSplit/>
          <w:trHeight w:val="198"/>
        </w:trPr>
        <w:tc>
          <w:tcPr>
            <w:tcW w:w="3441" w:type="dxa"/>
            <w:gridSpan w:val="4"/>
            <w:vMerge/>
            <w:tcBorders>
              <w:left w:val="single" w:sz="4" w:space="0" w:color="auto"/>
            </w:tcBorders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</w:t>
            </w:r>
          </w:p>
        </w:tc>
        <w:tc>
          <w:tcPr>
            <w:tcW w:w="8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5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6</w:t>
            </w:r>
          </w:p>
        </w:tc>
        <w:tc>
          <w:tcPr>
            <w:tcW w:w="70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7</w:t>
            </w:r>
          </w:p>
        </w:tc>
        <w:tc>
          <w:tcPr>
            <w:tcW w:w="70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8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9</w:t>
            </w:r>
          </w:p>
        </w:tc>
        <w:tc>
          <w:tcPr>
            <w:tcW w:w="773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13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14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  <w:lang w:val="en-US"/>
              </w:rPr>
              <w:t>15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  <w:lang w:val="en-US"/>
              </w:rPr>
              <w:t>16</w:t>
            </w:r>
          </w:p>
        </w:tc>
      </w:tr>
      <w:tr w:rsidR="004603CC" w:rsidRPr="00FB103C" w:rsidTr="00E8234A">
        <w:trPr>
          <w:cantSplit/>
          <w:trHeight w:val="198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747" w:name="f20r40c1" w:colFirst="3" w:colLast="3"/>
            <w:bookmarkStart w:id="1748" w:name="f20r40c10" w:colFirst="12" w:colLast="12"/>
            <w:r w:rsidRPr="00FB103C">
              <w:rPr>
                <w:sz w:val="14"/>
                <w:szCs w:val="14"/>
              </w:rPr>
              <w:t>Всего затрат</w:t>
            </w:r>
          </w:p>
        </w:tc>
        <w:tc>
          <w:tcPr>
            <w:tcW w:w="501" w:type="dxa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040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руб.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49" w:name="f20r40c2"/>
            <w:bookmarkEnd w:id="1749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0" w:name="f20r40c3"/>
            <w:bookmarkEnd w:id="1750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1" w:name="f20r40c4"/>
            <w:bookmarkEnd w:id="1751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2" w:name="f20r40c5"/>
            <w:bookmarkEnd w:id="1752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3" w:name="f20r40c6"/>
            <w:bookmarkEnd w:id="1753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4" w:name="f20r40c7"/>
            <w:bookmarkEnd w:id="1754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5" w:name="f20r40c8"/>
            <w:bookmarkEnd w:id="1755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6" w:name="f20r40c9"/>
            <w:bookmarkEnd w:id="1756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7" w:name="f20r40c11"/>
            <w:bookmarkEnd w:id="1757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8" w:name="f20r40c12"/>
            <w:bookmarkEnd w:id="1758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59" w:name="f20r40c13"/>
            <w:bookmarkEnd w:id="1759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0" w:name="f20r40c14"/>
            <w:bookmarkEnd w:id="1760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1" w:name="f20r40c15"/>
            <w:bookmarkEnd w:id="1761"/>
            <w:r w:rsidRPr="003653F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2" w:name="f20r40c16"/>
            <w:bookmarkEnd w:id="1762"/>
          </w:p>
        </w:tc>
      </w:tr>
      <w:bookmarkEnd w:id="1747"/>
      <w:bookmarkEnd w:id="1748"/>
      <w:tr w:rsidR="004603CC" w:rsidRPr="00FB103C" w:rsidTr="00E8234A">
        <w:trPr>
          <w:cantSplit/>
          <w:trHeight w:val="198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  т. ч. оплата труда с начислениями</w:t>
            </w:r>
          </w:p>
        </w:tc>
        <w:tc>
          <w:tcPr>
            <w:tcW w:w="501" w:type="dxa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050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57459A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тыс.чел-час. </w:t>
            </w:r>
            <w:r w:rsidR="0057459A">
              <w:rPr>
                <w:sz w:val="14"/>
                <w:szCs w:val="14"/>
              </w:rPr>
              <w:t>тыс</w:t>
            </w:r>
            <w:r w:rsidRPr="00FB103C">
              <w:rPr>
                <w:sz w:val="14"/>
                <w:szCs w:val="14"/>
              </w:rPr>
              <w:t>.руб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3" w:name="f20r50c1"/>
            <w:bookmarkEnd w:id="1763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4" w:name="f20r50c2"/>
            <w:bookmarkEnd w:id="176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5" w:name="f20r50c3"/>
            <w:bookmarkEnd w:id="1765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6" w:name="f20r50c4"/>
            <w:bookmarkEnd w:id="1766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7" w:name="f20r50c5"/>
            <w:bookmarkEnd w:id="1767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8" w:name="f20r50c6"/>
            <w:bookmarkEnd w:id="1768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69" w:name="f20r50c7"/>
            <w:bookmarkEnd w:id="1769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0" w:name="f20r50c8"/>
            <w:bookmarkEnd w:id="177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1" w:name="f20r50c9"/>
            <w:bookmarkEnd w:id="1771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2" w:name="f20r50c10"/>
            <w:bookmarkEnd w:id="1772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3" w:name="f20r50c11"/>
            <w:bookmarkEnd w:id="1773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4" w:name="f20r50c12"/>
            <w:bookmarkEnd w:id="1774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5" w:name="f20r50c13"/>
            <w:bookmarkEnd w:id="1775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6" w:name="f20r50c14"/>
            <w:bookmarkEnd w:id="1776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7" w:name="f20r50c15"/>
            <w:bookmarkEnd w:id="1777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8" w:name="f20r50c16"/>
            <w:bookmarkEnd w:id="1778"/>
          </w:p>
        </w:tc>
      </w:tr>
      <w:tr w:rsidR="004603CC" w:rsidRPr="00FB103C" w:rsidTr="00E8234A">
        <w:trPr>
          <w:cantSplit/>
          <w:trHeight w:val="198"/>
        </w:trPr>
        <w:tc>
          <w:tcPr>
            <w:tcW w:w="19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корма</w:t>
            </w:r>
          </w:p>
        </w:tc>
        <w:tc>
          <w:tcPr>
            <w:tcW w:w="5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060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т кормо-ед. </w:t>
            </w:r>
            <w:r w:rsidR="0057459A">
              <w:rPr>
                <w:sz w:val="14"/>
                <w:szCs w:val="14"/>
              </w:rPr>
              <w:t>тыс</w:t>
            </w:r>
            <w:r w:rsidRPr="00FB103C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79" w:name="f20r60c1"/>
            <w:bookmarkEnd w:id="1779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0" w:name="f20r60c2"/>
            <w:bookmarkEnd w:id="178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1" w:name="f20r60c3"/>
            <w:bookmarkEnd w:id="1781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2" w:name="f20r60c4"/>
            <w:bookmarkEnd w:id="1782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3" w:name="f20r60c5"/>
            <w:bookmarkEnd w:id="1783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4" w:name="f20r60c6"/>
            <w:bookmarkEnd w:id="1784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5" w:name="f20r60c7"/>
            <w:bookmarkEnd w:id="1785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6" w:name="f20r60c8"/>
            <w:bookmarkEnd w:id="1786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7" w:name="f20r60c9"/>
            <w:bookmarkEnd w:id="1787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8" w:name="f20r60c10"/>
            <w:bookmarkEnd w:id="1788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89" w:name="f20r60c11"/>
            <w:bookmarkEnd w:id="1789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0" w:name="f20r60c12"/>
            <w:bookmarkEnd w:id="1790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1" w:name="f20r60c13"/>
            <w:bookmarkEnd w:id="1791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2" w:name="f20r60c14"/>
            <w:bookmarkEnd w:id="1792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3" w:name="f20r60c15"/>
            <w:bookmarkEnd w:id="1793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4" w:name="f20r60c16"/>
            <w:bookmarkEnd w:id="1794"/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tcBorders>
              <w:right w:val="nil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11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</w:t>
            </w:r>
          </w:p>
        </w:tc>
        <w:tc>
          <w:tcPr>
            <w:tcW w:w="1692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</w:t>
            </w:r>
          </w:p>
        </w:tc>
        <w:tc>
          <w:tcPr>
            <w:tcW w:w="1692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</w:t>
            </w:r>
          </w:p>
        </w:tc>
        <w:tc>
          <w:tcPr>
            <w:tcW w:w="1409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</w:t>
            </w:r>
          </w:p>
        </w:tc>
        <w:tc>
          <w:tcPr>
            <w:tcW w:w="1619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5</w:t>
            </w:r>
          </w:p>
        </w:tc>
        <w:tc>
          <w:tcPr>
            <w:tcW w:w="1418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6</w:t>
            </w:r>
          </w:p>
        </w:tc>
        <w:tc>
          <w:tcPr>
            <w:tcW w:w="1367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7</w:t>
            </w:r>
          </w:p>
        </w:tc>
        <w:tc>
          <w:tcPr>
            <w:tcW w:w="1316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8</w:t>
            </w:r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795" w:name="f20r70c6" w:colFirst="8" w:colLast="8"/>
            <w:r w:rsidRPr="00FB103C">
              <w:rPr>
                <w:sz w:val="14"/>
                <w:szCs w:val="14"/>
              </w:rPr>
              <w:t>Себестоимость основной продукции</w:t>
            </w:r>
            <w:r w:rsidRPr="008D2F78">
              <w:rPr>
                <w:sz w:val="14"/>
                <w:szCs w:val="14"/>
              </w:rPr>
              <w:t xml:space="preserve"> </w:t>
            </w:r>
            <w:r w:rsidRPr="00FB103C">
              <w:rPr>
                <w:sz w:val="14"/>
                <w:szCs w:val="14"/>
              </w:rPr>
              <w:t>(за вычетом побочной)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070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6" w:name="f20r70c1"/>
            <w:bookmarkEnd w:id="1796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7" w:name="f20r70c2"/>
            <w:bookmarkEnd w:id="1797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8" w:name="f20r70c3"/>
            <w:bookmarkEnd w:id="1798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799" w:name="f20r70c4"/>
            <w:bookmarkEnd w:id="1799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0" w:name="f20r70c5"/>
            <w:bookmarkEnd w:id="1800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1" w:name="f20r70c7"/>
            <w:bookmarkEnd w:id="1801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2" w:name="f20r70c8"/>
            <w:bookmarkEnd w:id="1802"/>
          </w:p>
        </w:tc>
      </w:tr>
      <w:bookmarkEnd w:id="1795"/>
      <w:tr w:rsidR="007A02B0" w:rsidRPr="00FB103C" w:rsidTr="00E8234A">
        <w:trPr>
          <w:cantSplit/>
          <w:trHeight w:val="198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Валовой выход яиц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080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тыс.шт.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3" w:name="f20r80c1"/>
            <w:bookmarkEnd w:id="1803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4" w:name="f20r80c2"/>
            <w:bookmarkEnd w:id="1804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5" w:name="f20r80c3"/>
            <w:bookmarkEnd w:id="1805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6" w:name="f20r80c4"/>
            <w:bookmarkEnd w:id="1806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7" w:name="f20r80c5"/>
            <w:bookmarkEnd w:id="1807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8" w:name="f20r80c6"/>
            <w:bookmarkEnd w:id="1808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09" w:name="f20r80c7"/>
            <w:bookmarkEnd w:id="1809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0" w:name="f20r80c8"/>
            <w:bookmarkEnd w:id="1810"/>
          </w:p>
        </w:tc>
      </w:tr>
      <w:tr w:rsidR="007A02B0" w:rsidRPr="00FB103C" w:rsidTr="00E8234A">
        <w:trPr>
          <w:cantSplit/>
          <w:trHeight w:val="198"/>
        </w:trPr>
        <w:tc>
          <w:tcPr>
            <w:tcW w:w="15665" w:type="dxa"/>
            <w:gridSpan w:val="36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rPr>
                <w:rFonts w:ascii="Times New Roman" w:hAnsi="Times New Roman"/>
                <w:b/>
                <w:sz w:val="16"/>
                <w:szCs w:val="16"/>
              </w:rPr>
            </w:pPr>
            <w:r w:rsidRPr="00FB103C">
              <w:rPr>
                <w:rFonts w:ascii="Times New Roman" w:hAnsi="Times New Roman"/>
                <w:b/>
                <w:sz w:val="16"/>
                <w:szCs w:val="16"/>
              </w:rPr>
              <w:t>2.  Инкубация</w:t>
            </w:r>
          </w:p>
        </w:tc>
      </w:tr>
      <w:tr w:rsidR="007A02B0" w:rsidRPr="00FB103C" w:rsidTr="00E8234A">
        <w:trPr>
          <w:cantSplit/>
          <w:trHeight w:val="212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811" w:name="f20r100c1" w:colFirst="3" w:colLast="3"/>
            <w:r w:rsidRPr="00FB103C">
              <w:rPr>
                <w:sz w:val="14"/>
                <w:szCs w:val="14"/>
              </w:rPr>
              <w:t>Проинкубировано яиц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тыс.шт.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2" w:name="f20r100c2"/>
            <w:bookmarkEnd w:id="1812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3" w:name="f20r100c3"/>
            <w:bookmarkEnd w:id="1813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4" w:name="f20r100c4"/>
            <w:bookmarkEnd w:id="1814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5" w:name="f20r100c5"/>
            <w:bookmarkEnd w:id="1815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6" w:name="f20r100c6"/>
            <w:bookmarkEnd w:id="1816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7" w:name="f20r100c7"/>
            <w:bookmarkEnd w:id="1817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18" w:name="f20r100c8"/>
            <w:bookmarkEnd w:id="1818"/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819" w:name="f20r110c1" w:colFirst="3" w:colLast="3"/>
            <w:bookmarkEnd w:id="1811"/>
            <w:r w:rsidRPr="00FB103C">
              <w:rPr>
                <w:sz w:val="14"/>
                <w:szCs w:val="14"/>
              </w:rPr>
              <w:t>Выведено здоровых птенцов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110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гол.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0" w:name="f20r110c2"/>
            <w:bookmarkEnd w:id="1820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1" w:name="f20r110c3"/>
            <w:bookmarkEnd w:id="1821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2" w:name="f20r110c4"/>
            <w:bookmarkEnd w:id="1822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3" w:name="f20r110c5"/>
            <w:bookmarkEnd w:id="1823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4" w:name="f20r110c6"/>
            <w:bookmarkEnd w:id="1824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5" w:name="f20r110c7"/>
            <w:bookmarkEnd w:id="1825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6" w:name="f20r110c8"/>
            <w:bookmarkEnd w:id="1826"/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827" w:name="f20r120c1" w:colFirst="3" w:colLast="3"/>
            <w:bookmarkEnd w:id="1819"/>
            <w:r w:rsidRPr="00FB103C">
              <w:rPr>
                <w:sz w:val="14"/>
                <w:szCs w:val="14"/>
              </w:rPr>
              <w:t>Реализовано суточного молодняка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120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гол.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8" w:name="f20r120c2"/>
            <w:bookmarkEnd w:id="1828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29" w:name="f20r120c3"/>
            <w:bookmarkEnd w:id="1829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0" w:name="f20r120c4"/>
            <w:bookmarkEnd w:id="1830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1" w:name="f20r120c5"/>
            <w:bookmarkEnd w:id="1831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2" w:name="f20r120c6"/>
            <w:bookmarkEnd w:id="1832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3" w:name="f20r120c7"/>
            <w:bookmarkEnd w:id="1833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4" w:name="f20r120c8"/>
            <w:bookmarkEnd w:id="1834"/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835" w:name="f20r130c1" w:colFirst="3" w:colLast="3"/>
            <w:bookmarkEnd w:id="1827"/>
            <w:r w:rsidRPr="00FB103C">
              <w:rPr>
                <w:sz w:val="14"/>
                <w:szCs w:val="14"/>
              </w:rPr>
              <w:t>Всего затрат</w:t>
            </w:r>
          </w:p>
        </w:tc>
        <w:tc>
          <w:tcPr>
            <w:tcW w:w="50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130</w:t>
            </w:r>
          </w:p>
        </w:tc>
        <w:tc>
          <w:tcPr>
            <w:tcW w:w="992" w:type="dxa"/>
            <w:gridSpan w:val="2"/>
            <w:vAlign w:val="center"/>
          </w:tcPr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6" w:name="f20r130c2"/>
            <w:bookmarkEnd w:id="1836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7" w:name="f20r130c3"/>
            <w:bookmarkEnd w:id="1837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8" w:name="f20r130c4"/>
            <w:bookmarkEnd w:id="1838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39" w:name="f20r130c5"/>
            <w:bookmarkEnd w:id="1839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0" w:name="f20r130c6"/>
            <w:bookmarkEnd w:id="1840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1" w:name="f20r130c7"/>
            <w:bookmarkEnd w:id="1841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2" w:name="f20r130c8"/>
            <w:bookmarkEnd w:id="1842"/>
          </w:p>
        </w:tc>
      </w:tr>
      <w:tr w:rsidR="007A02B0" w:rsidRPr="00FB103C" w:rsidTr="00E8234A">
        <w:trPr>
          <w:cantSplit/>
          <w:trHeight w:val="198"/>
        </w:trPr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843" w:name="f20r140c1" w:colFirst="3" w:colLast="3"/>
            <w:bookmarkEnd w:id="1835"/>
            <w:r w:rsidRPr="00FB103C">
              <w:rPr>
                <w:sz w:val="14"/>
                <w:szCs w:val="14"/>
              </w:rPr>
              <w:t>Себестоимость основной продукции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140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руб.</w:t>
            </w:r>
          </w:p>
        </w:tc>
        <w:tc>
          <w:tcPr>
            <w:tcW w:w="1711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4" w:name="f20r140c2"/>
            <w:bookmarkEnd w:id="1844"/>
          </w:p>
        </w:tc>
        <w:tc>
          <w:tcPr>
            <w:tcW w:w="1692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5" w:name="f20r140c3"/>
            <w:bookmarkEnd w:id="1845"/>
          </w:p>
        </w:tc>
        <w:tc>
          <w:tcPr>
            <w:tcW w:w="140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6" w:name="f20r140c4"/>
            <w:bookmarkEnd w:id="1846"/>
          </w:p>
        </w:tc>
        <w:tc>
          <w:tcPr>
            <w:tcW w:w="1619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7" w:name="f20r140c5"/>
            <w:bookmarkEnd w:id="1847"/>
          </w:p>
        </w:tc>
        <w:tc>
          <w:tcPr>
            <w:tcW w:w="1418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8" w:name="f20r140c6"/>
            <w:bookmarkEnd w:id="1848"/>
          </w:p>
        </w:tc>
        <w:tc>
          <w:tcPr>
            <w:tcW w:w="1367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49" w:name="f20r140c7"/>
            <w:bookmarkEnd w:id="1849"/>
          </w:p>
        </w:tc>
        <w:tc>
          <w:tcPr>
            <w:tcW w:w="1316" w:type="dxa"/>
            <w:gridSpan w:val="4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0" w:name="f20r140c8"/>
            <w:bookmarkEnd w:id="1850"/>
          </w:p>
        </w:tc>
      </w:tr>
      <w:bookmarkEnd w:id="1843"/>
      <w:tr w:rsidR="007A02B0" w:rsidRPr="00FB103C" w:rsidTr="00E8234A">
        <w:trPr>
          <w:gridAfter w:val="1"/>
          <w:wAfter w:w="426" w:type="dxa"/>
          <w:cantSplit/>
          <w:trHeight w:val="92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403" w:type="dxa"/>
            <w:gridSpan w:val="8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Куры</w:t>
            </w:r>
          </w:p>
        </w:tc>
        <w:tc>
          <w:tcPr>
            <w:tcW w:w="1692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Утки</w:t>
            </w:r>
          </w:p>
        </w:tc>
        <w:tc>
          <w:tcPr>
            <w:tcW w:w="1409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Гуси</w:t>
            </w:r>
          </w:p>
        </w:tc>
        <w:tc>
          <w:tcPr>
            <w:tcW w:w="1619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Индейки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Цесарки</w:t>
            </w:r>
          </w:p>
        </w:tc>
        <w:tc>
          <w:tcPr>
            <w:tcW w:w="1367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Перепелки</w:t>
            </w:r>
          </w:p>
        </w:tc>
        <w:tc>
          <w:tcPr>
            <w:tcW w:w="1316" w:type="dxa"/>
            <w:gridSpan w:val="4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Страусы</w:t>
            </w:r>
          </w:p>
        </w:tc>
      </w:tr>
      <w:tr w:rsidR="007A02B0" w:rsidRPr="00FB103C" w:rsidTr="00E8234A">
        <w:trPr>
          <w:gridAfter w:val="1"/>
          <w:wAfter w:w="426" w:type="dxa"/>
          <w:cantSplit/>
          <w:trHeight w:val="124"/>
        </w:trPr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11" w:type="dxa"/>
            <w:gridSpan w:val="4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яичных пород</w:t>
            </w:r>
          </w:p>
        </w:tc>
        <w:tc>
          <w:tcPr>
            <w:tcW w:w="1692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мясных и мясо</w:t>
            </w:r>
            <w:r w:rsidR="006D4180" w:rsidRPr="006D4180">
              <w:rPr>
                <w:sz w:val="14"/>
                <w:szCs w:val="14"/>
              </w:rPr>
              <w:t>-</w:t>
            </w:r>
            <w:r w:rsidRPr="00FB103C">
              <w:rPr>
                <w:sz w:val="14"/>
                <w:szCs w:val="14"/>
              </w:rPr>
              <w:t>яичных пород</w:t>
            </w:r>
          </w:p>
        </w:tc>
        <w:tc>
          <w:tcPr>
            <w:tcW w:w="1692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09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9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67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16" w:type="dxa"/>
            <w:gridSpan w:val="4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</w:tr>
      <w:tr w:rsidR="007A02B0" w:rsidRPr="00FB103C" w:rsidTr="00E8234A">
        <w:trPr>
          <w:gridAfter w:val="1"/>
          <w:wAfter w:w="426" w:type="dxa"/>
          <w:cantSplit/>
          <w:trHeight w:val="227"/>
        </w:trPr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8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70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70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773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  <w:lang w:val="en-US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кол-во,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живая масса, т</w:t>
            </w:r>
          </w:p>
        </w:tc>
      </w:tr>
      <w:tr w:rsidR="007A02B0" w:rsidRPr="00FB103C" w:rsidTr="00E8234A">
        <w:trPr>
          <w:gridAfter w:val="1"/>
          <w:wAfter w:w="426" w:type="dxa"/>
          <w:cantSplit/>
          <w:trHeight w:val="78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</w:t>
            </w:r>
          </w:p>
        </w:tc>
        <w:tc>
          <w:tcPr>
            <w:tcW w:w="8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5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6</w:t>
            </w:r>
          </w:p>
        </w:tc>
        <w:tc>
          <w:tcPr>
            <w:tcW w:w="70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7</w:t>
            </w:r>
          </w:p>
        </w:tc>
        <w:tc>
          <w:tcPr>
            <w:tcW w:w="70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8</w:t>
            </w:r>
          </w:p>
        </w:tc>
        <w:tc>
          <w:tcPr>
            <w:tcW w:w="846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9</w:t>
            </w:r>
          </w:p>
        </w:tc>
        <w:tc>
          <w:tcPr>
            <w:tcW w:w="773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13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14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15</w:t>
            </w:r>
          </w:p>
        </w:tc>
        <w:tc>
          <w:tcPr>
            <w:tcW w:w="65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16</w:t>
            </w:r>
          </w:p>
        </w:tc>
      </w:tr>
      <w:tr w:rsidR="007A02B0" w:rsidRPr="00FB103C" w:rsidTr="00E8234A">
        <w:trPr>
          <w:cantSplit/>
          <w:trHeight w:val="255"/>
        </w:trPr>
        <w:tc>
          <w:tcPr>
            <w:tcW w:w="15665" w:type="dxa"/>
            <w:gridSpan w:val="36"/>
            <w:vAlign w:val="center"/>
          </w:tcPr>
          <w:p w:rsidR="007A02B0" w:rsidRPr="00FB103C" w:rsidRDefault="007A02B0" w:rsidP="002B57E0">
            <w:pPr>
              <w:rPr>
                <w:b/>
                <w:sz w:val="16"/>
                <w:szCs w:val="16"/>
              </w:rPr>
            </w:pPr>
            <w:r w:rsidRPr="00FB103C">
              <w:rPr>
                <w:b/>
                <w:sz w:val="16"/>
                <w:szCs w:val="16"/>
              </w:rPr>
              <w:t>3.   Выращивание молодняка птицы</w:t>
            </w:r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Наличие молодняка птицы на нач. года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160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1" w:name="f20r160c1"/>
            <w:bookmarkEnd w:id="1851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2" w:name="f20r160c2"/>
            <w:bookmarkEnd w:id="1852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3" w:name="f20r160c3"/>
            <w:bookmarkEnd w:id="1853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4" w:name="f20r160c4"/>
            <w:bookmarkEnd w:id="185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5" w:name="f20r160c5"/>
            <w:bookmarkEnd w:id="1855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6" w:name="f20r160c6"/>
            <w:bookmarkEnd w:id="1856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7" w:name="f20r160c7"/>
            <w:bookmarkEnd w:id="1857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8" w:name="f20r160c8"/>
            <w:bookmarkEnd w:id="1858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59" w:name="f20r160c9"/>
            <w:bookmarkEnd w:id="1859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0" w:name="f20r160c10"/>
            <w:bookmarkEnd w:id="1860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1" w:name="f20r160c11"/>
            <w:bookmarkEnd w:id="1861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2" w:name="f20r160c12"/>
            <w:bookmarkEnd w:id="1862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3" w:name="f20r160c13"/>
            <w:bookmarkEnd w:id="1863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4" w:name="f20r160c14"/>
            <w:bookmarkEnd w:id="1864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5" w:name="f20r160c15"/>
            <w:bookmarkEnd w:id="1865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6" w:name="f20r160c16"/>
            <w:bookmarkEnd w:id="1866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Поступило молодняка в отчетном году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170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7" w:name="f20r170c1"/>
            <w:bookmarkEnd w:id="1867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8" w:name="f20r170c2"/>
            <w:bookmarkEnd w:id="1868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69" w:name="f20r170c3"/>
            <w:bookmarkEnd w:id="1869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0" w:name="f20r170c4"/>
            <w:bookmarkEnd w:id="187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1" w:name="f20r170c5"/>
            <w:bookmarkEnd w:id="1871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2" w:name="f20r170c6"/>
            <w:bookmarkEnd w:id="1872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3" w:name="f20r170c7"/>
            <w:bookmarkEnd w:id="1873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4" w:name="f20r170c8"/>
            <w:bookmarkEnd w:id="187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5" w:name="f20r170c9"/>
            <w:bookmarkEnd w:id="1875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6" w:name="f20r170c10"/>
            <w:bookmarkEnd w:id="1876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7" w:name="f20r170c11"/>
            <w:bookmarkEnd w:id="1877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8" w:name="f20r170c12"/>
            <w:bookmarkEnd w:id="1878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79" w:name="f20r170c13"/>
            <w:bookmarkEnd w:id="1879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0" w:name="f20r170c14"/>
            <w:bookmarkEnd w:id="1880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1" w:name="f20r170c15"/>
            <w:bookmarkEnd w:id="1881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2" w:name="f20r170c16"/>
            <w:bookmarkEnd w:id="1882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CF7094" w:rsidRDefault="007A02B0" w:rsidP="00CF7094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Всего получено прироста за отчет. </w:t>
            </w:r>
            <w:r w:rsidR="00CF7094">
              <w:rPr>
                <w:sz w:val="14"/>
                <w:szCs w:val="14"/>
              </w:rPr>
              <w:t>период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180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3" w:name="f20r180c1"/>
            <w:bookmarkEnd w:id="1883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4" w:name="f20r180c2"/>
            <w:bookmarkEnd w:id="188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5" w:name="f20r180c3"/>
            <w:bookmarkEnd w:id="1885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6" w:name="f20r180c4"/>
            <w:bookmarkEnd w:id="1886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7" w:name="f20r180c5"/>
            <w:bookmarkEnd w:id="1887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8" w:name="f20r180c6"/>
            <w:bookmarkEnd w:id="1888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89" w:name="f20r180c7"/>
            <w:bookmarkEnd w:id="1889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0" w:name="f20r180c8"/>
            <w:bookmarkEnd w:id="189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1" w:name="f20r180c9"/>
            <w:bookmarkEnd w:id="1891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2" w:name="f20r180c10"/>
            <w:bookmarkEnd w:id="1892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3" w:name="f20r180c11"/>
            <w:bookmarkEnd w:id="1893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4" w:name="f20r180c12"/>
            <w:bookmarkEnd w:id="1894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5" w:name="f20r180c13"/>
            <w:bookmarkEnd w:id="1895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6" w:name="f20r180c14"/>
            <w:bookmarkEnd w:id="1896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7" w:name="f20r180c15"/>
            <w:bookmarkEnd w:id="1897"/>
            <w:r w:rsidRPr="008D2F78">
              <w:rPr>
                <w:rFonts w:ascii="Times New Roman" w:hAnsi="Times New Roman"/>
                <w:b/>
                <w:sz w:val="14"/>
                <w:szCs w:val="14"/>
              </w:rPr>
              <w:t>Х</w:t>
            </w:r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8" w:name="f20r180c16"/>
            <w:bookmarkEnd w:id="1898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Реализовано на мясо и прочее выбытие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190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899" w:name="f20r190c1"/>
            <w:bookmarkEnd w:id="1899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0" w:name="f20r190c2"/>
            <w:bookmarkEnd w:id="190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1" w:name="f20r190c3"/>
            <w:bookmarkEnd w:id="1901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2" w:name="f20r190c4"/>
            <w:bookmarkEnd w:id="1902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3" w:name="f20r190c5"/>
            <w:bookmarkEnd w:id="1903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4" w:name="f20r190c6"/>
            <w:bookmarkEnd w:id="1904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5" w:name="f20r190c7"/>
            <w:bookmarkEnd w:id="1905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6" w:name="f20r190c8"/>
            <w:bookmarkEnd w:id="1906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7" w:name="f20r190c9"/>
            <w:bookmarkEnd w:id="1907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8" w:name="f20r190c10"/>
            <w:bookmarkEnd w:id="1908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09" w:name="f20r190c11"/>
            <w:bookmarkEnd w:id="1909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0" w:name="f20r190c12"/>
            <w:bookmarkEnd w:id="1910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1" w:name="f20r190c13"/>
            <w:bookmarkEnd w:id="1911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2" w:name="f20r190c14"/>
            <w:bookmarkEnd w:id="1912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3" w:name="f20r190c15"/>
            <w:bookmarkEnd w:id="1913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4" w:name="f20r190c16"/>
            <w:bookmarkEnd w:id="1914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Продано на племенные цели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200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5" w:name="f20r200c1"/>
            <w:bookmarkEnd w:id="1915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6" w:name="f20r200c2"/>
            <w:bookmarkEnd w:id="1916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7" w:name="f20r200c3"/>
            <w:bookmarkEnd w:id="1917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8" w:name="f20r200c4"/>
            <w:bookmarkEnd w:id="1918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19" w:name="f20r200c5"/>
            <w:bookmarkEnd w:id="1919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0" w:name="f20r200c6"/>
            <w:bookmarkEnd w:id="1920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1" w:name="f20r200c7"/>
            <w:bookmarkEnd w:id="1921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2" w:name="f20r200c8"/>
            <w:bookmarkEnd w:id="1922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3" w:name="f20r200c9"/>
            <w:bookmarkEnd w:id="1923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4" w:name="f20r200c10"/>
            <w:bookmarkEnd w:id="1924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5" w:name="f20r200c11"/>
            <w:bookmarkEnd w:id="1925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6" w:name="f20r200c12"/>
            <w:bookmarkEnd w:id="1926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7" w:name="f20r200c13"/>
            <w:bookmarkEnd w:id="1927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8" w:name="f20r200c14"/>
            <w:bookmarkEnd w:id="1928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29" w:name="f20r200c15"/>
            <w:bookmarkEnd w:id="1929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0" w:name="f20r200c16"/>
            <w:bookmarkEnd w:id="1930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Переведено во взрослое стадо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210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1" w:name="f20r210c1"/>
            <w:bookmarkEnd w:id="1931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2" w:name="f20r210c2"/>
            <w:bookmarkEnd w:id="1932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3" w:name="f20r210c3"/>
            <w:bookmarkEnd w:id="1933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4" w:name="f20r210c4"/>
            <w:bookmarkEnd w:id="193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5" w:name="f20r210c5"/>
            <w:bookmarkEnd w:id="1935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6" w:name="f20r210c6"/>
            <w:bookmarkEnd w:id="1936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7" w:name="f20r210c7"/>
            <w:bookmarkEnd w:id="1937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8" w:name="f20r210c8"/>
            <w:bookmarkEnd w:id="1938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39" w:name="f20r210c9"/>
            <w:bookmarkEnd w:id="1939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0" w:name="f20r210c10"/>
            <w:bookmarkEnd w:id="1940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1" w:name="f20r210c11"/>
            <w:bookmarkEnd w:id="1941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2" w:name="f20r210c12"/>
            <w:bookmarkEnd w:id="1942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3" w:name="f20r210c13"/>
            <w:bookmarkEnd w:id="1943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4" w:name="f20r210c14"/>
            <w:bookmarkEnd w:id="1944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5" w:name="f20r210c15"/>
            <w:bookmarkEnd w:id="1945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6" w:name="f20r210c16"/>
            <w:bookmarkEnd w:id="1946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Отход (падеж)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220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7" w:name="f20r220c1"/>
            <w:bookmarkEnd w:id="1947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8" w:name="f20r220c2"/>
            <w:bookmarkEnd w:id="1948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49" w:name="f20r220c3"/>
            <w:bookmarkEnd w:id="1949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0" w:name="f20r220c4"/>
            <w:bookmarkEnd w:id="195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1" w:name="f20r220c5"/>
            <w:bookmarkEnd w:id="1951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2" w:name="f20r220c6"/>
            <w:bookmarkEnd w:id="1952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3" w:name="f20r220c7"/>
            <w:bookmarkEnd w:id="1953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4" w:name="f20r220c8"/>
            <w:bookmarkEnd w:id="195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5" w:name="f20r220c9"/>
            <w:bookmarkEnd w:id="1955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6" w:name="f20r220c10"/>
            <w:bookmarkEnd w:id="1956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7" w:name="f20r220c11"/>
            <w:bookmarkEnd w:id="1957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8" w:name="f20r220c12"/>
            <w:bookmarkEnd w:id="1958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59" w:name="f20r220c13"/>
            <w:bookmarkEnd w:id="1959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0" w:name="f20r220c14"/>
            <w:bookmarkEnd w:id="1960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1" w:name="f20r220c15"/>
            <w:bookmarkEnd w:id="1961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2" w:name="f20r220c16"/>
            <w:bookmarkEnd w:id="1962"/>
          </w:p>
        </w:tc>
      </w:tr>
      <w:tr w:rsidR="007A02B0" w:rsidRPr="00FB103C" w:rsidTr="00E8234A">
        <w:trPr>
          <w:gridAfter w:val="1"/>
          <w:wAfter w:w="426" w:type="dxa"/>
          <w:cantSplit/>
          <w:trHeight w:val="255"/>
        </w:trPr>
        <w:tc>
          <w:tcPr>
            <w:tcW w:w="2449" w:type="dxa"/>
            <w:gridSpan w:val="2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Наличие на конец отчетного периода</w:t>
            </w:r>
          </w:p>
        </w:tc>
        <w:tc>
          <w:tcPr>
            <w:tcW w:w="566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230</w:t>
            </w:r>
          </w:p>
        </w:tc>
        <w:tc>
          <w:tcPr>
            <w:tcW w:w="86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3" w:name="f20r230c1"/>
            <w:bookmarkEnd w:id="1963"/>
          </w:p>
        </w:tc>
        <w:tc>
          <w:tcPr>
            <w:tcW w:w="8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4" w:name="f20r230c2"/>
            <w:bookmarkEnd w:id="1964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5" w:name="f20r230c3"/>
            <w:bookmarkEnd w:id="1965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6" w:name="f20r230c4"/>
            <w:bookmarkEnd w:id="1966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7" w:name="f20r230c5"/>
            <w:bookmarkEnd w:id="1967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8" w:name="f20r230c6"/>
            <w:bookmarkEnd w:id="1968"/>
          </w:p>
        </w:tc>
        <w:tc>
          <w:tcPr>
            <w:tcW w:w="70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69" w:name="f20r230c7"/>
            <w:bookmarkEnd w:id="1969"/>
          </w:p>
        </w:tc>
        <w:tc>
          <w:tcPr>
            <w:tcW w:w="70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0" w:name="f20r230c8"/>
            <w:bookmarkEnd w:id="1970"/>
          </w:p>
        </w:tc>
        <w:tc>
          <w:tcPr>
            <w:tcW w:w="846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1" w:name="f20r230c9"/>
            <w:bookmarkEnd w:id="1971"/>
          </w:p>
        </w:tc>
        <w:tc>
          <w:tcPr>
            <w:tcW w:w="77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2" w:name="f20r230c10"/>
            <w:bookmarkEnd w:id="1972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3" w:name="f20r230c11"/>
            <w:bookmarkEnd w:id="1973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4" w:name="f20r230c12"/>
            <w:bookmarkEnd w:id="1974"/>
          </w:p>
        </w:tc>
        <w:tc>
          <w:tcPr>
            <w:tcW w:w="70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5" w:name="f20r230c13"/>
            <w:bookmarkEnd w:id="1975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6" w:name="f20r230c14"/>
            <w:bookmarkEnd w:id="1976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7" w:name="f20r230c15"/>
            <w:bookmarkEnd w:id="1977"/>
          </w:p>
        </w:tc>
        <w:tc>
          <w:tcPr>
            <w:tcW w:w="65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8" w:name="f20r230c16"/>
            <w:bookmarkEnd w:id="1978"/>
          </w:p>
        </w:tc>
      </w:tr>
    </w:tbl>
    <w:p w:rsidR="007A02B0" w:rsidRPr="00FB103C" w:rsidRDefault="007A02B0" w:rsidP="007A02B0">
      <w:pPr>
        <w:jc w:val="both"/>
        <w:rPr>
          <w:sz w:val="14"/>
          <w:szCs w:val="14"/>
        </w:rPr>
      </w:pPr>
    </w:p>
    <w:p w:rsidR="007A02B0" w:rsidRPr="00FB103C" w:rsidRDefault="007A02B0" w:rsidP="007A02B0">
      <w:pPr>
        <w:jc w:val="both"/>
        <w:rPr>
          <w:sz w:val="14"/>
          <w:szCs w:val="14"/>
        </w:rPr>
        <w:sectPr w:rsidR="007A02B0" w:rsidRPr="00FB103C" w:rsidSect="002A03A1">
          <w:pgSz w:w="16838" w:h="11906" w:orient="landscape" w:code="9"/>
          <w:pgMar w:top="756" w:right="851" w:bottom="567" w:left="851" w:header="568" w:footer="284" w:gutter="0"/>
          <w:cols w:space="708"/>
          <w:docGrid w:linePitch="360"/>
        </w:sectPr>
      </w:pPr>
    </w:p>
    <w:p w:rsidR="007A02B0" w:rsidRPr="008D2F78" w:rsidRDefault="007A02B0" w:rsidP="007A02B0">
      <w:pPr>
        <w:jc w:val="right"/>
        <w:rPr>
          <w:b/>
          <w:sz w:val="16"/>
          <w:szCs w:val="16"/>
          <w:u w:val="single"/>
        </w:rPr>
      </w:pPr>
      <w:r w:rsidRPr="008D2F78">
        <w:rPr>
          <w:b/>
          <w:sz w:val="16"/>
          <w:szCs w:val="16"/>
          <w:u w:val="single"/>
        </w:rPr>
        <w:t xml:space="preserve">Форма </w:t>
      </w:r>
      <w:r w:rsidRPr="008D2F78">
        <w:rPr>
          <w:b/>
          <w:sz w:val="16"/>
          <w:szCs w:val="16"/>
          <w:u w:val="single"/>
          <w:lang w:val="en-US"/>
        </w:rPr>
        <w:t>N</w:t>
      </w:r>
      <w:r w:rsidRPr="008D2F78">
        <w:rPr>
          <w:b/>
          <w:sz w:val="16"/>
          <w:szCs w:val="16"/>
          <w:u w:val="single"/>
        </w:rPr>
        <w:t>20-АПК лист 2</w:t>
      </w:r>
    </w:p>
    <w:tbl>
      <w:tblPr>
        <w:tblW w:w="16217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538"/>
        <w:gridCol w:w="717"/>
        <w:gridCol w:w="849"/>
        <w:gridCol w:w="849"/>
        <w:gridCol w:w="850"/>
        <w:gridCol w:w="849"/>
        <w:gridCol w:w="851"/>
        <w:gridCol w:w="852"/>
        <w:gridCol w:w="672"/>
        <w:gridCol w:w="672"/>
        <w:gridCol w:w="672"/>
        <w:gridCol w:w="673"/>
        <w:gridCol w:w="672"/>
        <w:gridCol w:w="672"/>
        <w:gridCol w:w="672"/>
        <w:gridCol w:w="673"/>
        <w:gridCol w:w="672"/>
        <w:gridCol w:w="672"/>
        <w:gridCol w:w="672"/>
        <w:gridCol w:w="673"/>
      </w:tblGrid>
      <w:tr w:rsidR="007A02B0" w:rsidRPr="00FB103C" w:rsidTr="00BA65BF">
        <w:trPr>
          <w:cantSplit/>
          <w:trHeight w:val="198"/>
        </w:trPr>
        <w:tc>
          <w:tcPr>
            <w:tcW w:w="1795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Код</w:t>
            </w:r>
          </w:p>
        </w:tc>
        <w:tc>
          <w:tcPr>
            <w:tcW w:w="717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</w:t>
            </w:r>
            <w:r w:rsidRPr="00FB103C">
              <w:rPr>
                <w:sz w:val="14"/>
                <w:szCs w:val="14"/>
              </w:rPr>
              <w:t>. изм</w:t>
            </w:r>
            <w:r w:rsidR="00BA65BF">
              <w:rPr>
                <w:sz w:val="14"/>
                <w:szCs w:val="14"/>
              </w:rPr>
              <w:t>.</w:t>
            </w:r>
          </w:p>
        </w:tc>
        <w:tc>
          <w:tcPr>
            <w:tcW w:w="5100" w:type="dxa"/>
            <w:gridSpan w:val="6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Куры</w:t>
            </w:r>
          </w:p>
        </w:tc>
        <w:tc>
          <w:tcPr>
            <w:tcW w:w="134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Утки</w:t>
            </w:r>
          </w:p>
        </w:tc>
        <w:tc>
          <w:tcPr>
            <w:tcW w:w="13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Гуси</w:t>
            </w:r>
          </w:p>
        </w:tc>
        <w:tc>
          <w:tcPr>
            <w:tcW w:w="134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Индейки</w:t>
            </w:r>
          </w:p>
        </w:tc>
        <w:tc>
          <w:tcPr>
            <w:tcW w:w="13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Цесарки</w:t>
            </w:r>
          </w:p>
        </w:tc>
        <w:tc>
          <w:tcPr>
            <w:tcW w:w="134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Перепелки</w:t>
            </w:r>
          </w:p>
        </w:tc>
        <w:tc>
          <w:tcPr>
            <w:tcW w:w="13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Страусы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17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яичных пород</w:t>
            </w:r>
          </w:p>
        </w:tc>
        <w:tc>
          <w:tcPr>
            <w:tcW w:w="1699" w:type="dxa"/>
            <w:gridSpan w:val="2"/>
            <w:vAlign w:val="center"/>
          </w:tcPr>
          <w:p w:rsidR="007A02B0" w:rsidRPr="00FB103C" w:rsidRDefault="00BA65BF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</w:t>
            </w:r>
            <w:r w:rsidR="007A02B0" w:rsidRPr="00FB103C">
              <w:rPr>
                <w:sz w:val="14"/>
                <w:szCs w:val="14"/>
              </w:rPr>
              <w:t>ясн</w:t>
            </w:r>
            <w:r>
              <w:rPr>
                <w:sz w:val="14"/>
                <w:szCs w:val="14"/>
              </w:rPr>
              <w:t>.</w:t>
            </w:r>
            <w:r w:rsidR="007A02B0" w:rsidRPr="00FB103C">
              <w:rPr>
                <w:sz w:val="14"/>
                <w:szCs w:val="14"/>
              </w:rPr>
              <w:t>, и мясо</w:t>
            </w:r>
            <w:r>
              <w:rPr>
                <w:sz w:val="14"/>
                <w:szCs w:val="14"/>
              </w:rPr>
              <w:t>-</w:t>
            </w:r>
            <w:r w:rsidR="007A02B0" w:rsidRPr="00FB103C">
              <w:rPr>
                <w:sz w:val="14"/>
                <w:szCs w:val="14"/>
              </w:rPr>
              <w:t>яич. пор.</w:t>
            </w:r>
          </w:p>
        </w:tc>
        <w:tc>
          <w:tcPr>
            <w:tcW w:w="1703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из них бройлеры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3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3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3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17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9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49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850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49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85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5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3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3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3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А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Б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</w:t>
            </w:r>
          </w:p>
        </w:tc>
        <w:tc>
          <w:tcPr>
            <w:tcW w:w="849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</w:t>
            </w:r>
          </w:p>
        </w:tc>
        <w:tc>
          <w:tcPr>
            <w:tcW w:w="849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</w:t>
            </w:r>
          </w:p>
        </w:tc>
        <w:tc>
          <w:tcPr>
            <w:tcW w:w="849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</w:t>
            </w:r>
          </w:p>
        </w:tc>
        <w:tc>
          <w:tcPr>
            <w:tcW w:w="85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5</w:t>
            </w:r>
          </w:p>
        </w:tc>
        <w:tc>
          <w:tcPr>
            <w:tcW w:w="85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6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7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8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9</w:t>
            </w:r>
          </w:p>
        </w:tc>
        <w:tc>
          <w:tcPr>
            <w:tcW w:w="673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10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11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12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13</w:t>
            </w:r>
          </w:p>
        </w:tc>
        <w:tc>
          <w:tcPr>
            <w:tcW w:w="673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14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15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16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17</w:t>
            </w:r>
          </w:p>
        </w:tc>
        <w:tc>
          <w:tcPr>
            <w:tcW w:w="673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18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6217" w:type="dxa"/>
            <w:gridSpan w:val="21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b/>
                <w:sz w:val="16"/>
                <w:szCs w:val="16"/>
              </w:rPr>
              <w:t xml:space="preserve">4. Калькуляция себестоимости молодняка птицы 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Себестоимость выращивания (прироста).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240</w:t>
            </w:r>
          </w:p>
        </w:tc>
        <w:tc>
          <w:tcPr>
            <w:tcW w:w="717" w:type="dxa"/>
            <w:vAlign w:val="center"/>
          </w:tcPr>
          <w:p w:rsidR="0057459A" w:rsidRPr="007A02B0" w:rsidRDefault="0057459A" w:rsidP="0057459A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т.чел.</w:t>
            </w:r>
          </w:p>
          <w:p w:rsidR="0057459A" w:rsidRPr="007A02B0" w:rsidRDefault="0057459A" w:rsidP="0057459A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час.</w:t>
            </w:r>
          </w:p>
          <w:p w:rsidR="007A02B0" w:rsidRPr="00FB103C" w:rsidRDefault="0057459A" w:rsidP="0057459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 руб.</w:t>
            </w:r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79" w:name="f20r240c1"/>
            <w:bookmarkEnd w:id="1979"/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0" w:name="f20r240c2"/>
            <w:bookmarkEnd w:id="1980"/>
          </w:p>
        </w:tc>
        <w:tc>
          <w:tcPr>
            <w:tcW w:w="850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1" w:name="f20r240c3"/>
            <w:bookmarkEnd w:id="1981"/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2" w:name="f20r240c4"/>
            <w:bookmarkEnd w:id="1982"/>
          </w:p>
        </w:tc>
        <w:tc>
          <w:tcPr>
            <w:tcW w:w="851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3" w:name="f20r240c5"/>
            <w:bookmarkEnd w:id="1983"/>
          </w:p>
        </w:tc>
        <w:tc>
          <w:tcPr>
            <w:tcW w:w="85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4" w:name="f20r240c6"/>
            <w:bookmarkEnd w:id="1984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5" w:name="f20r240c7"/>
            <w:bookmarkEnd w:id="1985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6" w:name="f20r240c8"/>
            <w:bookmarkEnd w:id="1986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7" w:name="f20r240c9"/>
            <w:bookmarkEnd w:id="1987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8" w:name="f20r240c10"/>
            <w:bookmarkEnd w:id="1988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89" w:name="f20r240c11"/>
            <w:bookmarkEnd w:id="1989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0" w:name="f20r240c12"/>
            <w:bookmarkEnd w:id="1990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1" w:name="f20r240c13"/>
            <w:bookmarkEnd w:id="1991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2" w:name="f20r240c14"/>
            <w:bookmarkEnd w:id="1992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3" w:name="f20r240c15"/>
            <w:bookmarkEnd w:id="1993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4" w:name="f20r240c16"/>
            <w:bookmarkEnd w:id="1994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5" w:name="f20r240c17"/>
            <w:bookmarkEnd w:id="1995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6" w:name="f20r240c18"/>
            <w:bookmarkEnd w:id="1996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1997" w:name="f20r241c1" w:colFirst="3" w:colLast="3"/>
            <w:bookmarkStart w:id="1998" w:name="f20r241c13" w:colFirst="15" w:colLast="15"/>
            <w:r w:rsidRPr="00FB103C">
              <w:rPr>
                <w:sz w:val="14"/>
                <w:szCs w:val="14"/>
              </w:rPr>
              <w:t>в т.ч. оплата труда с начислениями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241</w:t>
            </w:r>
          </w:p>
        </w:tc>
        <w:tc>
          <w:tcPr>
            <w:tcW w:w="717" w:type="dxa"/>
            <w:vAlign w:val="center"/>
          </w:tcPr>
          <w:p w:rsidR="007A02B0" w:rsidRPr="007A02B0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т.чел.</w:t>
            </w:r>
          </w:p>
          <w:p w:rsidR="007A02B0" w:rsidRPr="007A02B0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час.</w:t>
            </w:r>
          </w:p>
          <w:p w:rsidR="007A02B0" w:rsidRPr="00FB103C" w:rsidRDefault="0057459A" w:rsidP="00BA65BF">
            <w:pPr>
              <w:ind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</w:t>
            </w:r>
            <w:r w:rsidR="00BA65BF">
              <w:rPr>
                <w:sz w:val="14"/>
                <w:szCs w:val="14"/>
              </w:rPr>
              <w:t xml:space="preserve"> </w:t>
            </w:r>
            <w:r w:rsidR="007A02B0" w:rsidRPr="00FB103C">
              <w:rPr>
                <w:sz w:val="14"/>
                <w:szCs w:val="14"/>
              </w:rPr>
              <w:t>руб</w:t>
            </w:r>
            <w:r w:rsidR="00BA65BF">
              <w:rPr>
                <w:sz w:val="14"/>
                <w:szCs w:val="14"/>
              </w:rPr>
              <w:t>.</w:t>
            </w:r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1999" w:name="f20r241c2"/>
            <w:bookmarkEnd w:id="1999"/>
          </w:p>
        </w:tc>
        <w:tc>
          <w:tcPr>
            <w:tcW w:w="850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0" w:name="f20r241c3"/>
            <w:bookmarkEnd w:id="2000"/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1" w:name="f20r241c4"/>
            <w:bookmarkEnd w:id="2001"/>
          </w:p>
        </w:tc>
        <w:tc>
          <w:tcPr>
            <w:tcW w:w="851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2" w:name="f20r241c5"/>
            <w:bookmarkEnd w:id="2002"/>
          </w:p>
        </w:tc>
        <w:tc>
          <w:tcPr>
            <w:tcW w:w="85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3" w:name="f20r241c6"/>
            <w:bookmarkEnd w:id="2003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4" w:name="f20r241c7"/>
            <w:bookmarkEnd w:id="2004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5" w:name="f20r241c8"/>
            <w:bookmarkEnd w:id="2005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6" w:name="f20r241c9"/>
            <w:bookmarkEnd w:id="2006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7" w:name="f20r241c10"/>
            <w:bookmarkEnd w:id="2007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8" w:name="f20r241c11"/>
            <w:bookmarkEnd w:id="2008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09" w:name="f20r241c12"/>
            <w:bookmarkEnd w:id="2009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0" w:name="f20r241c14"/>
            <w:bookmarkEnd w:id="2010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1" w:name="f20r241c15"/>
            <w:bookmarkEnd w:id="2011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2" w:name="f20r241c16"/>
            <w:bookmarkEnd w:id="2012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3" w:name="f20r241c17"/>
            <w:bookmarkEnd w:id="2013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4" w:name="f20r241c18"/>
            <w:bookmarkEnd w:id="2014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2015" w:name="f20r242c1" w:colFirst="3" w:colLast="3"/>
            <w:bookmarkStart w:id="2016" w:name="f20r242c8" w:colFirst="10" w:colLast="10"/>
            <w:bookmarkEnd w:id="1997"/>
            <w:bookmarkEnd w:id="1998"/>
            <w:r w:rsidRPr="00FB103C">
              <w:rPr>
                <w:sz w:val="14"/>
                <w:szCs w:val="14"/>
              </w:rPr>
              <w:t>корма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242</w:t>
            </w:r>
          </w:p>
        </w:tc>
        <w:tc>
          <w:tcPr>
            <w:tcW w:w="717" w:type="dxa"/>
            <w:vAlign w:val="center"/>
          </w:tcPr>
          <w:p w:rsidR="007A02B0" w:rsidRPr="00CF7094" w:rsidRDefault="00CF7094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т.</w:t>
            </w:r>
            <w:r w:rsidR="00BA65BF">
              <w:rPr>
                <w:sz w:val="14"/>
                <w:szCs w:val="14"/>
              </w:rPr>
              <w:t>/</w:t>
            </w:r>
            <w:r>
              <w:rPr>
                <w:sz w:val="14"/>
                <w:szCs w:val="14"/>
              </w:rPr>
              <w:t xml:space="preserve"> кормо</w:t>
            </w:r>
            <w:r w:rsidR="00BA65BF">
              <w:rPr>
                <w:sz w:val="14"/>
                <w:szCs w:val="14"/>
              </w:rPr>
              <w:t>-</w:t>
            </w:r>
            <w:r w:rsidR="007A02B0" w:rsidRPr="00FB103C">
              <w:rPr>
                <w:sz w:val="14"/>
                <w:szCs w:val="14"/>
              </w:rPr>
              <w:t>един</w:t>
            </w:r>
            <w:r w:rsidR="007A02B0" w:rsidRPr="00CF7094">
              <w:rPr>
                <w:sz w:val="14"/>
                <w:szCs w:val="14"/>
              </w:rPr>
              <w:t>.</w:t>
            </w:r>
          </w:p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 руб.</w:t>
            </w:r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7" w:name="f20r242c2"/>
            <w:bookmarkEnd w:id="2017"/>
          </w:p>
        </w:tc>
        <w:tc>
          <w:tcPr>
            <w:tcW w:w="850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8" w:name="f20r242c3"/>
            <w:bookmarkEnd w:id="2018"/>
          </w:p>
        </w:tc>
        <w:tc>
          <w:tcPr>
            <w:tcW w:w="849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19" w:name="f20r242c4"/>
            <w:bookmarkEnd w:id="2019"/>
          </w:p>
        </w:tc>
        <w:tc>
          <w:tcPr>
            <w:tcW w:w="851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0" w:name="f20r242c5"/>
            <w:bookmarkEnd w:id="2020"/>
          </w:p>
        </w:tc>
        <w:tc>
          <w:tcPr>
            <w:tcW w:w="85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1" w:name="f20r242c6"/>
            <w:bookmarkEnd w:id="2021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2" w:name="f20r242c7"/>
            <w:bookmarkEnd w:id="2022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3" w:name="f20r242c9"/>
            <w:bookmarkEnd w:id="2023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4" w:name="f20r242c10"/>
            <w:bookmarkEnd w:id="2024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5" w:name="f20r242c11"/>
            <w:bookmarkEnd w:id="2025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6" w:name="f20r242c12"/>
            <w:bookmarkEnd w:id="2026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7" w:name="f20r242c13"/>
            <w:bookmarkEnd w:id="2027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8" w:name="f20r242c14"/>
            <w:bookmarkEnd w:id="2028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29" w:name="f20r242c15"/>
            <w:bookmarkEnd w:id="2029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0" w:name="f20r242c16"/>
            <w:bookmarkEnd w:id="2030"/>
          </w:p>
        </w:tc>
        <w:tc>
          <w:tcPr>
            <w:tcW w:w="672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1" w:name="f20r242c17"/>
            <w:bookmarkEnd w:id="2031"/>
          </w:p>
        </w:tc>
        <w:tc>
          <w:tcPr>
            <w:tcW w:w="673" w:type="dxa"/>
            <w:vAlign w:val="center"/>
          </w:tcPr>
          <w:p w:rsidR="007A02B0" w:rsidRPr="00730961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2" w:name="f20r242c18"/>
            <w:bookmarkEnd w:id="2032"/>
          </w:p>
        </w:tc>
      </w:tr>
      <w:bookmarkEnd w:id="2015"/>
      <w:bookmarkEnd w:id="2016"/>
      <w:tr w:rsidR="007A02B0" w:rsidRPr="00FB103C" w:rsidTr="00BA65BF">
        <w:trPr>
          <w:cantSplit/>
          <w:trHeight w:val="198"/>
        </w:trPr>
        <w:tc>
          <w:tcPr>
            <w:tcW w:w="3050" w:type="dxa"/>
            <w:gridSpan w:val="3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</w:p>
        </w:tc>
        <w:tc>
          <w:tcPr>
            <w:tcW w:w="1698" w:type="dxa"/>
            <w:gridSpan w:val="2"/>
          </w:tcPr>
          <w:p w:rsidR="007A02B0" w:rsidRPr="00FB103C" w:rsidRDefault="007A02B0" w:rsidP="002B57E0">
            <w:pPr>
              <w:jc w:val="center"/>
              <w:rPr>
                <w:color w:val="000000"/>
                <w:sz w:val="14"/>
                <w:szCs w:val="14"/>
              </w:rPr>
            </w:pPr>
            <w:r w:rsidRPr="00FB103C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699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</w:t>
            </w:r>
          </w:p>
        </w:tc>
        <w:tc>
          <w:tcPr>
            <w:tcW w:w="1703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</w:t>
            </w:r>
          </w:p>
        </w:tc>
        <w:tc>
          <w:tcPr>
            <w:tcW w:w="1344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</w:t>
            </w:r>
          </w:p>
        </w:tc>
        <w:tc>
          <w:tcPr>
            <w:tcW w:w="1345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5</w:t>
            </w:r>
          </w:p>
        </w:tc>
        <w:tc>
          <w:tcPr>
            <w:tcW w:w="1344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6</w:t>
            </w:r>
          </w:p>
        </w:tc>
        <w:tc>
          <w:tcPr>
            <w:tcW w:w="1345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7</w:t>
            </w:r>
          </w:p>
        </w:tc>
        <w:tc>
          <w:tcPr>
            <w:tcW w:w="1344" w:type="dxa"/>
            <w:gridSpan w:val="2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8</w:t>
            </w:r>
          </w:p>
        </w:tc>
        <w:tc>
          <w:tcPr>
            <w:tcW w:w="1345" w:type="dxa"/>
            <w:gridSpan w:val="2"/>
          </w:tcPr>
          <w:p w:rsidR="007A02B0" w:rsidRPr="00CF7094" w:rsidRDefault="007A02B0" w:rsidP="002B57E0">
            <w:pPr>
              <w:jc w:val="center"/>
              <w:rPr>
                <w:sz w:val="14"/>
                <w:szCs w:val="14"/>
              </w:rPr>
            </w:pPr>
            <w:r w:rsidRPr="00CF7094">
              <w:rPr>
                <w:sz w:val="14"/>
                <w:szCs w:val="14"/>
              </w:rPr>
              <w:t>9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bookmarkStart w:id="2033" w:name="f20r260c6" w:colFirst="8" w:colLast="8"/>
            <w:r w:rsidRPr="00FB103C">
              <w:rPr>
                <w:sz w:val="14"/>
                <w:szCs w:val="14"/>
              </w:rPr>
              <w:t>Сумма затрат, отнесен. на основную продук</w:t>
            </w:r>
            <w:r>
              <w:rPr>
                <w:sz w:val="14"/>
                <w:szCs w:val="14"/>
              </w:rPr>
              <w:t>цию</w:t>
            </w:r>
            <w:r w:rsidRPr="00FB103C">
              <w:rPr>
                <w:sz w:val="14"/>
                <w:szCs w:val="14"/>
              </w:rPr>
              <w:t xml:space="preserve"> (прирост)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260</w:t>
            </w:r>
          </w:p>
        </w:tc>
        <w:tc>
          <w:tcPr>
            <w:tcW w:w="717" w:type="dxa"/>
            <w:vAlign w:val="center"/>
          </w:tcPr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руб.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4" w:name="f20r260c1"/>
            <w:bookmarkEnd w:id="2034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5" w:name="f20r260c2"/>
            <w:bookmarkEnd w:id="2035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6" w:name="f20r260c3"/>
            <w:bookmarkEnd w:id="2036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7" w:name="f20r260c4"/>
            <w:bookmarkEnd w:id="2037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8" w:name="f20r260c5"/>
            <w:bookmarkEnd w:id="2038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39" w:name="f20r260c7"/>
            <w:bookmarkEnd w:id="2039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0" w:name="f20r260c8"/>
            <w:bookmarkEnd w:id="2040"/>
          </w:p>
        </w:tc>
        <w:tc>
          <w:tcPr>
            <w:tcW w:w="134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1" w:name="f20r260c9"/>
            <w:bookmarkEnd w:id="2041"/>
          </w:p>
        </w:tc>
      </w:tr>
      <w:bookmarkEnd w:id="2033"/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 затрат, отнесен. на остаток молодняка на конец  года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270</w:t>
            </w:r>
          </w:p>
        </w:tc>
        <w:tc>
          <w:tcPr>
            <w:tcW w:w="717" w:type="dxa"/>
            <w:vAlign w:val="center"/>
          </w:tcPr>
          <w:p w:rsidR="007A02B0" w:rsidRPr="00FB103C" w:rsidRDefault="0057459A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>
              <w:rPr>
                <w:sz w:val="14"/>
                <w:szCs w:val="14"/>
              </w:rPr>
              <w:t>.</w:t>
            </w:r>
          </w:p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руб.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2" w:name="f20r270c1"/>
            <w:bookmarkEnd w:id="2042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3" w:name="f20r270c2"/>
            <w:bookmarkEnd w:id="2043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4" w:name="f20r270c3"/>
            <w:bookmarkEnd w:id="2044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5" w:name="f20r270c4"/>
            <w:bookmarkEnd w:id="2045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6" w:name="f20r270c5"/>
            <w:bookmarkEnd w:id="2046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7" w:name="f20r270c6"/>
            <w:bookmarkEnd w:id="2047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8" w:name="f20r270c7"/>
            <w:bookmarkEnd w:id="2048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49" w:name="f20r270c8"/>
            <w:bookmarkEnd w:id="2049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0" w:name="f20r270c9"/>
            <w:bookmarkEnd w:id="2050"/>
          </w:p>
        </w:tc>
      </w:tr>
      <w:tr w:rsidR="004603CC" w:rsidRPr="00FB103C" w:rsidTr="00BA65BF">
        <w:trPr>
          <w:cantSplit/>
          <w:trHeight w:val="198"/>
        </w:trPr>
        <w:tc>
          <w:tcPr>
            <w:tcW w:w="16217" w:type="dxa"/>
            <w:gridSpan w:val="21"/>
            <w:tcBorders>
              <w:right w:val="single" w:sz="4" w:space="0" w:color="auto"/>
            </w:tcBorders>
            <w:vAlign w:val="center"/>
          </w:tcPr>
          <w:p w:rsidR="004603CC" w:rsidRPr="00FB103C" w:rsidRDefault="004603CC" w:rsidP="004603CC">
            <w:pPr>
              <w:pStyle w:val="a3"/>
              <w:ind w:left="-534" w:firstLine="534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b/>
                <w:sz w:val="16"/>
                <w:szCs w:val="16"/>
              </w:rPr>
              <w:t>5. Убой птицы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Поступило птицы на убой:</w:t>
            </w:r>
          </w:p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          голов – всего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300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 гол.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1" w:name="f20r300c1"/>
            <w:bookmarkEnd w:id="2051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2" w:name="f20r300c2"/>
            <w:bookmarkEnd w:id="2052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3" w:name="f20r300c3"/>
            <w:bookmarkEnd w:id="2053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4" w:name="f20r300c4"/>
            <w:bookmarkEnd w:id="2054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5" w:name="f20r300c5"/>
            <w:bookmarkEnd w:id="2055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6" w:name="f20r300c6"/>
            <w:bookmarkEnd w:id="2056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7" w:name="f20r300c7"/>
            <w:bookmarkEnd w:id="2057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8" w:name="f20r300c8"/>
            <w:bookmarkEnd w:id="2058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59" w:name="f20r300c9"/>
            <w:bookmarkEnd w:id="2059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          живая масса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310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0" w:name="f20r310c1"/>
            <w:bookmarkEnd w:id="2060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1" w:name="f20r310c2"/>
            <w:bookmarkEnd w:id="2061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2" w:name="f20r310c3"/>
            <w:bookmarkEnd w:id="2062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3" w:name="f20r310c4"/>
            <w:bookmarkEnd w:id="2063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4" w:name="f20r310c5"/>
            <w:bookmarkEnd w:id="2064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5" w:name="f20r310c6"/>
            <w:bookmarkEnd w:id="2065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6" w:name="f20r310c7"/>
            <w:bookmarkEnd w:id="2066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7" w:name="f20r310c8"/>
            <w:bookmarkEnd w:id="2067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8" w:name="f20r310c9"/>
            <w:bookmarkEnd w:id="2068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57459A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Выход мяса (масса тушек с бумагой на тампонирование и обертку головок после охлаждения в переводе на полупотрошеные)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320</w:t>
            </w:r>
          </w:p>
        </w:tc>
        <w:tc>
          <w:tcPr>
            <w:tcW w:w="717" w:type="dxa"/>
            <w:vAlign w:val="center"/>
          </w:tcPr>
          <w:p w:rsidR="007A02B0" w:rsidRPr="00FB103C" w:rsidRDefault="00181AD3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69" w:name="f20r320c1"/>
            <w:bookmarkEnd w:id="2069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0" w:name="f20r320c2"/>
            <w:bookmarkEnd w:id="2070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1" w:name="f20r320c3"/>
            <w:bookmarkEnd w:id="2071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2" w:name="f20r320c4"/>
            <w:bookmarkEnd w:id="2072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3" w:name="f20r320c5"/>
            <w:bookmarkEnd w:id="2073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4" w:name="f20r320c6"/>
            <w:bookmarkEnd w:id="2074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5" w:name="f20r320c7"/>
            <w:bookmarkEnd w:id="2075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6" w:name="f20r320c8"/>
            <w:bookmarkEnd w:id="2076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7" w:name="f20r320c9"/>
            <w:bookmarkEnd w:id="2077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 т. ч. полупотрошеного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330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-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8" w:name="f20r330c1"/>
            <w:bookmarkEnd w:id="2078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79" w:name="f20r330c2"/>
            <w:bookmarkEnd w:id="2079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0" w:name="f20r330c3"/>
            <w:bookmarkEnd w:id="2080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1" w:name="f20r330c4"/>
            <w:bookmarkEnd w:id="2081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2" w:name="f20r330c5"/>
            <w:bookmarkEnd w:id="2082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3" w:name="f20r330c6"/>
            <w:bookmarkEnd w:id="2083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4" w:name="f20r330c7"/>
            <w:bookmarkEnd w:id="2084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5" w:name="f20r330c8"/>
            <w:bookmarkEnd w:id="2085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6" w:name="f20r330c9"/>
            <w:bookmarkEnd w:id="2086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           потрошеного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340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-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7" w:name="f20r340c1"/>
            <w:bookmarkEnd w:id="2087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8" w:name="f20r340c2"/>
            <w:bookmarkEnd w:id="2088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89" w:name="f20r340c3"/>
            <w:bookmarkEnd w:id="2089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0" w:name="f20r340c4"/>
            <w:bookmarkEnd w:id="2090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1" w:name="f20r340c5"/>
            <w:bookmarkEnd w:id="2091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2" w:name="f20r340c6"/>
            <w:bookmarkEnd w:id="2092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3" w:name="f20r340c7"/>
            <w:bookmarkEnd w:id="2093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4" w:name="f20r340c8"/>
            <w:bookmarkEnd w:id="2094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5" w:name="f20r340c9"/>
            <w:bookmarkEnd w:id="2095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45112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Из общего кол-ва мяса (код 320)</w:t>
            </w:r>
            <w:r w:rsidRPr="0045112C">
              <w:rPr>
                <w:sz w:val="14"/>
                <w:szCs w:val="14"/>
              </w:rPr>
              <w:t xml:space="preserve"> </w:t>
            </w:r>
            <w:r w:rsidRPr="00FB103C">
              <w:rPr>
                <w:sz w:val="14"/>
                <w:szCs w:val="14"/>
              </w:rPr>
              <w:t xml:space="preserve">получено   </w:t>
            </w:r>
          </w:p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  <w:lang w:val="en-US"/>
              </w:rPr>
              <w:t>I</w:t>
            </w:r>
            <w:r w:rsidRPr="00FB103C">
              <w:rPr>
                <w:sz w:val="14"/>
                <w:szCs w:val="14"/>
              </w:rPr>
              <w:t xml:space="preserve"> категории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350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-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6" w:name="f20r350c1"/>
            <w:bookmarkEnd w:id="2096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7" w:name="f20r350c2"/>
            <w:bookmarkEnd w:id="2097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8" w:name="f20r350c3"/>
            <w:bookmarkEnd w:id="2098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099" w:name="f20r350c4"/>
            <w:bookmarkEnd w:id="2099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0" w:name="f20r350c5"/>
            <w:bookmarkEnd w:id="2100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1" w:name="f20r350c6"/>
            <w:bookmarkEnd w:id="2101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2" w:name="f20r350c7"/>
            <w:bookmarkEnd w:id="2102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3" w:name="f20r350c8"/>
            <w:bookmarkEnd w:id="2103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4" w:name="f20r350c9"/>
            <w:bookmarkEnd w:id="2104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  <w:lang w:val="en-US"/>
              </w:rPr>
              <w:t>II</w:t>
            </w:r>
            <w:r w:rsidRPr="00FB103C">
              <w:rPr>
                <w:sz w:val="14"/>
                <w:szCs w:val="14"/>
              </w:rPr>
              <w:t xml:space="preserve"> категории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360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-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5" w:name="f20r360c1"/>
            <w:bookmarkEnd w:id="2105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6" w:name="f20r360c2"/>
            <w:bookmarkEnd w:id="2106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7" w:name="f20r360c3"/>
            <w:bookmarkEnd w:id="2107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8" w:name="f20r360c4"/>
            <w:bookmarkEnd w:id="2108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09" w:name="f20r360c5"/>
            <w:bookmarkEnd w:id="2109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0" w:name="f20r360c6"/>
            <w:bookmarkEnd w:id="2110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1" w:name="f20r360c7"/>
            <w:bookmarkEnd w:id="2111"/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2" w:name="f20r360c8"/>
            <w:bookmarkEnd w:id="2112"/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3" w:name="f20r360c9"/>
            <w:bookmarkEnd w:id="2113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Выход пухо-перового сырья (в пересчете </w:t>
            </w:r>
          </w:p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12%-</w:t>
            </w:r>
            <w:r w:rsidRPr="00FB103C">
              <w:rPr>
                <w:sz w:val="14"/>
                <w:szCs w:val="14"/>
                <w:lang w:val="en-US"/>
              </w:rPr>
              <w:t>y</w:t>
            </w:r>
            <w:r>
              <w:rPr>
                <w:sz w:val="14"/>
                <w:szCs w:val="14"/>
              </w:rPr>
              <w:t>.</w:t>
            </w:r>
            <w:r w:rsidRPr="00FB103C">
              <w:rPr>
                <w:sz w:val="14"/>
                <w:szCs w:val="14"/>
                <w:lang w:val="en-US"/>
              </w:rPr>
              <w:t>e</w:t>
            </w:r>
            <w:r w:rsidRPr="00FB103C">
              <w:rPr>
                <w:sz w:val="14"/>
                <w:szCs w:val="14"/>
              </w:rPr>
              <w:t>. влажность)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370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4" w:name="f20r370c1"/>
            <w:bookmarkEnd w:id="2114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5" w:name="f20r370c2"/>
            <w:bookmarkEnd w:id="2115"/>
          </w:p>
        </w:tc>
        <w:tc>
          <w:tcPr>
            <w:tcW w:w="1703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6" w:name="f20r370c3"/>
            <w:bookmarkEnd w:id="2116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7" w:name="f20r370c4"/>
            <w:bookmarkEnd w:id="2117"/>
          </w:p>
        </w:tc>
        <w:tc>
          <w:tcPr>
            <w:tcW w:w="1345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8" w:name="f20r370c5"/>
            <w:bookmarkEnd w:id="2118"/>
          </w:p>
        </w:tc>
        <w:tc>
          <w:tcPr>
            <w:tcW w:w="1344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19" w:name="f20r370c6"/>
            <w:bookmarkEnd w:id="2119"/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0" w:name="f20r370c7"/>
            <w:bookmarkEnd w:id="2120"/>
          </w:p>
        </w:tc>
        <w:tc>
          <w:tcPr>
            <w:tcW w:w="13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1" w:name="f20r370c8"/>
            <w:bookmarkEnd w:id="2121"/>
          </w:p>
        </w:tc>
        <w:tc>
          <w:tcPr>
            <w:tcW w:w="13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2" w:name="f20r370c9"/>
            <w:bookmarkEnd w:id="2122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код</w:t>
            </w:r>
          </w:p>
        </w:tc>
        <w:tc>
          <w:tcPr>
            <w:tcW w:w="717" w:type="dxa"/>
            <w:vMerge w:val="restart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ед. изм.</w:t>
            </w:r>
          </w:p>
        </w:tc>
        <w:tc>
          <w:tcPr>
            <w:tcW w:w="3397" w:type="dxa"/>
            <w:gridSpan w:val="4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Куры</w:t>
            </w:r>
          </w:p>
        </w:tc>
        <w:tc>
          <w:tcPr>
            <w:tcW w:w="1703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 т.ч. бройлеры</w:t>
            </w:r>
          </w:p>
        </w:tc>
        <w:tc>
          <w:tcPr>
            <w:tcW w:w="134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утки</w:t>
            </w:r>
          </w:p>
        </w:tc>
        <w:tc>
          <w:tcPr>
            <w:tcW w:w="1345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гуси</w:t>
            </w:r>
          </w:p>
        </w:tc>
        <w:tc>
          <w:tcPr>
            <w:tcW w:w="1344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индейки</w:t>
            </w:r>
          </w:p>
        </w:tc>
        <w:tc>
          <w:tcPr>
            <w:tcW w:w="1345" w:type="dxa"/>
            <w:gridSpan w:val="2"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цесарки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перепелки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страусы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17" w:type="dxa"/>
            <w:vMerge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1699" w:type="dxa"/>
            <w:gridSpan w:val="2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851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85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3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кол-во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сумма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right="-97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кол-в</w:t>
            </w:r>
            <w:r w:rsidRPr="00FB103C">
              <w:rPr>
                <w:rFonts w:ascii="Times New Roman" w:hAnsi="Times New Roman"/>
                <w:sz w:val="14"/>
                <w:szCs w:val="14"/>
              </w:rPr>
              <w:t>о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сум</w:t>
            </w:r>
            <w:r w:rsidRPr="00FB103C">
              <w:rPr>
                <w:sz w:val="14"/>
                <w:szCs w:val="14"/>
              </w:rPr>
              <w:t>ма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А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Б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699" w:type="dxa"/>
            <w:gridSpan w:val="2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52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673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672" w:type="dxa"/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FB103C" w:rsidRDefault="007A02B0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</w:tr>
      <w:tr w:rsidR="004603CC" w:rsidRPr="00FB103C" w:rsidTr="00BA65BF">
        <w:trPr>
          <w:cantSplit/>
          <w:trHeight w:val="198"/>
        </w:trPr>
        <w:tc>
          <w:tcPr>
            <w:tcW w:w="16217" w:type="dxa"/>
            <w:gridSpan w:val="21"/>
            <w:tcBorders>
              <w:right w:val="single" w:sz="4" w:space="0" w:color="auto"/>
            </w:tcBorders>
            <w:vAlign w:val="center"/>
          </w:tcPr>
          <w:p w:rsidR="004603CC" w:rsidRPr="00FB103C" w:rsidRDefault="004603CC" w:rsidP="004603CC">
            <w:pPr>
              <w:pStyle w:val="a3"/>
              <w:ind w:left="-534" w:firstLine="534"/>
              <w:rPr>
                <w:rFonts w:ascii="Times New Roman" w:hAnsi="Times New Roman"/>
                <w:sz w:val="14"/>
                <w:szCs w:val="14"/>
              </w:rPr>
            </w:pPr>
            <w:r w:rsidRPr="00FB103C">
              <w:rPr>
                <w:rFonts w:ascii="Times New Roman" w:hAnsi="Times New Roman"/>
                <w:b/>
                <w:sz w:val="16"/>
                <w:szCs w:val="16"/>
              </w:rPr>
              <w:t>6. Реализация продукции птицеводства</w:t>
            </w:r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Птица в живом и забитом виде</w:t>
            </w:r>
            <w:r w:rsidRPr="0045112C">
              <w:rPr>
                <w:sz w:val="14"/>
                <w:szCs w:val="14"/>
              </w:rPr>
              <w:t xml:space="preserve"> </w:t>
            </w:r>
            <w:r w:rsidRPr="00FB103C">
              <w:rPr>
                <w:sz w:val="14"/>
                <w:szCs w:val="14"/>
              </w:rPr>
              <w:t>-</w:t>
            </w:r>
            <w:r w:rsidRPr="0045112C">
              <w:rPr>
                <w:sz w:val="14"/>
                <w:szCs w:val="14"/>
              </w:rPr>
              <w:t xml:space="preserve"> </w:t>
            </w:r>
            <w:r w:rsidRPr="00FB103C">
              <w:rPr>
                <w:sz w:val="14"/>
                <w:szCs w:val="14"/>
              </w:rPr>
              <w:t>всего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380</w:t>
            </w:r>
          </w:p>
        </w:tc>
        <w:tc>
          <w:tcPr>
            <w:tcW w:w="717" w:type="dxa"/>
            <w:vAlign w:val="center"/>
          </w:tcPr>
          <w:p w:rsidR="00BA65BF" w:rsidRDefault="00BA65BF" w:rsidP="00BA65BF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т, </w:t>
            </w:r>
          </w:p>
          <w:p w:rsidR="007A02B0" w:rsidRPr="00FB103C" w:rsidRDefault="0057459A" w:rsidP="00BA65BF">
            <w:pPr>
              <w:ind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BA65BF" w:rsidRPr="00FB103C">
              <w:rPr>
                <w:sz w:val="14"/>
                <w:szCs w:val="14"/>
              </w:rPr>
              <w:t>. руб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3" w:name="f20r380c1"/>
            <w:bookmarkEnd w:id="2123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4" w:name="f20r380c2"/>
            <w:bookmarkEnd w:id="2124"/>
          </w:p>
        </w:tc>
        <w:tc>
          <w:tcPr>
            <w:tcW w:w="851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5" w:name="f20r380c3"/>
            <w:bookmarkEnd w:id="2125"/>
          </w:p>
        </w:tc>
        <w:tc>
          <w:tcPr>
            <w:tcW w:w="85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6" w:name="f20r380c4"/>
            <w:bookmarkEnd w:id="2126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7" w:name="f20r380c5"/>
            <w:bookmarkEnd w:id="2127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8" w:name="f20r380c6"/>
            <w:bookmarkEnd w:id="2128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29" w:name="f20r380c7"/>
            <w:bookmarkEnd w:id="2129"/>
          </w:p>
        </w:tc>
        <w:tc>
          <w:tcPr>
            <w:tcW w:w="673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0" w:name="f20r380c8"/>
            <w:bookmarkEnd w:id="2130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1" w:name="f20r380c9"/>
            <w:bookmarkEnd w:id="2131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2" w:name="f20r380c10"/>
            <w:bookmarkEnd w:id="2132"/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3" w:name="f20r380c11"/>
            <w:bookmarkEnd w:id="2133"/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4" w:name="f20r380c12"/>
            <w:bookmarkEnd w:id="2134"/>
          </w:p>
        </w:tc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5" w:name="f20r380c13"/>
            <w:bookmarkEnd w:id="2135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6" w:name="f20r380c14"/>
            <w:bookmarkEnd w:id="2136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7" w:name="f20r370c15"/>
            <w:bookmarkStart w:id="2138" w:name="f20r380c15"/>
            <w:bookmarkEnd w:id="2137"/>
            <w:bookmarkEnd w:id="2138"/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39" w:name="f20r370c16"/>
            <w:bookmarkStart w:id="2140" w:name="f20r380c16"/>
            <w:bookmarkEnd w:id="2139"/>
            <w:bookmarkEnd w:id="2140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в т.ч. забитой в хозяйстве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390</w:t>
            </w:r>
          </w:p>
        </w:tc>
        <w:tc>
          <w:tcPr>
            <w:tcW w:w="717" w:type="dxa"/>
            <w:vAlign w:val="center"/>
          </w:tcPr>
          <w:p w:rsidR="00BA65BF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т, </w:t>
            </w:r>
          </w:p>
          <w:p w:rsidR="007A02B0" w:rsidRPr="00FB103C" w:rsidRDefault="0057459A" w:rsidP="00BA65BF">
            <w:pPr>
              <w:ind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 руб</w:t>
            </w:r>
            <w:r w:rsidR="00BA65BF">
              <w:rPr>
                <w:sz w:val="14"/>
                <w:szCs w:val="14"/>
              </w:rPr>
              <w:t>.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1" w:name="f20r390c1"/>
            <w:bookmarkEnd w:id="2141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2" w:name="f20r390c2"/>
            <w:bookmarkEnd w:id="2142"/>
          </w:p>
        </w:tc>
        <w:tc>
          <w:tcPr>
            <w:tcW w:w="851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3" w:name="f20r390c3"/>
            <w:bookmarkEnd w:id="2143"/>
          </w:p>
        </w:tc>
        <w:tc>
          <w:tcPr>
            <w:tcW w:w="85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4" w:name="f20r390c4"/>
            <w:bookmarkEnd w:id="2144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5" w:name="f20r390c5"/>
            <w:bookmarkEnd w:id="2145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6" w:name="f20r390c6"/>
            <w:bookmarkEnd w:id="2146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7" w:name="f20r390c7"/>
            <w:bookmarkEnd w:id="2147"/>
          </w:p>
        </w:tc>
        <w:tc>
          <w:tcPr>
            <w:tcW w:w="673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8" w:name="f20r390c8"/>
            <w:bookmarkEnd w:id="2148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49" w:name="f20r390c9"/>
            <w:bookmarkEnd w:id="2149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0" w:name="f20r390c10"/>
            <w:bookmarkEnd w:id="2150"/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1" w:name="f20r390c11"/>
            <w:bookmarkEnd w:id="2151"/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2" w:name="f20r390c12"/>
            <w:bookmarkEnd w:id="2152"/>
          </w:p>
        </w:tc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3" w:name="f20r390c13"/>
            <w:bookmarkEnd w:id="2153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4" w:name="f20r390c14"/>
            <w:bookmarkEnd w:id="2154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5" w:name="f20r390c15"/>
            <w:bookmarkEnd w:id="2155"/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6" w:name="f20r390c16"/>
            <w:bookmarkEnd w:id="2156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Яйца  -  всего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400</w:t>
            </w:r>
          </w:p>
        </w:tc>
        <w:tc>
          <w:tcPr>
            <w:tcW w:w="717" w:type="dxa"/>
            <w:vAlign w:val="center"/>
          </w:tcPr>
          <w:p w:rsidR="007A02B0" w:rsidRPr="00FB103C" w:rsidRDefault="007A02B0" w:rsidP="00BA65BF">
            <w:pPr>
              <w:ind w:right="-108"/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тыс.</w:t>
            </w:r>
            <w:r w:rsidR="00BA65BF">
              <w:rPr>
                <w:sz w:val="14"/>
                <w:szCs w:val="14"/>
              </w:rPr>
              <w:t xml:space="preserve"> </w:t>
            </w:r>
            <w:r w:rsidRPr="00FB103C">
              <w:rPr>
                <w:sz w:val="14"/>
                <w:szCs w:val="14"/>
              </w:rPr>
              <w:t>шт</w:t>
            </w:r>
            <w:r w:rsidR="00BA65BF">
              <w:rPr>
                <w:sz w:val="14"/>
                <w:szCs w:val="14"/>
              </w:rPr>
              <w:t>.</w:t>
            </w:r>
            <w:r w:rsidRPr="00FB103C">
              <w:rPr>
                <w:sz w:val="14"/>
                <w:szCs w:val="14"/>
              </w:rPr>
              <w:t>,</w:t>
            </w:r>
          </w:p>
          <w:p w:rsidR="007A02B0" w:rsidRPr="00945D7B" w:rsidRDefault="0057459A" w:rsidP="00BA65BF">
            <w:pPr>
              <w:ind w:right="-105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тыс</w:t>
            </w:r>
            <w:r w:rsidR="007A02B0" w:rsidRPr="00FB103C">
              <w:rPr>
                <w:sz w:val="14"/>
                <w:szCs w:val="14"/>
              </w:rPr>
              <w:t>.</w:t>
            </w:r>
            <w:r w:rsidR="00BA65BF">
              <w:rPr>
                <w:sz w:val="14"/>
                <w:szCs w:val="14"/>
              </w:rPr>
              <w:t xml:space="preserve"> </w:t>
            </w:r>
            <w:r w:rsidR="007A02B0" w:rsidRPr="00FB103C">
              <w:rPr>
                <w:sz w:val="14"/>
                <w:szCs w:val="14"/>
              </w:rPr>
              <w:t>руб</w:t>
            </w:r>
            <w:r w:rsidR="00BA65BF">
              <w:rPr>
                <w:sz w:val="14"/>
                <w:szCs w:val="14"/>
              </w:rPr>
              <w:t>.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7" w:name="f20r400c1"/>
            <w:bookmarkEnd w:id="2157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8" w:name="f20r400c2"/>
            <w:bookmarkEnd w:id="2158"/>
          </w:p>
        </w:tc>
        <w:tc>
          <w:tcPr>
            <w:tcW w:w="851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59" w:name="f20r400c3"/>
            <w:bookmarkEnd w:id="2159"/>
          </w:p>
        </w:tc>
        <w:tc>
          <w:tcPr>
            <w:tcW w:w="85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0" w:name="f20r400c4"/>
            <w:bookmarkEnd w:id="2160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1" w:name="f20r400c5"/>
            <w:bookmarkEnd w:id="2161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2" w:name="f20r400c6"/>
            <w:bookmarkEnd w:id="2162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3" w:name="f20r400c7"/>
            <w:bookmarkEnd w:id="2163"/>
          </w:p>
        </w:tc>
        <w:tc>
          <w:tcPr>
            <w:tcW w:w="673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4" w:name="f20r400c8"/>
            <w:bookmarkEnd w:id="2164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5" w:name="f20r400c9"/>
            <w:bookmarkEnd w:id="2165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6" w:name="f20r400c10"/>
            <w:bookmarkEnd w:id="2166"/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7" w:name="f20r400c11"/>
            <w:bookmarkEnd w:id="2167"/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8" w:name="f20r400c12"/>
            <w:bookmarkEnd w:id="2168"/>
          </w:p>
        </w:tc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69" w:name="f20r400c13"/>
            <w:bookmarkEnd w:id="2169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0" w:name="f20r400c14"/>
            <w:bookmarkEnd w:id="2170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1" w:name="f20r400c15"/>
            <w:bookmarkEnd w:id="2171"/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2" w:name="f20r400c16"/>
            <w:bookmarkEnd w:id="2172"/>
          </w:p>
        </w:tc>
      </w:tr>
      <w:tr w:rsidR="007A02B0" w:rsidRPr="00FB103C" w:rsidTr="00BA65BF">
        <w:trPr>
          <w:cantSplit/>
          <w:trHeight w:val="198"/>
        </w:trPr>
        <w:tc>
          <w:tcPr>
            <w:tcW w:w="1795" w:type="dxa"/>
            <w:vAlign w:val="center"/>
          </w:tcPr>
          <w:p w:rsidR="007A02B0" w:rsidRDefault="007A02B0" w:rsidP="002B57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 том числе:</w:t>
            </w:r>
          </w:p>
          <w:p w:rsidR="007A02B0" w:rsidRPr="00FB103C" w:rsidRDefault="007A02B0" w:rsidP="002B57E0">
            <w:pPr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на племенные цели</w:t>
            </w:r>
          </w:p>
        </w:tc>
        <w:tc>
          <w:tcPr>
            <w:tcW w:w="538" w:type="dxa"/>
            <w:vAlign w:val="center"/>
          </w:tcPr>
          <w:p w:rsidR="007A02B0" w:rsidRPr="00FB103C" w:rsidRDefault="007A02B0" w:rsidP="002B57E0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>410</w:t>
            </w:r>
          </w:p>
        </w:tc>
        <w:tc>
          <w:tcPr>
            <w:tcW w:w="717" w:type="dxa"/>
            <w:vAlign w:val="center"/>
          </w:tcPr>
          <w:p w:rsidR="00BA65BF" w:rsidRDefault="00BA65BF" w:rsidP="00BA65BF">
            <w:pPr>
              <w:jc w:val="center"/>
              <w:rPr>
                <w:sz w:val="14"/>
                <w:szCs w:val="14"/>
              </w:rPr>
            </w:pPr>
            <w:r w:rsidRPr="00FB103C">
              <w:rPr>
                <w:sz w:val="14"/>
                <w:szCs w:val="14"/>
              </w:rPr>
              <w:t xml:space="preserve">т, </w:t>
            </w:r>
          </w:p>
          <w:p w:rsidR="007A02B0" w:rsidRPr="00FB103C" w:rsidRDefault="0057459A" w:rsidP="00BA65BF">
            <w:pPr>
              <w:ind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</w:t>
            </w:r>
            <w:r w:rsidR="00BA65BF" w:rsidRPr="00FB103C">
              <w:rPr>
                <w:sz w:val="14"/>
                <w:szCs w:val="14"/>
              </w:rPr>
              <w:t>. руб</w:t>
            </w:r>
          </w:p>
        </w:tc>
        <w:tc>
          <w:tcPr>
            <w:tcW w:w="1698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3" w:name="f20r410c1"/>
            <w:bookmarkEnd w:id="2173"/>
          </w:p>
        </w:tc>
        <w:tc>
          <w:tcPr>
            <w:tcW w:w="1699" w:type="dxa"/>
            <w:gridSpan w:val="2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4" w:name="f20r410c2"/>
            <w:bookmarkEnd w:id="2174"/>
          </w:p>
        </w:tc>
        <w:tc>
          <w:tcPr>
            <w:tcW w:w="851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5" w:name="f20r410c3"/>
            <w:bookmarkEnd w:id="2175"/>
          </w:p>
        </w:tc>
        <w:tc>
          <w:tcPr>
            <w:tcW w:w="85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6" w:name="f20r410c4"/>
            <w:bookmarkEnd w:id="2176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7" w:name="f20r410c5"/>
            <w:bookmarkEnd w:id="2177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8" w:name="f20r410c6"/>
            <w:bookmarkEnd w:id="2178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79" w:name="f20r410c7"/>
            <w:bookmarkEnd w:id="2179"/>
          </w:p>
        </w:tc>
        <w:tc>
          <w:tcPr>
            <w:tcW w:w="673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0" w:name="f20r410c8"/>
            <w:bookmarkEnd w:id="2180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1" w:name="f20r410c9"/>
            <w:bookmarkEnd w:id="2181"/>
          </w:p>
        </w:tc>
        <w:tc>
          <w:tcPr>
            <w:tcW w:w="672" w:type="dxa"/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2" w:name="f20r410c10"/>
            <w:bookmarkEnd w:id="2182"/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3" w:name="f20r410c11"/>
            <w:bookmarkEnd w:id="2183"/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4" w:name="f20r410c12"/>
            <w:bookmarkEnd w:id="2184"/>
          </w:p>
        </w:tc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5" w:name="f20r410c13"/>
            <w:bookmarkEnd w:id="2185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6" w:name="f20r410c14"/>
            <w:bookmarkEnd w:id="2186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7" w:name="f20r410c15"/>
            <w:bookmarkEnd w:id="2187"/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B0" w:rsidRPr="003653F8" w:rsidRDefault="007A02B0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188" w:name="f20r410c16"/>
            <w:bookmarkEnd w:id="2188"/>
          </w:p>
        </w:tc>
      </w:tr>
    </w:tbl>
    <w:p w:rsidR="007A02B0" w:rsidRPr="00FB103C" w:rsidRDefault="007A02B0" w:rsidP="007A02B0">
      <w:pPr>
        <w:jc w:val="both"/>
        <w:rPr>
          <w:sz w:val="14"/>
          <w:szCs w:val="14"/>
        </w:rPr>
      </w:pPr>
      <w:r w:rsidRPr="0045112C">
        <w:rPr>
          <w:b/>
          <w:sz w:val="14"/>
          <w:szCs w:val="14"/>
        </w:rPr>
        <w:t>Справки.</w:t>
      </w:r>
      <w:r w:rsidRPr="00FB103C">
        <w:rPr>
          <w:sz w:val="14"/>
          <w:szCs w:val="14"/>
        </w:rPr>
        <w:t xml:space="preserve">  1. Реализовано пуха-пера предприятиями легкой промышленности и другими потребителям по наряд</w:t>
      </w:r>
      <w:r>
        <w:rPr>
          <w:sz w:val="14"/>
          <w:szCs w:val="14"/>
        </w:rPr>
        <w:t>ам:</w:t>
      </w:r>
    </w:p>
    <w:p w:rsidR="007A02B0" w:rsidRPr="00FB103C" w:rsidRDefault="007A02B0" w:rsidP="007A02B0">
      <w:pPr>
        <w:jc w:val="both"/>
        <w:rPr>
          <w:sz w:val="14"/>
          <w:szCs w:val="14"/>
        </w:rPr>
      </w:pPr>
      <w:r w:rsidRPr="00FB103C">
        <w:rPr>
          <w:sz w:val="14"/>
          <w:szCs w:val="14"/>
        </w:rPr>
        <w:t xml:space="preserve">                      количество (420)_</w:t>
      </w:r>
      <w:bookmarkStart w:id="2189" w:name="f20r420c1"/>
      <w:bookmarkEnd w:id="2189"/>
      <w:r w:rsidRPr="00FB103C">
        <w:rPr>
          <w:sz w:val="14"/>
          <w:szCs w:val="14"/>
        </w:rPr>
        <w:tab/>
        <w:t>___________________ сумма (430)</w:t>
      </w:r>
      <w:r>
        <w:rPr>
          <w:sz w:val="14"/>
          <w:szCs w:val="14"/>
        </w:rPr>
        <w:t>____</w:t>
      </w:r>
      <w:r w:rsidRPr="00FB103C">
        <w:rPr>
          <w:sz w:val="14"/>
          <w:szCs w:val="14"/>
        </w:rPr>
        <w:t>_</w:t>
      </w:r>
      <w:bookmarkStart w:id="2190" w:name="f20r430c1"/>
      <w:bookmarkEnd w:id="2190"/>
      <w:r w:rsidRPr="00FB103C">
        <w:rPr>
          <w:sz w:val="14"/>
          <w:szCs w:val="14"/>
        </w:rPr>
        <w:t xml:space="preserve"> ______</w:t>
      </w:r>
    </w:p>
    <w:p w:rsidR="007A02B0" w:rsidRPr="00FB103C" w:rsidRDefault="007A02B0" w:rsidP="007A02B0">
      <w:pPr>
        <w:jc w:val="both"/>
        <w:rPr>
          <w:sz w:val="14"/>
          <w:szCs w:val="14"/>
        </w:rPr>
      </w:pPr>
      <w:r w:rsidRPr="00FB103C">
        <w:rPr>
          <w:sz w:val="14"/>
          <w:szCs w:val="14"/>
        </w:rPr>
        <w:t xml:space="preserve">                </w:t>
      </w:r>
      <w:r>
        <w:rPr>
          <w:sz w:val="14"/>
          <w:szCs w:val="14"/>
        </w:rPr>
        <w:t xml:space="preserve"> </w:t>
      </w:r>
      <w:r w:rsidRPr="00FB103C">
        <w:rPr>
          <w:sz w:val="14"/>
          <w:szCs w:val="14"/>
        </w:rPr>
        <w:t xml:space="preserve">  2. Передано пуха-пера в свои подсобные цеха для изготовления подушек,</w:t>
      </w:r>
      <w:r>
        <w:rPr>
          <w:sz w:val="14"/>
          <w:szCs w:val="14"/>
        </w:rPr>
        <w:t xml:space="preserve"> </w:t>
      </w:r>
      <w:r w:rsidRPr="00FB103C">
        <w:rPr>
          <w:sz w:val="14"/>
          <w:szCs w:val="14"/>
        </w:rPr>
        <w:t>цветов и т.</w:t>
      </w:r>
      <w:r>
        <w:rPr>
          <w:sz w:val="14"/>
          <w:szCs w:val="14"/>
        </w:rPr>
        <w:t>д.:</w:t>
      </w:r>
    </w:p>
    <w:p w:rsidR="007A02B0" w:rsidRPr="00FB103C" w:rsidRDefault="007A02B0" w:rsidP="007A02B0">
      <w:pPr>
        <w:jc w:val="both"/>
        <w:rPr>
          <w:sz w:val="14"/>
          <w:szCs w:val="14"/>
        </w:rPr>
      </w:pPr>
      <w:r w:rsidRPr="00FB103C">
        <w:rPr>
          <w:sz w:val="14"/>
          <w:szCs w:val="14"/>
        </w:rPr>
        <w:t xml:space="preserve">                       количество  (440)</w:t>
      </w:r>
      <w:r>
        <w:rPr>
          <w:sz w:val="14"/>
          <w:szCs w:val="14"/>
        </w:rPr>
        <w:tab/>
      </w:r>
      <w:r w:rsidRPr="00FB103C">
        <w:rPr>
          <w:sz w:val="14"/>
          <w:szCs w:val="14"/>
        </w:rPr>
        <w:t xml:space="preserve"> </w:t>
      </w:r>
      <w:bookmarkStart w:id="2191" w:name="f20r440c1"/>
      <w:bookmarkEnd w:id="2191"/>
      <w:r w:rsidRPr="00FB103C">
        <w:rPr>
          <w:sz w:val="14"/>
          <w:szCs w:val="14"/>
        </w:rPr>
        <w:t>___________________ сумма (450)</w:t>
      </w:r>
      <w:r>
        <w:rPr>
          <w:sz w:val="14"/>
          <w:szCs w:val="14"/>
        </w:rPr>
        <w:t>____</w:t>
      </w:r>
      <w:r w:rsidRPr="00FB103C">
        <w:rPr>
          <w:sz w:val="14"/>
          <w:szCs w:val="14"/>
        </w:rPr>
        <w:t>_</w:t>
      </w:r>
      <w:bookmarkStart w:id="2192" w:name="f20r450c1"/>
      <w:bookmarkEnd w:id="2192"/>
      <w:r w:rsidRPr="00FB103C">
        <w:rPr>
          <w:sz w:val="14"/>
          <w:szCs w:val="14"/>
        </w:rPr>
        <w:t xml:space="preserve"> ______</w:t>
      </w:r>
    </w:p>
    <w:p w:rsidR="007A02B0" w:rsidRPr="00FB103C" w:rsidRDefault="007A02B0" w:rsidP="007A02B0">
      <w:pPr>
        <w:jc w:val="center"/>
        <w:rPr>
          <w:sz w:val="14"/>
          <w:szCs w:val="14"/>
        </w:rPr>
      </w:pPr>
      <w:r w:rsidRPr="00FB103C">
        <w:rPr>
          <w:sz w:val="14"/>
          <w:szCs w:val="14"/>
        </w:rPr>
        <w:t xml:space="preserve">Руководитель                                                                                                                      </w:t>
      </w:r>
      <w:r>
        <w:rPr>
          <w:sz w:val="14"/>
          <w:szCs w:val="14"/>
        </w:rPr>
        <w:t>Главный бухгалтер</w:t>
      </w:r>
      <w:r w:rsidRPr="00FB103C">
        <w:rPr>
          <w:sz w:val="14"/>
          <w:szCs w:val="14"/>
        </w:rPr>
        <w:t xml:space="preserve">                          </w:t>
      </w:r>
      <w:r>
        <w:rPr>
          <w:sz w:val="14"/>
          <w:szCs w:val="14"/>
        </w:rPr>
        <w:t xml:space="preserve">                                          Главный зоотехник</w:t>
      </w:r>
    </w:p>
    <w:bookmarkEnd w:id="1729"/>
    <w:p w:rsidR="007A02B0" w:rsidRDefault="007A02B0" w:rsidP="006A785A">
      <w:pPr>
        <w:pStyle w:val="a3"/>
        <w:sectPr w:rsidR="007A02B0" w:rsidSect="001B6E36">
          <w:pgSz w:w="16838" w:h="11906" w:orient="landscape" w:code="9"/>
          <w:pgMar w:top="488" w:right="851" w:bottom="567" w:left="851" w:header="284" w:footer="215" w:gutter="0"/>
          <w:cols w:space="708"/>
          <w:docGrid w:linePitch="360"/>
        </w:sectPr>
      </w:pPr>
    </w:p>
    <w:p w:rsidR="006E79BB" w:rsidRDefault="006E79BB" w:rsidP="00CA5B14">
      <w:pPr>
        <w:pStyle w:val="a3"/>
        <w:ind w:left="6804"/>
        <w:rPr>
          <w:rFonts w:ascii="Times New Roman" w:hAnsi="Times New Roman"/>
          <w:sz w:val="16"/>
          <w:szCs w:val="16"/>
        </w:rPr>
      </w:pPr>
      <w:bookmarkStart w:id="2193" w:name="f22"/>
      <w:r w:rsidRPr="006368CA">
        <w:rPr>
          <w:rFonts w:ascii="Times New Roman" w:hAnsi="Times New Roman"/>
          <w:sz w:val="16"/>
          <w:szCs w:val="16"/>
        </w:rPr>
        <w:t xml:space="preserve">Утверждена Минсельхозпродом Республики Беларусь для отчета за </w:t>
      </w:r>
      <w:r w:rsidR="002B5EA3">
        <w:rPr>
          <w:rFonts w:ascii="Times New Roman" w:hAnsi="Times New Roman"/>
          <w:sz w:val="16"/>
          <w:szCs w:val="16"/>
        </w:rPr>
        <w:t>202</w:t>
      </w:r>
      <w:r w:rsidR="00787FCF">
        <w:rPr>
          <w:rFonts w:ascii="Times New Roman" w:hAnsi="Times New Roman"/>
          <w:sz w:val="16"/>
          <w:szCs w:val="16"/>
        </w:rPr>
        <w:t>5</w:t>
      </w:r>
      <w:r w:rsidRPr="006368CA">
        <w:rPr>
          <w:rFonts w:ascii="Times New Roman" w:hAnsi="Times New Roman"/>
          <w:sz w:val="16"/>
          <w:szCs w:val="16"/>
        </w:rPr>
        <w:t xml:space="preserve"> год</w:t>
      </w:r>
    </w:p>
    <w:p w:rsidR="00A5645A" w:rsidRPr="006368CA" w:rsidRDefault="00A5645A" w:rsidP="006E79BB">
      <w:pPr>
        <w:pStyle w:val="a3"/>
        <w:ind w:left="6237"/>
        <w:rPr>
          <w:rFonts w:ascii="Times New Roman" w:hAnsi="Times New Roman"/>
          <w:sz w:val="16"/>
          <w:szCs w:val="16"/>
        </w:rPr>
      </w:pPr>
    </w:p>
    <w:p w:rsidR="006E79BB" w:rsidRDefault="006E79BB" w:rsidP="006E79BB">
      <w:pPr>
        <w:jc w:val="right"/>
        <w:rPr>
          <w:b/>
          <w:sz w:val="18"/>
          <w:u w:val="single"/>
        </w:rPr>
      </w:pPr>
      <w:r w:rsidRPr="00E7328B">
        <w:rPr>
          <w:b/>
          <w:sz w:val="18"/>
          <w:u w:val="single"/>
        </w:rPr>
        <w:t>Форма № 22</w:t>
      </w:r>
      <w:r>
        <w:rPr>
          <w:b/>
          <w:sz w:val="18"/>
          <w:u w:val="single"/>
        </w:rPr>
        <w:t>-АПК</w:t>
      </w:r>
      <w:r w:rsidRPr="00E7328B">
        <w:rPr>
          <w:b/>
          <w:sz w:val="18"/>
          <w:u w:val="single"/>
        </w:rPr>
        <w:t xml:space="preserve"> лист 1</w:t>
      </w:r>
    </w:p>
    <w:p w:rsidR="00A5645A" w:rsidRPr="00E7328B" w:rsidRDefault="00A5645A" w:rsidP="006E79BB">
      <w:pPr>
        <w:jc w:val="right"/>
        <w:rPr>
          <w:sz w:val="18"/>
        </w:rPr>
      </w:pPr>
    </w:p>
    <w:p w:rsidR="006E79BB" w:rsidRDefault="006E79BB" w:rsidP="006E79BB">
      <w:pPr>
        <w:pStyle w:val="1"/>
        <w:jc w:val="center"/>
      </w:pPr>
      <w:r>
        <w:t xml:space="preserve">ОТЧЕТ ПО ЗВЕРОВОДСТВУ за </w:t>
      </w:r>
      <w:r w:rsidR="002B5EA3">
        <w:t>202</w:t>
      </w:r>
      <w:r w:rsidR="00787FCF">
        <w:t>5</w:t>
      </w:r>
      <w:r>
        <w:t xml:space="preserve"> год</w:t>
      </w:r>
    </w:p>
    <w:p w:rsidR="006E79BB" w:rsidRPr="006368CA" w:rsidRDefault="006E79BB" w:rsidP="006E79BB">
      <w:pPr>
        <w:rPr>
          <w:sz w:val="16"/>
          <w:szCs w:val="1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97C34" w:rsidRPr="00DC7C81" w:rsidTr="006F45BC">
        <w:trPr>
          <w:trHeight w:val="329"/>
        </w:trPr>
        <w:tc>
          <w:tcPr>
            <w:tcW w:w="10314" w:type="dxa"/>
            <w:vAlign w:val="center"/>
          </w:tcPr>
          <w:p w:rsidR="00797C34" w:rsidRPr="006F45BC" w:rsidRDefault="006E79BB" w:rsidP="006F45BC">
            <w:pPr>
              <w:rPr>
                <w:sz w:val="18"/>
                <w:szCs w:val="18"/>
              </w:rPr>
            </w:pPr>
            <w:r w:rsidRPr="006F45BC">
              <w:rPr>
                <w:sz w:val="18"/>
                <w:szCs w:val="18"/>
              </w:rPr>
              <w:t xml:space="preserve">Число специализированных хозяйств (010)  </w:t>
            </w:r>
            <w:r w:rsidR="00797C34" w:rsidRPr="006F45BC">
              <w:rPr>
                <w:sz w:val="18"/>
                <w:szCs w:val="18"/>
              </w:rPr>
              <w:t xml:space="preserve">      </w:t>
            </w:r>
            <w:r w:rsidR="00797C34" w:rsidRPr="006F45BC">
              <w:rPr>
                <w:b/>
                <w:sz w:val="20"/>
                <w:szCs w:val="20"/>
              </w:rPr>
              <w:t xml:space="preserve">  </w:t>
            </w:r>
            <w:bookmarkStart w:id="2194" w:name="f22r10c1"/>
            <w:bookmarkEnd w:id="2194"/>
            <w:r w:rsidR="00797C34" w:rsidRPr="006F45BC">
              <w:rPr>
                <w:sz w:val="20"/>
                <w:szCs w:val="20"/>
              </w:rPr>
              <w:t xml:space="preserve"> </w:t>
            </w:r>
            <w:r w:rsidR="00797C34" w:rsidRPr="006F45BC">
              <w:rPr>
                <w:sz w:val="18"/>
                <w:szCs w:val="18"/>
              </w:rPr>
              <w:t xml:space="preserve">     (заполняют в сводном отчете)</w:t>
            </w:r>
          </w:p>
        </w:tc>
      </w:tr>
    </w:tbl>
    <w:p w:rsidR="006E79BB" w:rsidRDefault="006E79BB" w:rsidP="00797C34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97C34" w:rsidRPr="00DC7C81" w:rsidTr="006F45BC">
        <w:trPr>
          <w:trHeight w:val="365"/>
        </w:trPr>
        <w:tc>
          <w:tcPr>
            <w:tcW w:w="10314" w:type="dxa"/>
            <w:vAlign w:val="center"/>
          </w:tcPr>
          <w:p w:rsidR="00797C34" w:rsidRPr="006F45BC" w:rsidRDefault="00797C34" w:rsidP="006F45BC">
            <w:pPr>
              <w:rPr>
                <w:sz w:val="18"/>
                <w:szCs w:val="18"/>
              </w:rPr>
            </w:pPr>
            <w:r w:rsidRPr="006F45BC">
              <w:rPr>
                <w:sz w:val="18"/>
                <w:szCs w:val="18"/>
              </w:rPr>
              <w:t xml:space="preserve">Число хозяйств, имеющих звероводческие фермы (015)   </w:t>
            </w:r>
            <w:r w:rsidRPr="006F45BC">
              <w:rPr>
                <w:b/>
                <w:sz w:val="18"/>
                <w:szCs w:val="18"/>
              </w:rPr>
              <w:t xml:space="preserve">  </w:t>
            </w:r>
            <w:bookmarkStart w:id="2195" w:name="f22r15c1"/>
            <w:bookmarkEnd w:id="2195"/>
            <w:r w:rsidRPr="006F45BC">
              <w:rPr>
                <w:b/>
                <w:sz w:val="18"/>
                <w:szCs w:val="18"/>
              </w:rPr>
              <w:t xml:space="preserve"> </w:t>
            </w:r>
            <w:r w:rsidRPr="006F45BC">
              <w:rPr>
                <w:sz w:val="18"/>
                <w:szCs w:val="18"/>
              </w:rPr>
              <w:t xml:space="preserve">        (заполняют в сводном отчете)</w:t>
            </w:r>
          </w:p>
        </w:tc>
      </w:tr>
    </w:tbl>
    <w:p w:rsidR="006E79BB" w:rsidRDefault="006E79BB" w:rsidP="006E79BB">
      <w:pPr>
        <w:jc w:val="center"/>
        <w:rPr>
          <w:b/>
          <w:sz w:val="18"/>
        </w:rPr>
      </w:pPr>
      <w:r>
        <w:rPr>
          <w:b/>
          <w:sz w:val="18"/>
          <w:lang w:val="en-US"/>
        </w:rPr>
        <w:t>I</w:t>
      </w:r>
      <w:r>
        <w:rPr>
          <w:b/>
          <w:sz w:val="18"/>
        </w:rPr>
        <w:t>.Корма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992"/>
        <w:gridCol w:w="1276"/>
        <w:gridCol w:w="992"/>
        <w:gridCol w:w="992"/>
        <w:gridCol w:w="993"/>
        <w:gridCol w:w="992"/>
      </w:tblGrid>
      <w:tr w:rsidR="006E79BB" w:rsidTr="006368CA">
        <w:trPr>
          <w:cantSplit/>
        </w:trPr>
        <w:tc>
          <w:tcPr>
            <w:tcW w:w="379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Норка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Песец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Лисица</w:t>
            </w:r>
          </w:p>
        </w:tc>
      </w:tr>
      <w:tr w:rsidR="006E79BB" w:rsidTr="006368CA">
        <w:trPr>
          <w:cantSplit/>
        </w:trPr>
        <w:tc>
          <w:tcPr>
            <w:tcW w:w="3794" w:type="dxa"/>
            <w:vMerge/>
            <w:tcBorders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Коли-чество, т</w:t>
            </w:r>
          </w:p>
        </w:tc>
        <w:tc>
          <w:tcPr>
            <w:tcW w:w="1276" w:type="dxa"/>
            <w:vAlign w:val="center"/>
          </w:tcPr>
          <w:p w:rsidR="0057459A" w:rsidRDefault="006E79BB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сумма, </w:t>
            </w:r>
          </w:p>
          <w:p w:rsidR="006E79BB" w:rsidRDefault="0057459A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</w:t>
            </w:r>
            <w:r w:rsidR="006E79BB">
              <w:rPr>
                <w:sz w:val="16"/>
              </w:rPr>
              <w:t>.</w:t>
            </w:r>
            <w:r>
              <w:rPr>
                <w:sz w:val="16"/>
              </w:rPr>
              <w:t xml:space="preserve"> </w:t>
            </w:r>
            <w:r w:rsidR="006E79BB">
              <w:rPr>
                <w:sz w:val="16"/>
              </w:rPr>
              <w:t xml:space="preserve">руб. </w:t>
            </w:r>
          </w:p>
        </w:tc>
        <w:tc>
          <w:tcPr>
            <w:tcW w:w="992" w:type="dxa"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Коли-чество, т</w:t>
            </w:r>
          </w:p>
        </w:tc>
        <w:tc>
          <w:tcPr>
            <w:tcW w:w="992" w:type="dxa"/>
            <w:vAlign w:val="center"/>
          </w:tcPr>
          <w:p w:rsidR="0057459A" w:rsidRDefault="0057459A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сумма, </w:t>
            </w:r>
          </w:p>
          <w:p w:rsidR="006E79BB" w:rsidRDefault="0057459A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993" w:type="dxa"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количество, т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57459A" w:rsidRDefault="0057459A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сумма, </w:t>
            </w:r>
          </w:p>
          <w:p w:rsidR="006E79BB" w:rsidRDefault="0057459A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</w:tr>
      <w:tr w:rsidR="006E79BB" w:rsidTr="006368CA">
        <w:tc>
          <w:tcPr>
            <w:tcW w:w="379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</w:tr>
      <w:tr w:rsidR="006E79BB" w:rsidTr="00797C34">
        <w:trPr>
          <w:trHeight w:val="340"/>
        </w:trPr>
        <w:tc>
          <w:tcPr>
            <w:tcW w:w="3794" w:type="dxa"/>
            <w:tcBorders>
              <w:top w:val="nil"/>
            </w:tcBorders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bookmarkStart w:id="2196" w:name="f22r20c1" w:colFirst="2" w:colLast="2"/>
            <w:r w:rsidRPr="00F515C8">
              <w:rPr>
                <w:sz w:val="16"/>
                <w:szCs w:val="16"/>
              </w:rPr>
              <w:t>Конина и мясо других животных, печень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020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97" w:name="f22r20c2"/>
            <w:bookmarkEnd w:id="2197"/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98" w:name="f22r20c3"/>
            <w:bookmarkEnd w:id="2198"/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99" w:name="f22r20c4"/>
            <w:bookmarkEnd w:id="2199"/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0" w:name="f22r20c5"/>
            <w:bookmarkEnd w:id="2200"/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1" w:name="f22r20c6"/>
            <w:bookmarkEnd w:id="2201"/>
          </w:p>
        </w:tc>
      </w:tr>
      <w:bookmarkEnd w:id="2196"/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 xml:space="preserve">Мясные субпродукты </w:t>
            </w:r>
            <w:r w:rsidRPr="00F515C8">
              <w:rPr>
                <w:sz w:val="16"/>
                <w:szCs w:val="16"/>
                <w:lang w:val="en-US"/>
              </w:rPr>
              <w:t>II</w:t>
            </w:r>
            <w:r w:rsidRPr="00F515C8">
              <w:rPr>
                <w:sz w:val="16"/>
                <w:szCs w:val="16"/>
              </w:rPr>
              <w:t xml:space="preserve"> категории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030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2" w:name="f22r30c1"/>
            <w:bookmarkEnd w:id="2202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3" w:name="f22r30c2"/>
            <w:bookmarkEnd w:id="2203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4" w:name="f22r30c3"/>
            <w:bookmarkEnd w:id="2204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5" w:name="f22r30c4"/>
            <w:bookmarkEnd w:id="2205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6" w:name="f22r30c5"/>
            <w:bookmarkEnd w:id="2206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7" w:name="f22r30c6"/>
            <w:bookmarkEnd w:id="2207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Кровь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040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8" w:name="f22r40c1"/>
            <w:bookmarkEnd w:id="2208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09" w:name="f22r40c2"/>
            <w:bookmarkEnd w:id="2209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0" w:name="f22r40c3"/>
            <w:bookmarkEnd w:id="2210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1" w:name="f22r40c4"/>
            <w:bookmarkEnd w:id="2211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2" w:name="f22r40c5"/>
            <w:bookmarkEnd w:id="2212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3" w:name="f22r40c6"/>
            <w:bookmarkEnd w:id="2213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Творог и другие молочные продукты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050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4" w:name="f22r50c1"/>
            <w:bookmarkEnd w:id="2214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5" w:name="f22r50c2"/>
            <w:bookmarkEnd w:id="2215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6" w:name="f22r50c3"/>
            <w:bookmarkEnd w:id="2216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7" w:name="f22r50c4"/>
            <w:bookmarkEnd w:id="2217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8" w:name="f22r50c5"/>
            <w:bookmarkEnd w:id="2218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19" w:name="f22r50c6"/>
            <w:bookmarkEnd w:id="2219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Рыба и другие морепродукты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051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0" w:name="f22r51c1"/>
            <w:bookmarkEnd w:id="2220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1" w:name="f22r51c2"/>
            <w:bookmarkEnd w:id="2221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2" w:name="f22r51c3"/>
            <w:bookmarkEnd w:id="2222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3" w:name="f22r51c4"/>
            <w:bookmarkEnd w:id="2223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4" w:name="f22r51c5"/>
            <w:bookmarkEnd w:id="2224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5" w:name="f22r51c6"/>
            <w:bookmarkEnd w:id="2225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Сухие мясо-рыбные корма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052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6" w:name="f22r52c1"/>
            <w:bookmarkEnd w:id="2226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7" w:name="f22r52c2"/>
            <w:bookmarkEnd w:id="2227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8" w:name="f22r52c3"/>
            <w:bookmarkEnd w:id="2228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29" w:name="f22r52c4"/>
            <w:bookmarkEnd w:id="2229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0" w:name="f22r52c5"/>
            <w:bookmarkEnd w:id="2230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1" w:name="f22r52c6"/>
            <w:bookmarkEnd w:id="2231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Концентраты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053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2" w:name="f22r53c1"/>
            <w:bookmarkEnd w:id="2232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3" w:name="f22r53c2"/>
            <w:bookmarkEnd w:id="2233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4" w:name="f22r53c3"/>
            <w:bookmarkEnd w:id="2234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5" w:name="f22r53c4"/>
            <w:bookmarkEnd w:id="2235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6" w:name="f22r53c5"/>
            <w:bookmarkEnd w:id="2236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7" w:name="f22r53c6"/>
            <w:bookmarkEnd w:id="2237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Жмыхи и шроты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054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8" w:name="f22r54c1"/>
            <w:bookmarkEnd w:id="2238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39" w:name="f22r54c2"/>
            <w:bookmarkEnd w:id="2239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0" w:name="f22r54c3"/>
            <w:bookmarkEnd w:id="2240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1" w:name="f22r54c4"/>
            <w:bookmarkEnd w:id="2241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2" w:name="f22r54c5"/>
            <w:bookmarkEnd w:id="2242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3" w:name="f22r54c6"/>
            <w:bookmarkEnd w:id="2243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Овощи и корнеплоды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055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4" w:name="f22r55c1"/>
            <w:bookmarkEnd w:id="2244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5" w:name="f22r55c2"/>
            <w:bookmarkEnd w:id="2245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6" w:name="f22r55c3"/>
            <w:bookmarkEnd w:id="2246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7" w:name="f22r55c4"/>
            <w:bookmarkEnd w:id="2247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8" w:name="f22r55c5"/>
            <w:bookmarkEnd w:id="2248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49" w:name="f22r55c6"/>
            <w:bookmarkEnd w:id="2249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Жиры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056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0" w:name="f22r56c1"/>
            <w:bookmarkEnd w:id="2250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1" w:name="f22r56c2"/>
            <w:bookmarkEnd w:id="2251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2" w:name="f22r56c3"/>
            <w:bookmarkEnd w:id="2252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3" w:name="f22r56c4"/>
            <w:bookmarkEnd w:id="2253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4" w:name="f22r56c5"/>
            <w:bookmarkEnd w:id="2254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5" w:name="f22r56c6"/>
            <w:bookmarkEnd w:id="2255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Дрожжи кормовые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057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6" w:name="f22r57c1"/>
            <w:bookmarkEnd w:id="2256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7" w:name="f22r57c2"/>
            <w:bookmarkEnd w:id="2257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8" w:name="f22r57c3"/>
            <w:bookmarkEnd w:id="2258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59" w:name="f22r57c4"/>
            <w:bookmarkEnd w:id="2259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60" w:name="f22r57c5"/>
            <w:bookmarkEnd w:id="2260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61" w:name="f22r57c6"/>
            <w:bookmarkEnd w:id="2261"/>
          </w:p>
        </w:tc>
      </w:tr>
      <w:tr w:rsidR="006E79BB" w:rsidTr="00797C34">
        <w:trPr>
          <w:trHeight w:val="340"/>
        </w:trPr>
        <w:tc>
          <w:tcPr>
            <w:tcW w:w="3794" w:type="dxa"/>
            <w:vAlign w:val="center"/>
          </w:tcPr>
          <w:p w:rsidR="006E79BB" w:rsidRPr="00F515C8" w:rsidRDefault="006E79BB" w:rsidP="00797C34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Перевари</w:t>
            </w:r>
            <w:r w:rsidR="00BA65BF" w:rsidRPr="00F515C8">
              <w:rPr>
                <w:sz w:val="16"/>
                <w:szCs w:val="16"/>
              </w:rPr>
              <w:t>ва</w:t>
            </w:r>
            <w:r w:rsidRPr="00F515C8">
              <w:rPr>
                <w:sz w:val="16"/>
                <w:szCs w:val="16"/>
              </w:rPr>
              <w:t>емый протеин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797C34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058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62" w:name="f22r58c1"/>
            <w:bookmarkEnd w:id="2262"/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515C8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63" w:name="f22r58c3"/>
            <w:bookmarkEnd w:id="2263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515C8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64" w:name="f22r58c5"/>
            <w:bookmarkEnd w:id="2264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515C8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</w:tr>
    </w:tbl>
    <w:p w:rsidR="00797C34" w:rsidRDefault="006E79BB" w:rsidP="006E79BB">
      <w:pPr>
        <w:rPr>
          <w:sz w:val="16"/>
          <w:szCs w:val="16"/>
        </w:rPr>
      </w:pPr>
      <w:r w:rsidRPr="00F515C8">
        <w:rPr>
          <w:sz w:val="16"/>
          <w:szCs w:val="16"/>
        </w:rPr>
        <w:t>Справочно:</w:t>
      </w:r>
    </w:p>
    <w:p w:rsidR="006E79BB" w:rsidRPr="00F515C8" w:rsidRDefault="006E79BB" w:rsidP="006E79BB">
      <w:pPr>
        <w:rPr>
          <w:sz w:val="16"/>
          <w:szCs w:val="16"/>
        </w:rPr>
      </w:pPr>
      <w:r w:rsidRPr="00F515C8">
        <w:rPr>
          <w:sz w:val="16"/>
          <w:szCs w:val="16"/>
        </w:rPr>
        <w:t xml:space="preserve"> израсходовано кормов всем видам животных (тонн)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797C34" w:rsidRPr="00DC7C81" w:rsidTr="00DC7C81">
        <w:tc>
          <w:tcPr>
            <w:tcW w:w="6062" w:type="dxa"/>
          </w:tcPr>
          <w:p w:rsidR="00797C34" w:rsidRPr="00DC7C81" w:rsidRDefault="00797C34" w:rsidP="00797C34">
            <w:pPr>
              <w:rPr>
                <w:sz w:val="18"/>
              </w:rPr>
            </w:pPr>
            <w:r w:rsidRPr="00DC7C81">
              <w:rPr>
                <w:sz w:val="16"/>
                <w:szCs w:val="16"/>
              </w:rPr>
              <w:t>конины и мяса других животных, печени – всего (059)</w:t>
            </w:r>
            <w:r w:rsidRPr="00DC7C81">
              <w:rPr>
                <w:sz w:val="18"/>
              </w:rPr>
              <w:t xml:space="preserve">     </w:t>
            </w:r>
            <w:r w:rsidRPr="00DC7C81">
              <w:rPr>
                <w:b/>
                <w:sz w:val="18"/>
              </w:rPr>
              <w:t xml:space="preserve">  </w:t>
            </w:r>
            <w:bookmarkStart w:id="2265" w:name="f22r59c1"/>
            <w:bookmarkEnd w:id="2265"/>
            <w:r w:rsidRPr="00DC7C81">
              <w:rPr>
                <w:b/>
                <w:sz w:val="18"/>
              </w:rPr>
              <w:t xml:space="preserve"> </w:t>
            </w:r>
            <w:r w:rsidRPr="00DC7C81">
              <w:rPr>
                <w:sz w:val="18"/>
              </w:rPr>
              <w:t xml:space="preserve">  </w:t>
            </w:r>
          </w:p>
        </w:tc>
      </w:tr>
      <w:tr w:rsidR="00797C34" w:rsidRPr="00DC7C81" w:rsidTr="00DC7C81">
        <w:tc>
          <w:tcPr>
            <w:tcW w:w="6062" w:type="dxa"/>
          </w:tcPr>
          <w:p w:rsidR="00797C34" w:rsidRPr="00DC7C81" w:rsidRDefault="00797C34" w:rsidP="00DC7C81">
            <w:pPr>
              <w:rPr>
                <w:sz w:val="18"/>
              </w:rPr>
            </w:pPr>
            <w:r w:rsidRPr="00DC7C81">
              <w:rPr>
                <w:sz w:val="16"/>
                <w:szCs w:val="16"/>
              </w:rPr>
              <w:t xml:space="preserve">мясных субпродуктов </w:t>
            </w:r>
            <w:r w:rsidRPr="00DC7C81">
              <w:rPr>
                <w:sz w:val="16"/>
                <w:szCs w:val="16"/>
                <w:lang w:val="en-US"/>
              </w:rPr>
              <w:t>II</w:t>
            </w:r>
            <w:r w:rsidRPr="00DC7C81">
              <w:rPr>
                <w:sz w:val="16"/>
                <w:szCs w:val="16"/>
              </w:rPr>
              <w:t xml:space="preserve"> категории                         (060)</w:t>
            </w:r>
            <w:r w:rsidRPr="00DC7C81">
              <w:rPr>
                <w:sz w:val="18"/>
              </w:rPr>
              <w:t xml:space="preserve">     </w:t>
            </w:r>
            <w:r w:rsidRPr="00DC7C81">
              <w:rPr>
                <w:b/>
                <w:sz w:val="18"/>
              </w:rPr>
              <w:t xml:space="preserve">  </w:t>
            </w:r>
            <w:bookmarkStart w:id="2266" w:name="f22r60c1"/>
            <w:bookmarkEnd w:id="2266"/>
            <w:r w:rsidRPr="00DC7C81">
              <w:rPr>
                <w:b/>
                <w:sz w:val="18"/>
              </w:rPr>
              <w:t xml:space="preserve">    </w:t>
            </w:r>
            <w:r w:rsidRPr="00DC7C81">
              <w:rPr>
                <w:sz w:val="18"/>
              </w:rPr>
              <w:t xml:space="preserve">                                                            </w:t>
            </w:r>
          </w:p>
        </w:tc>
      </w:tr>
      <w:tr w:rsidR="00797C34" w:rsidRPr="00DC7C81" w:rsidTr="00DC7C81">
        <w:tc>
          <w:tcPr>
            <w:tcW w:w="6062" w:type="dxa"/>
          </w:tcPr>
          <w:p w:rsidR="00797C34" w:rsidRPr="00DC7C81" w:rsidRDefault="00797C34" w:rsidP="00797C34">
            <w:pPr>
              <w:rPr>
                <w:sz w:val="18"/>
              </w:rPr>
            </w:pPr>
            <w:r w:rsidRPr="00DC7C81">
              <w:rPr>
                <w:sz w:val="16"/>
                <w:szCs w:val="16"/>
              </w:rPr>
              <w:t>жиров –</w:t>
            </w:r>
            <w:r w:rsidRPr="00DC7C81">
              <w:rPr>
                <w:sz w:val="18"/>
              </w:rPr>
              <w:t xml:space="preserve"> </w:t>
            </w:r>
            <w:r w:rsidRPr="00DC7C81">
              <w:rPr>
                <w:sz w:val="16"/>
                <w:szCs w:val="16"/>
              </w:rPr>
              <w:t>всего                                                             (061)</w:t>
            </w:r>
            <w:r w:rsidRPr="00DC7C81">
              <w:rPr>
                <w:sz w:val="18"/>
              </w:rPr>
              <w:t xml:space="preserve">    </w:t>
            </w:r>
            <w:r w:rsidRPr="00DC7C81">
              <w:rPr>
                <w:b/>
                <w:sz w:val="18"/>
              </w:rPr>
              <w:t xml:space="preserve"> </w:t>
            </w:r>
            <w:bookmarkStart w:id="2267" w:name="f22r61c1"/>
            <w:bookmarkEnd w:id="2267"/>
            <w:r w:rsidRPr="00DC7C81">
              <w:rPr>
                <w:b/>
                <w:sz w:val="18"/>
              </w:rPr>
              <w:t xml:space="preserve">    </w:t>
            </w:r>
            <w:r w:rsidRPr="00DC7C81">
              <w:rPr>
                <w:sz w:val="18"/>
              </w:rPr>
              <w:t xml:space="preserve">                                                           </w:t>
            </w:r>
          </w:p>
        </w:tc>
      </w:tr>
    </w:tbl>
    <w:p w:rsidR="006E79BB" w:rsidRDefault="006E79BB" w:rsidP="006E79BB">
      <w:pPr>
        <w:jc w:val="center"/>
        <w:rPr>
          <w:b/>
          <w:sz w:val="18"/>
        </w:rPr>
      </w:pPr>
      <w:r>
        <w:rPr>
          <w:b/>
          <w:sz w:val="18"/>
          <w:lang w:val="en-US"/>
        </w:rPr>
        <w:t>II</w:t>
      </w:r>
      <w:r>
        <w:rPr>
          <w:b/>
          <w:sz w:val="18"/>
        </w:rPr>
        <w:t>.Себестоимость продукции зверей и кроликов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"/>
        <w:gridCol w:w="992"/>
        <w:gridCol w:w="1134"/>
        <w:gridCol w:w="1134"/>
        <w:gridCol w:w="992"/>
        <w:gridCol w:w="993"/>
        <w:gridCol w:w="992"/>
      </w:tblGrid>
      <w:tr w:rsidR="006E79BB">
        <w:tc>
          <w:tcPr>
            <w:tcW w:w="3686" w:type="dxa"/>
            <w:tcBorders>
              <w:top w:val="double" w:sz="4" w:space="0" w:color="auto"/>
              <w:left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Норка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Песец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Лисица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Нутрия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Фредки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Кролик</w:t>
            </w:r>
          </w:p>
        </w:tc>
      </w:tr>
      <w:tr w:rsidR="006E79BB">
        <w:tc>
          <w:tcPr>
            <w:tcW w:w="3686" w:type="dxa"/>
            <w:tcBorders>
              <w:left w:val="double" w:sz="4" w:space="0" w:color="auto"/>
              <w:bottom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</w:tr>
      <w:tr w:rsidR="006E79BB">
        <w:tc>
          <w:tcPr>
            <w:tcW w:w="3686" w:type="dxa"/>
            <w:tcBorders>
              <w:top w:val="nil"/>
            </w:tcBorders>
            <w:vAlign w:val="center"/>
          </w:tcPr>
          <w:p w:rsidR="006E79BB" w:rsidRPr="00F515C8" w:rsidRDefault="006E79BB" w:rsidP="0057459A">
            <w:pPr>
              <w:rPr>
                <w:sz w:val="16"/>
                <w:szCs w:val="16"/>
              </w:rPr>
            </w:pPr>
            <w:bookmarkStart w:id="2268" w:name="f22r110c1" w:colFirst="2" w:colLast="2"/>
            <w:r w:rsidRPr="00F515C8">
              <w:rPr>
                <w:sz w:val="16"/>
                <w:szCs w:val="16"/>
              </w:rPr>
              <w:t xml:space="preserve">Себестоимость продукции выращивания всего, </w:t>
            </w:r>
            <w:r w:rsidR="0057459A" w:rsidRPr="00F515C8">
              <w:rPr>
                <w:sz w:val="16"/>
                <w:szCs w:val="16"/>
              </w:rPr>
              <w:t>тыс</w:t>
            </w:r>
            <w:r w:rsidRPr="00F515C8">
              <w:rPr>
                <w:sz w:val="16"/>
                <w:szCs w:val="16"/>
              </w:rPr>
              <w:t>.</w:t>
            </w:r>
            <w:r w:rsidR="0057459A" w:rsidRPr="00F515C8">
              <w:rPr>
                <w:sz w:val="16"/>
                <w:szCs w:val="16"/>
              </w:rPr>
              <w:t xml:space="preserve"> </w:t>
            </w:r>
            <w:r w:rsidRPr="00F515C8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69" w:name="f22r110c2"/>
            <w:bookmarkEnd w:id="2269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0" w:name="f22r110c3"/>
            <w:bookmarkEnd w:id="2270"/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1" w:name="f22r110c4"/>
            <w:bookmarkEnd w:id="2271"/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2" w:name="f22r110c5"/>
            <w:bookmarkEnd w:id="2272"/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3" w:name="f22r110c6"/>
            <w:bookmarkEnd w:id="2273"/>
          </w:p>
        </w:tc>
      </w:tr>
      <w:bookmarkEnd w:id="2268"/>
      <w:tr w:rsidR="006E79BB">
        <w:tc>
          <w:tcPr>
            <w:tcW w:w="3686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Деловой выход молодняка, голов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4" w:name="f22r120c1"/>
            <w:bookmarkEnd w:id="2274"/>
          </w:p>
        </w:tc>
        <w:tc>
          <w:tcPr>
            <w:tcW w:w="1134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5" w:name="f22r120c2"/>
            <w:bookmarkEnd w:id="2275"/>
          </w:p>
        </w:tc>
        <w:tc>
          <w:tcPr>
            <w:tcW w:w="1134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6" w:name="f22r120c3"/>
            <w:bookmarkEnd w:id="2276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7" w:name="f22r120c4"/>
            <w:bookmarkEnd w:id="2277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8" w:name="f22r120c5"/>
            <w:bookmarkEnd w:id="2278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79" w:name="f22r120c6"/>
            <w:bookmarkEnd w:id="2279"/>
          </w:p>
        </w:tc>
      </w:tr>
      <w:tr w:rsidR="006E79BB">
        <w:tc>
          <w:tcPr>
            <w:tcW w:w="3686" w:type="dxa"/>
            <w:vAlign w:val="center"/>
          </w:tcPr>
          <w:p w:rsidR="006E79BB" w:rsidRPr="00F515C8" w:rsidRDefault="006E79BB" w:rsidP="0057459A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 xml:space="preserve">Себестоимость шкурок, </w:t>
            </w:r>
            <w:r w:rsidR="0057459A" w:rsidRPr="00F515C8">
              <w:rPr>
                <w:sz w:val="16"/>
                <w:szCs w:val="16"/>
              </w:rPr>
              <w:t>тыс</w:t>
            </w:r>
            <w:r w:rsidRPr="00F515C8">
              <w:rPr>
                <w:sz w:val="16"/>
                <w:szCs w:val="16"/>
              </w:rPr>
              <w:t>.</w:t>
            </w:r>
            <w:r w:rsidR="00227984" w:rsidRPr="00F515C8">
              <w:rPr>
                <w:sz w:val="16"/>
                <w:szCs w:val="16"/>
              </w:rPr>
              <w:t xml:space="preserve"> </w:t>
            </w:r>
            <w:r w:rsidRPr="00F515C8">
              <w:rPr>
                <w:sz w:val="16"/>
                <w:szCs w:val="16"/>
              </w:rPr>
              <w:t xml:space="preserve">руб. 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0" w:name="f22r130c1"/>
            <w:bookmarkEnd w:id="2280"/>
          </w:p>
        </w:tc>
        <w:tc>
          <w:tcPr>
            <w:tcW w:w="1134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1" w:name="f22r130c2"/>
            <w:bookmarkEnd w:id="2281"/>
          </w:p>
        </w:tc>
        <w:tc>
          <w:tcPr>
            <w:tcW w:w="1134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2" w:name="f22r130c3"/>
            <w:bookmarkEnd w:id="2282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3" w:name="f22r130c4"/>
            <w:bookmarkEnd w:id="2283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4" w:name="f22r130c5"/>
            <w:bookmarkEnd w:id="2284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5" w:name="f22r130c6"/>
            <w:bookmarkEnd w:id="2285"/>
          </w:p>
        </w:tc>
      </w:tr>
      <w:tr w:rsidR="006E79BB">
        <w:tc>
          <w:tcPr>
            <w:tcW w:w="3686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Число шкурок, шт.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135</w:t>
            </w:r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6" w:name="f22r135c1"/>
            <w:bookmarkEnd w:id="2286"/>
          </w:p>
        </w:tc>
        <w:tc>
          <w:tcPr>
            <w:tcW w:w="1134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7" w:name="f22r135c2"/>
            <w:bookmarkEnd w:id="2287"/>
          </w:p>
        </w:tc>
        <w:tc>
          <w:tcPr>
            <w:tcW w:w="1134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8" w:name="f22r135c3"/>
            <w:bookmarkEnd w:id="2288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89" w:name="f22r135c4"/>
            <w:bookmarkEnd w:id="2289"/>
          </w:p>
        </w:tc>
        <w:tc>
          <w:tcPr>
            <w:tcW w:w="99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90" w:name="f22r135c5"/>
            <w:bookmarkEnd w:id="2290"/>
          </w:p>
        </w:tc>
        <w:tc>
          <w:tcPr>
            <w:tcW w:w="992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91" w:name="f22r135c6"/>
            <w:bookmarkEnd w:id="2291"/>
          </w:p>
        </w:tc>
      </w:tr>
    </w:tbl>
    <w:p w:rsidR="006E79BB" w:rsidRDefault="006E79BB" w:rsidP="006E79BB">
      <w:pPr>
        <w:jc w:val="center"/>
        <w:rPr>
          <w:sz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67"/>
        <w:gridCol w:w="2268"/>
        <w:gridCol w:w="1843"/>
        <w:gridCol w:w="567"/>
        <w:gridCol w:w="1276"/>
        <w:gridCol w:w="1701"/>
      </w:tblGrid>
      <w:tr w:rsidR="006E79BB" w:rsidTr="00797C34">
        <w:trPr>
          <w:cantSplit/>
          <w:trHeight w:val="191"/>
        </w:trPr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Пятнистые олени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Пятнистые олени</w:t>
            </w:r>
          </w:p>
        </w:tc>
      </w:tr>
      <w:tr w:rsidR="006E79BB" w:rsidTr="00797C34">
        <w:trPr>
          <w:cantSplit/>
          <w:trHeight w:val="277"/>
        </w:trPr>
        <w:tc>
          <w:tcPr>
            <w:tcW w:w="2268" w:type="dxa"/>
            <w:vMerge/>
            <w:tcBorders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1843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6E79BB" w:rsidRDefault="006E79BB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стоимость, </w:t>
            </w:r>
            <w:r w:rsidR="0057459A">
              <w:rPr>
                <w:sz w:val="16"/>
              </w:rPr>
              <w:t>тыс</w:t>
            </w:r>
            <w:r>
              <w:rPr>
                <w:sz w:val="16"/>
              </w:rPr>
              <w:t>.</w:t>
            </w:r>
            <w:r w:rsidR="0057459A">
              <w:rPr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</w:tr>
      <w:tr w:rsidR="006E79BB" w:rsidTr="00797C34">
        <w:tc>
          <w:tcPr>
            <w:tcW w:w="226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6E79BB" w:rsidTr="00797C34">
        <w:trPr>
          <w:cantSplit/>
          <w:trHeight w:val="387"/>
        </w:trPr>
        <w:tc>
          <w:tcPr>
            <w:tcW w:w="2268" w:type="dxa"/>
            <w:tcBorders>
              <w:top w:val="nil"/>
            </w:tcBorders>
            <w:vAlign w:val="center"/>
          </w:tcPr>
          <w:p w:rsidR="006E79BB" w:rsidRPr="00F515C8" w:rsidRDefault="006E79BB" w:rsidP="0057459A">
            <w:pPr>
              <w:rPr>
                <w:sz w:val="16"/>
                <w:szCs w:val="16"/>
              </w:rPr>
            </w:pPr>
            <w:bookmarkStart w:id="2292" w:name="f22r150c1" w:colFirst="2" w:colLast="2"/>
            <w:r w:rsidRPr="00F515C8">
              <w:rPr>
                <w:sz w:val="16"/>
                <w:szCs w:val="16"/>
              </w:rPr>
              <w:t xml:space="preserve">Всего затрат, </w:t>
            </w:r>
            <w:r w:rsidR="0057459A" w:rsidRPr="00F515C8">
              <w:rPr>
                <w:sz w:val="16"/>
                <w:szCs w:val="16"/>
              </w:rPr>
              <w:t>тыс</w:t>
            </w:r>
            <w:r w:rsidRPr="00F515C8">
              <w:rPr>
                <w:sz w:val="16"/>
                <w:szCs w:val="16"/>
              </w:rPr>
              <w:t>.</w:t>
            </w:r>
            <w:r w:rsidR="0057459A" w:rsidRPr="00F515C8">
              <w:rPr>
                <w:sz w:val="16"/>
                <w:szCs w:val="16"/>
              </w:rPr>
              <w:t xml:space="preserve"> </w:t>
            </w:r>
            <w:r w:rsidRPr="00F515C8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150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387" w:type="dxa"/>
            <w:gridSpan w:val="4"/>
            <w:vMerge w:val="restart"/>
            <w:tcBorders>
              <w:top w:val="nil"/>
              <w:right w:val="nil"/>
            </w:tcBorders>
            <w:vAlign w:val="center"/>
          </w:tcPr>
          <w:p w:rsidR="006E79BB" w:rsidRPr="00F515C8" w:rsidRDefault="006E79BB" w:rsidP="002B57E0">
            <w:pPr>
              <w:pStyle w:val="a3"/>
              <w:ind w:left="-534" w:firstLine="534"/>
              <w:rPr>
                <w:rFonts w:ascii="Times New Roman" w:hAnsi="Times New Roman"/>
                <w:b/>
                <w:sz w:val="16"/>
                <w:szCs w:val="16"/>
              </w:rPr>
            </w:pPr>
            <w:r w:rsidRPr="00F515C8">
              <w:rPr>
                <w:rFonts w:ascii="Times New Roman" w:hAnsi="Times New Roman"/>
                <w:b/>
                <w:sz w:val="16"/>
                <w:szCs w:val="16"/>
              </w:rPr>
              <w:t>Выход продукции</w:t>
            </w:r>
          </w:p>
        </w:tc>
      </w:tr>
      <w:tr w:rsidR="006E79BB" w:rsidTr="00797C34">
        <w:trPr>
          <w:cantSplit/>
        </w:trPr>
        <w:tc>
          <w:tcPr>
            <w:tcW w:w="2268" w:type="dxa"/>
            <w:vAlign w:val="center"/>
          </w:tcPr>
          <w:p w:rsidR="006E79BB" w:rsidRPr="00F515C8" w:rsidRDefault="006E79BB" w:rsidP="00BA65BF">
            <w:pPr>
              <w:ind w:right="-108" w:firstLine="34"/>
              <w:rPr>
                <w:sz w:val="16"/>
                <w:szCs w:val="16"/>
              </w:rPr>
            </w:pPr>
            <w:bookmarkStart w:id="2293" w:name="f22r160c1" w:colFirst="2" w:colLast="2"/>
            <w:bookmarkEnd w:id="2292"/>
            <w:r w:rsidRPr="00F515C8">
              <w:rPr>
                <w:sz w:val="16"/>
                <w:szCs w:val="16"/>
              </w:rPr>
              <w:t>в том числе:</w:t>
            </w:r>
          </w:p>
          <w:p w:rsidR="006E79BB" w:rsidRPr="00F515C8" w:rsidRDefault="006E79BB" w:rsidP="0057459A">
            <w:pPr>
              <w:ind w:right="-108" w:firstLine="176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корма, ц ко</w:t>
            </w:r>
            <w:r w:rsidR="0057459A" w:rsidRPr="00F515C8">
              <w:rPr>
                <w:sz w:val="16"/>
                <w:szCs w:val="16"/>
              </w:rPr>
              <w:t>р</w:t>
            </w:r>
            <w:r w:rsidRPr="00F515C8">
              <w:rPr>
                <w:sz w:val="16"/>
                <w:szCs w:val="16"/>
              </w:rPr>
              <w:t>моед</w:t>
            </w:r>
            <w:r w:rsidR="0057459A" w:rsidRPr="00F515C8">
              <w:rPr>
                <w:sz w:val="16"/>
                <w:szCs w:val="16"/>
              </w:rPr>
              <w:t>е</w:t>
            </w:r>
            <w:r w:rsidRPr="00F515C8">
              <w:rPr>
                <w:sz w:val="16"/>
                <w:szCs w:val="16"/>
              </w:rPr>
              <w:t>ниц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160</w:t>
            </w:r>
          </w:p>
        </w:tc>
        <w:tc>
          <w:tcPr>
            <w:tcW w:w="2268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387" w:type="dxa"/>
            <w:gridSpan w:val="4"/>
            <w:vMerge/>
            <w:tcBorders>
              <w:right w:val="nil"/>
            </w:tcBorders>
            <w:vAlign w:val="center"/>
          </w:tcPr>
          <w:p w:rsidR="006E79BB" w:rsidRPr="00F515C8" w:rsidRDefault="006E79BB" w:rsidP="002B57E0">
            <w:pPr>
              <w:pStyle w:val="a3"/>
              <w:ind w:left="-534" w:firstLine="53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E79BB" w:rsidTr="00797C34">
        <w:trPr>
          <w:trHeight w:val="318"/>
        </w:trPr>
        <w:tc>
          <w:tcPr>
            <w:tcW w:w="2268" w:type="dxa"/>
            <w:vAlign w:val="center"/>
          </w:tcPr>
          <w:p w:rsidR="006E79BB" w:rsidRPr="00F515C8" w:rsidRDefault="006E79BB" w:rsidP="00797C34">
            <w:pPr>
              <w:ind w:left="176" w:right="-108"/>
              <w:rPr>
                <w:sz w:val="16"/>
                <w:szCs w:val="16"/>
              </w:rPr>
            </w:pPr>
            <w:bookmarkStart w:id="2294" w:name="f22r170c1" w:colFirst="2" w:colLast="2"/>
            <w:bookmarkEnd w:id="2293"/>
            <w:r w:rsidRPr="00F515C8">
              <w:rPr>
                <w:sz w:val="16"/>
                <w:szCs w:val="16"/>
              </w:rPr>
              <w:t xml:space="preserve">стоимость кормов, </w:t>
            </w:r>
            <w:r w:rsidR="00FC3DD8">
              <w:rPr>
                <w:sz w:val="16"/>
                <w:szCs w:val="16"/>
              </w:rPr>
              <w:t>тыс</w:t>
            </w:r>
            <w:r w:rsidRPr="00F515C8">
              <w:rPr>
                <w:sz w:val="16"/>
                <w:szCs w:val="16"/>
              </w:rPr>
              <w:t>.</w:t>
            </w:r>
            <w:r w:rsidR="00227984" w:rsidRPr="00F515C8">
              <w:rPr>
                <w:sz w:val="16"/>
                <w:szCs w:val="16"/>
              </w:rPr>
              <w:t xml:space="preserve"> </w:t>
            </w:r>
            <w:r w:rsidRPr="00F515C8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170</w:t>
            </w:r>
          </w:p>
        </w:tc>
        <w:tc>
          <w:tcPr>
            <w:tcW w:w="2268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Панты срезные, кг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95" w:name="f22r200c1"/>
            <w:bookmarkEnd w:id="2295"/>
          </w:p>
        </w:tc>
        <w:tc>
          <w:tcPr>
            <w:tcW w:w="1701" w:type="dxa"/>
            <w:vAlign w:val="center"/>
          </w:tcPr>
          <w:p w:rsidR="006E79BB" w:rsidRPr="00F515C8" w:rsidRDefault="006E79BB" w:rsidP="00C56BC3">
            <w:pPr>
              <w:jc w:val="center"/>
              <w:rPr>
                <w:b/>
                <w:sz w:val="18"/>
                <w:szCs w:val="18"/>
              </w:rPr>
            </w:pPr>
            <w:bookmarkStart w:id="2296" w:name="f22r200c2"/>
            <w:bookmarkEnd w:id="2296"/>
          </w:p>
        </w:tc>
      </w:tr>
      <w:tr w:rsidR="006E79BB" w:rsidTr="00797C34">
        <w:tc>
          <w:tcPr>
            <w:tcW w:w="2268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bookmarkStart w:id="2297" w:name="f22r180c1" w:colFirst="2" w:colLast="2"/>
            <w:bookmarkEnd w:id="2294"/>
            <w:r w:rsidRPr="00F515C8">
              <w:rPr>
                <w:sz w:val="16"/>
                <w:szCs w:val="16"/>
              </w:rPr>
              <w:t>Среднегодовое  поголовье – всего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180</w:t>
            </w:r>
          </w:p>
        </w:tc>
        <w:tc>
          <w:tcPr>
            <w:tcW w:w="2268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Деловой приплод, голов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98" w:name="f22r210c1"/>
            <w:bookmarkEnd w:id="2298"/>
          </w:p>
        </w:tc>
        <w:tc>
          <w:tcPr>
            <w:tcW w:w="1701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99" w:name="f22r210c2"/>
            <w:bookmarkEnd w:id="2299"/>
          </w:p>
        </w:tc>
      </w:tr>
      <w:tr w:rsidR="006E79BB" w:rsidTr="00797C34">
        <w:tc>
          <w:tcPr>
            <w:tcW w:w="2268" w:type="dxa"/>
            <w:vAlign w:val="center"/>
          </w:tcPr>
          <w:p w:rsidR="006E79BB" w:rsidRPr="00F515C8" w:rsidRDefault="006E79BB" w:rsidP="0057459A">
            <w:pPr>
              <w:rPr>
                <w:sz w:val="16"/>
                <w:szCs w:val="16"/>
              </w:rPr>
            </w:pPr>
            <w:bookmarkStart w:id="2300" w:name="f22r190c1" w:colFirst="2" w:colLast="2"/>
            <w:bookmarkEnd w:id="2297"/>
            <w:r w:rsidRPr="00F515C8">
              <w:rPr>
                <w:sz w:val="16"/>
                <w:szCs w:val="16"/>
              </w:rPr>
              <w:t xml:space="preserve">Себестоимость продукции – всего, </w:t>
            </w:r>
            <w:r w:rsidR="0057459A" w:rsidRPr="00F515C8">
              <w:rPr>
                <w:sz w:val="16"/>
                <w:szCs w:val="16"/>
              </w:rPr>
              <w:t>тыс</w:t>
            </w:r>
            <w:r w:rsidRPr="00F515C8">
              <w:rPr>
                <w:sz w:val="16"/>
                <w:szCs w:val="16"/>
              </w:rPr>
              <w:t>.</w:t>
            </w:r>
            <w:r w:rsidR="0057459A" w:rsidRPr="00F515C8">
              <w:rPr>
                <w:sz w:val="16"/>
                <w:szCs w:val="16"/>
              </w:rPr>
              <w:t xml:space="preserve"> </w:t>
            </w:r>
            <w:r w:rsidRPr="00F515C8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190</w:t>
            </w:r>
          </w:p>
        </w:tc>
        <w:tc>
          <w:tcPr>
            <w:tcW w:w="2268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Прирост</w:t>
            </w:r>
            <w:r w:rsidR="00B34093" w:rsidRPr="00F515C8">
              <w:rPr>
                <w:sz w:val="16"/>
                <w:szCs w:val="16"/>
              </w:rPr>
              <w:t>,</w:t>
            </w:r>
            <w:r w:rsidR="00227984" w:rsidRPr="00F515C8">
              <w:rPr>
                <w:sz w:val="16"/>
                <w:szCs w:val="16"/>
              </w:rPr>
              <w:t xml:space="preserve"> </w:t>
            </w:r>
            <w:r w:rsidR="00B34093" w:rsidRPr="00F515C8">
              <w:rPr>
                <w:sz w:val="16"/>
                <w:szCs w:val="16"/>
              </w:rPr>
              <w:t>ц</w:t>
            </w:r>
          </w:p>
        </w:tc>
        <w:tc>
          <w:tcPr>
            <w:tcW w:w="567" w:type="dxa"/>
            <w:vAlign w:val="center"/>
          </w:tcPr>
          <w:p w:rsidR="006E79BB" w:rsidRPr="00F515C8" w:rsidRDefault="006E79BB" w:rsidP="002B57E0">
            <w:pPr>
              <w:jc w:val="center"/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1" w:name="f22r220c1"/>
            <w:bookmarkEnd w:id="2301"/>
          </w:p>
        </w:tc>
        <w:tc>
          <w:tcPr>
            <w:tcW w:w="1701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2" w:name="f22r220c2"/>
            <w:bookmarkEnd w:id="2302"/>
          </w:p>
        </w:tc>
      </w:tr>
      <w:bookmarkEnd w:id="2300"/>
    </w:tbl>
    <w:p w:rsidR="006E79BB" w:rsidRDefault="006E79BB" w:rsidP="006E79BB">
      <w:pPr>
        <w:jc w:val="center"/>
        <w:rPr>
          <w:sz w:val="18"/>
        </w:rPr>
      </w:pPr>
    </w:p>
    <w:p w:rsidR="006E79BB" w:rsidRDefault="006E79BB" w:rsidP="006E79BB">
      <w:pPr>
        <w:jc w:val="center"/>
        <w:rPr>
          <w:b/>
          <w:sz w:val="18"/>
        </w:rPr>
      </w:pPr>
      <w:r>
        <w:rPr>
          <w:b/>
          <w:sz w:val="18"/>
          <w:lang w:val="en-US"/>
        </w:rPr>
        <w:t>III</w:t>
      </w:r>
      <w:r>
        <w:rPr>
          <w:b/>
          <w:sz w:val="18"/>
        </w:rPr>
        <w:t>.Себестоимость консервированных пантов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"/>
        <w:gridCol w:w="1843"/>
      </w:tblGrid>
      <w:tr w:rsidR="006E79BB">
        <w:tc>
          <w:tcPr>
            <w:tcW w:w="3969" w:type="dxa"/>
            <w:tcBorders>
              <w:top w:val="double" w:sz="4" w:space="0" w:color="auto"/>
              <w:left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Олени</w:t>
            </w:r>
          </w:p>
        </w:tc>
      </w:tr>
      <w:tr w:rsidR="006E79BB">
        <w:tc>
          <w:tcPr>
            <w:tcW w:w="3969" w:type="dxa"/>
            <w:tcBorders>
              <w:left w:val="double" w:sz="4" w:space="0" w:color="auto"/>
              <w:bottom w:val="double" w:sz="4" w:space="0" w:color="auto"/>
            </w:tcBorders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</w:tr>
      <w:tr w:rsidR="006E79BB" w:rsidTr="006368CA">
        <w:trPr>
          <w:trHeight w:val="383"/>
        </w:trPr>
        <w:tc>
          <w:tcPr>
            <w:tcW w:w="3969" w:type="dxa"/>
            <w:tcBorders>
              <w:top w:val="nil"/>
            </w:tcBorders>
            <w:vAlign w:val="center"/>
          </w:tcPr>
          <w:p w:rsidR="006E79BB" w:rsidRPr="00F515C8" w:rsidRDefault="006E79BB" w:rsidP="0057459A">
            <w:pPr>
              <w:rPr>
                <w:sz w:val="16"/>
                <w:szCs w:val="16"/>
              </w:rPr>
            </w:pPr>
            <w:bookmarkStart w:id="2303" w:name="f22r260c1" w:colFirst="2" w:colLast="2"/>
            <w:r w:rsidRPr="00F515C8">
              <w:rPr>
                <w:sz w:val="16"/>
                <w:szCs w:val="16"/>
              </w:rPr>
              <w:t xml:space="preserve">Затраты на консервацию – всего, </w:t>
            </w:r>
            <w:r w:rsidR="0057459A" w:rsidRPr="00F515C8">
              <w:rPr>
                <w:sz w:val="16"/>
                <w:szCs w:val="16"/>
              </w:rPr>
              <w:t>тыс</w:t>
            </w:r>
            <w:r w:rsidRPr="00F515C8">
              <w:rPr>
                <w:sz w:val="16"/>
                <w:szCs w:val="16"/>
              </w:rPr>
              <w:t>.</w:t>
            </w:r>
            <w:r w:rsidR="0057459A" w:rsidRPr="00F515C8">
              <w:rPr>
                <w:sz w:val="16"/>
                <w:szCs w:val="16"/>
              </w:rPr>
              <w:t xml:space="preserve"> </w:t>
            </w:r>
            <w:r w:rsidRPr="00F515C8"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tcBorders>
              <w:top w:val="nil"/>
            </w:tcBorders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260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79BB" w:rsidTr="006368CA">
        <w:trPr>
          <w:trHeight w:val="409"/>
        </w:trPr>
        <w:tc>
          <w:tcPr>
            <w:tcW w:w="3969" w:type="dxa"/>
            <w:vAlign w:val="center"/>
          </w:tcPr>
          <w:p w:rsidR="006E79BB" w:rsidRPr="00F515C8" w:rsidRDefault="006E79BB" w:rsidP="006368CA">
            <w:pPr>
              <w:rPr>
                <w:sz w:val="16"/>
                <w:szCs w:val="16"/>
              </w:rPr>
            </w:pPr>
            <w:bookmarkStart w:id="2304" w:name="f22r270c1" w:colFirst="2" w:colLast="2"/>
            <w:bookmarkEnd w:id="2303"/>
            <w:r w:rsidRPr="00F515C8">
              <w:rPr>
                <w:sz w:val="16"/>
                <w:szCs w:val="16"/>
              </w:rPr>
              <w:t>Количество консервированных пантов, кг</w:t>
            </w:r>
          </w:p>
        </w:tc>
        <w:tc>
          <w:tcPr>
            <w:tcW w:w="566" w:type="dxa"/>
            <w:vAlign w:val="center"/>
          </w:tcPr>
          <w:p w:rsidR="006E79BB" w:rsidRPr="00F515C8" w:rsidRDefault="006E79BB" w:rsidP="002B57E0">
            <w:pPr>
              <w:rPr>
                <w:sz w:val="16"/>
                <w:szCs w:val="16"/>
              </w:rPr>
            </w:pPr>
            <w:r w:rsidRPr="00F515C8">
              <w:rPr>
                <w:sz w:val="16"/>
                <w:szCs w:val="16"/>
              </w:rPr>
              <w:t>270</w:t>
            </w:r>
          </w:p>
        </w:tc>
        <w:tc>
          <w:tcPr>
            <w:tcW w:w="1843" w:type="dxa"/>
            <w:vAlign w:val="center"/>
          </w:tcPr>
          <w:p w:rsidR="006E79BB" w:rsidRPr="00F515C8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bookmarkEnd w:id="2304"/>
    </w:tbl>
    <w:p w:rsidR="006E79BB" w:rsidRDefault="006E79BB" w:rsidP="006E79BB">
      <w:pPr>
        <w:jc w:val="right"/>
        <w:rPr>
          <w:b/>
          <w:sz w:val="16"/>
          <w:u w:val="single"/>
        </w:rPr>
      </w:pPr>
    </w:p>
    <w:p w:rsidR="006E79BB" w:rsidRPr="002F197B" w:rsidRDefault="006E79BB" w:rsidP="006E79BB">
      <w:pPr>
        <w:jc w:val="right"/>
        <w:rPr>
          <w:b/>
          <w:sz w:val="16"/>
          <w:u w:val="single"/>
        </w:rPr>
      </w:pPr>
      <w:r>
        <w:rPr>
          <w:b/>
          <w:sz w:val="16"/>
          <w:u w:val="single"/>
        </w:rPr>
        <w:br w:type="page"/>
      </w:r>
      <w:r w:rsidRPr="002F197B">
        <w:rPr>
          <w:b/>
          <w:sz w:val="16"/>
          <w:u w:val="single"/>
        </w:rPr>
        <w:t>Форма № 22 лист 2</w:t>
      </w:r>
    </w:p>
    <w:p w:rsidR="006E79BB" w:rsidRDefault="006E79BB" w:rsidP="00637DD8">
      <w:pPr>
        <w:jc w:val="center"/>
        <w:rPr>
          <w:b/>
          <w:sz w:val="18"/>
        </w:rPr>
      </w:pPr>
      <w:r>
        <w:rPr>
          <w:b/>
          <w:sz w:val="18"/>
          <w:lang w:val="en-US"/>
        </w:rPr>
        <w:t>IV</w:t>
      </w:r>
      <w:r>
        <w:rPr>
          <w:b/>
          <w:sz w:val="18"/>
        </w:rPr>
        <w:t>.Реализация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9"/>
        <w:gridCol w:w="709"/>
        <w:gridCol w:w="1842"/>
        <w:gridCol w:w="2126"/>
        <w:gridCol w:w="2268"/>
      </w:tblGrid>
      <w:tr w:rsidR="006E79BB">
        <w:trPr>
          <w:cantSplit/>
        </w:trPr>
        <w:tc>
          <w:tcPr>
            <w:tcW w:w="26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Едини-ца изме-рения</w:t>
            </w:r>
          </w:p>
        </w:tc>
        <w:tc>
          <w:tcPr>
            <w:tcW w:w="6236" w:type="dxa"/>
            <w:gridSpan w:val="3"/>
            <w:tcBorders>
              <w:top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Продано – всего</w:t>
            </w:r>
          </w:p>
        </w:tc>
      </w:tr>
      <w:tr w:rsidR="006E79BB">
        <w:trPr>
          <w:cantSplit/>
          <w:trHeight w:val="210"/>
        </w:trPr>
        <w:tc>
          <w:tcPr>
            <w:tcW w:w="2660" w:type="dxa"/>
            <w:vMerge/>
            <w:tcBorders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количество</w:t>
            </w:r>
          </w:p>
        </w:tc>
        <w:tc>
          <w:tcPr>
            <w:tcW w:w="2126" w:type="dxa"/>
            <w:vMerge w:val="restart"/>
            <w:vAlign w:val="center"/>
          </w:tcPr>
          <w:p w:rsidR="006E79BB" w:rsidRDefault="006E79BB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полная себестоимость реализованной продукции, </w:t>
            </w:r>
            <w:r w:rsidR="0057459A">
              <w:rPr>
                <w:sz w:val="16"/>
              </w:rPr>
              <w:t>тыс</w:t>
            </w:r>
            <w:r>
              <w:rPr>
                <w:sz w:val="16"/>
              </w:rPr>
              <w:t>.</w:t>
            </w:r>
            <w:r w:rsidR="00227984">
              <w:rPr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  <w:tc>
          <w:tcPr>
            <w:tcW w:w="2268" w:type="dxa"/>
            <w:vMerge w:val="restart"/>
            <w:vAlign w:val="center"/>
          </w:tcPr>
          <w:p w:rsidR="006E79BB" w:rsidRDefault="006E79BB" w:rsidP="0057459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выручено – всего, </w:t>
            </w:r>
            <w:r w:rsidR="0057459A">
              <w:rPr>
                <w:sz w:val="16"/>
              </w:rPr>
              <w:t>тыс</w:t>
            </w:r>
            <w:r>
              <w:rPr>
                <w:sz w:val="16"/>
              </w:rPr>
              <w:t>.</w:t>
            </w:r>
            <w:r w:rsidR="00227984">
              <w:rPr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</w:tr>
      <w:tr w:rsidR="006E79BB">
        <w:trPr>
          <w:cantSplit/>
          <w:trHeight w:val="210"/>
        </w:trPr>
        <w:tc>
          <w:tcPr>
            <w:tcW w:w="2660" w:type="dxa"/>
            <w:vMerge/>
            <w:tcBorders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1842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2126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</w:tr>
      <w:tr w:rsidR="006E79BB">
        <w:trPr>
          <w:cantSplit/>
          <w:trHeight w:val="210"/>
        </w:trPr>
        <w:tc>
          <w:tcPr>
            <w:tcW w:w="2660" w:type="dxa"/>
            <w:vMerge/>
            <w:tcBorders>
              <w:left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1842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2126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</w:p>
        </w:tc>
      </w:tr>
      <w:tr w:rsidR="006E79BB">
        <w:tc>
          <w:tcPr>
            <w:tcW w:w="26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6E79BB" w:rsidRDefault="006E79BB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6E79BB" w:rsidTr="00797C34">
        <w:trPr>
          <w:trHeight w:val="284"/>
        </w:trPr>
        <w:tc>
          <w:tcPr>
            <w:tcW w:w="2660" w:type="dxa"/>
            <w:tcBorders>
              <w:top w:val="nil"/>
            </w:tcBorders>
            <w:vAlign w:val="center"/>
          </w:tcPr>
          <w:p w:rsidR="006E79BB" w:rsidRPr="00A5645A" w:rsidRDefault="006E79BB" w:rsidP="00797C34">
            <w:pPr>
              <w:rPr>
                <w:b/>
                <w:sz w:val="16"/>
                <w:szCs w:val="16"/>
              </w:rPr>
            </w:pPr>
            <w:r w:rsidRPr="00A5645A">
              <w:rPr>
                <w:b/>
                <w:sz w:val="16"/>
                <w:szCs w:val="16"/>
              </w:rPr>
              <w:t>Продукция звероводства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Шкурки:*)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норки 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290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5" w:name="f22r290c1"/>
            <w:bookmarkEnd w:id="2305"/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6" w:name="f22r290c2"/>
            <w:bookmarkEnd w:id="2306"/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7" w:name="f22r290c3"/>
            <w:bookmarkEnd w:id="2307"/>
          </w:p>
        </w:tc>
      </w:tr>
      <w:tr w:rsidR="00227984" w:rsidTr="00797C34">
        <w:trPr>
          <w:trHeight w:val="284"/>
        </w:trPr>
        <w:tc>
          <w:tcPr>
            <w:tcW w:w="2660" w:type="dxa"/>
            <w:vAlign w:val="center"/>
          </w:tcPr>
          <w:p w:rsidR="00227984" w:rsidRPr="00A5645A" w:rsidRDefault="00227984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песца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300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8" w:name="f22r300c1"/>
            <w:bookmarkEnd w:id="2308"/>
          </w:p>
        </w:tc>
        <w:tc>
          <w:tcPr>
            <w:tcW w:w="2126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09" w:name="f22r300c2"/>
            <w:bookmarkEnd w:id="2309"/>
          </w:p>
        </w:tc>
        <w:tc>
          <w:tcPr>
            <w:tcW w:w="2268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0" w:name="f22r300c3"/>
            <w:bookmarkEnd w:id="2310"/>
          </w:p>
        </w:tc>
      </w:tr>
      <w:tr w:rsidR="00227984" w:rsidTr="00797C34">
        <w:trPr>
          <w:trHeight w:val="284"/>
        </w:trPr>
        <w:tc>
          <w:tcPr>
            <w:tcW w:w="2660" w:type="dxa"/>
            <w:vAlign w:val="center"/>
          </w:tcPr>
          <w:p w:rsidR="00227984" w:rsidRPr="00A5645A" w:rsidRDefault="00227984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лисицы 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310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1" w:name="f22r310c1"/>
            <w:bookmarkEnd w:id="2311"/>
          </w:p>
        </w:tc>
        <w:tc>
          <w:tcPr>
            <w:tcW w:w="2126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2" w:name="f22r310c2"/>
            <w:bookmarkEnd w:id="2312"/>
          </w:p>
        </w:tc>
        <w:tc>
          <w:tcPr>
            <w:tcW w:w="2268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3" w:name="f22r310c3"/>
            <w:bookmarkEnd w:id="2313"/>
          </w:p>
        </w:tc>
      </w:tr>
      <w:tr w:rsidR="00227984" w:rsidTr="00797C34">
        <w:trPr>
          <w:trHeight w:val="284"/>
        </w:trPr>
        <w:tc>
          <w:tcPr>
            <w:tcW w:w="2660" w:type="dxa"/>
            <w:vAlign w:val="center"/>
          </w:tcPr>
          <w:p w:rsidR="00227984" w:rsidRPr="00A5645A" w:rsidRDefault="00227984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нутрии 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320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4" w:name="f22r320c1"/>
            <w:bookmarkEnd w:id="2314"/>
          </w:p>
        </w:tc>
        <w:tc>
          <w:tcPr>
            <w:tcW w:w="2126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5" w:name="f22r320c2"/>
            <w:bookmarkEnd w:id="2315"/>
          </w:p>
        </w:tc>
        <w:tc>
          <w:tcPr>
            <w:tcW w:w="2268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6" w:name="f22r320c3"/>
            <w:bookmarkEnd w:id="2316"/>
          </w:p>
        </w:tc>
      </w:tr>
      <w:tr w:rsidR="00227984" w:rsidTr="00797C34">
        <w:trPr>
          <w:trHeight w:val="284"/>
        </w:trPr>
        <w:tc>
          <w:tcPr>
            <w:tcW w:w="2660" w:type="dxa"/>
            <w:vAlign w:val="center"/>
          </w:tcPr>
          <w:p w:rsidR="00227984" w:rsidRPr="00A5645A" w:rsidRDefault="00227984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фредки 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330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7" w:name="f22r330c1"/>
            <w:bookmarkEnd w:id="2317"/>
          </w:p>
        </w:tc>
        <w:tc>
          <w:tcPr>
            <w:tcW w:w="2126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8" w:name="f22r330c2"/>
            <w:bookmarkEnd w:id="2318"/>
          </w:p>
        </w:tc>
        <w:tc>
          <w:tcPr>
            <w:tcW w:w="2268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19" w:name="f22r330c3"/>
            <w:bookmarkEnd w:id="2319"/>
          </w:p>
        </w:tc>
      </w:tr>
      <w:tr w:rsidR="00227984" w:rsidTr="00797C34">
        <w:trPr>
          <w:trHeight w:val="284"/>
        </w:trPr>
        <w:tc>
          <w:tcPr>
            <w:tcW w:w="2660" w:type="dxa"/>
            <w:vAlign w:val="center"/>
          </w:tcPr>
          <w:p w:rsidR="00227984" w:rsidRPr="00A5645A" w:rsidRDefault="00227984" w:rsidP="00797C3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331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0" w:name="f22r331c1"/>
            <w:bookmarkEnd w:id="2320"/>
          </w:p>
        </w:tc>
        <w:tc>
          <w:tcPr>
            <w:tcW w:w="2126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1" w:name="f22r331c2"/>
            <w:bookmarkEnd w:id="2321"/>
          </w:p>
        </w:tc>
        <w:tc>
          <w:tcPr>
            <w:tcW w:w="2268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2" w:name="f22r331c3"/>
            <w:bookmarkEnd w:id="2322"/>
          </w:p>
        </w:tc>
      </w:tr>
      <w:tr w:rsidR="00227984" w:rsidTr="00797C34">
        <w:trPr>
          <w:trHeight w:val="284"/>
        </w:trPr>
        <w:tc>
          <w:tcPr>
            <w:tcW w:w="2660" w:type="dxa"/>
            <w:vAlign w:val="center"/>
          </w:tcPr>
          <w:p w:rsidR="00227984" w:rsidRPr="00A5645A" w:rsidRDefault="00227984" w:rsidP="00797C3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332</w:t>
            </w:r>
          </w:p>
        </w:tc>
        <w:tc>
          <w:tcPr>
            <w:tcW w:w="709" w:type="dxa"/>
            <w:vAlign w:val="center"/>
          </w:tcPr>
          <w:p w:rsidR="00227984" w:rsidRPr="00A5645A" w:rsidRDefault="00227984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3" w:name="f22r332c1"/>
            <w:bookmarkEnd w:id="2323"/>
          </w:p>
        </w:tc>
        <w:tc>
          <w:tcPr>
            <w:tcW w:w="2126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4" w:name="f22r332c2"/>
            <w:bookmarkEnd w:id="2324"/>
          </w:p>
        </w:tc>
        <w:tc>
          <w:tcPr>
            <w:tcW w:w="2268" w:type="dxa"/>
            <w:vAlign w:val="center"/>
          </w:tcPr>
          <w:p w:rsidR="00227984" w:rsidRPr="00A5645A" w:rsidRDefault="0022798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5" w:name="f22r332c3"/>
            <w:bookmarkEnd w:id="2325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Молодняк зверей: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норка 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340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6" w:name="f22r340c1"/>
            <w:bookmarkEnd w:id="2326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7" w:name="f22r340c2"/>
            <w:bookmarkEnd w:id="2327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8" w:name="f22r340c3"/>
            <w:bookmarkEnd w:id="2328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песец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350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29" w:name="f22r350c1"/>
            <w:bookmarkEnd w:id="2329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0" w:name="f22r350c2"/>
            <w:bookmarkEnd w:id="2330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1" w:name="f22r350c3"/>
            <w:bookmarkEnd w:id="2331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лисица 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351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2" w:name="f22r351c1"/>
            <w:bookmarkEnd w:id="2332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3" w:name="f22r351c2"/>
            <w:bookmarkEnd w:id="2333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4" w:name="f22r351c3"/>
            <w:bookmarkEnd w:id="2334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нутрия 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352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5" w:name="f22r352c1"/>
            <w:bookmarkEnd w:id="2335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6" w:name="f22r352c2"/>
            <w:bookmarkEnd w:id="2336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7" w:name="f22r352c3"/>
            <w:bookmarkEnd w:id="2337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353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8" w:name="f22r353c1"/>
            <w:bookmarkEnd w:id="2338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39" w:name="f22r353c2"/>
            <w:bookmarkEnd w:id="2339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0" w:name="f22r353c3"/>
            <w:bookmarkEnd w:id="2340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354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1" w:name="f22r354c1"/>
            <w:bookmarkEnd w:id="2341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2" w:name="f22r354c2"/>
            <w:bookmarkEnd w:id="2342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3" w:name="f22r354c3"/>
            <w:bookmarkEnd w:id="2343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355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4" w:name="f22r355c1"/>
            <w:bookmarkEnd w:id="2344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5" w:name="f22r355c2"/>
            <w:bookmarkEnd w:id="2345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6" w:name="f22r355c3"/>
            <w:bookmarkEnd w:id="2346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b/>
                <w:sz w:val="16"/>
                <w:szCs w:val="16"/>
              </w:rPr>
            </w:pPr>
            <w:r w:rsidRPr="00A5645A">
              <w:rPr>
                <w:b/>
                <w:sz w:val="16"/>
                <w:szCs w:val="16"/>
              </w:rPr>
              <w:t>Продукция кролиководства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Реализовано - всего в живой массе 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361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ц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7" w:name="f22r361c1"/>
            <w:bookmarkEnd w:id="2347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8" w:name="f22r361c2"/>
            <w:bookmarkEnd w:id="2348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49" w:name="f22r361c3"/>
            <w:bookmarkEnd w:id="2349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 в том числе: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кролики племенные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370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0" w:name="f22r370c1"/>
            <w:bookmarkEnd w:id="2350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1" w:name="f22r370c2"/>
            <w:bookmarkEnd w:id="2351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2" w:name="f22r370c3"/>
            <w:bookmarkEnd w:id="2352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живая масса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380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ц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3" w:name="f22r380c1"/>
            <w:bookmarkEnd w:id="2353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4" w:name="f22r380c2"/>
            <w:bookmarkEnd w:id="2354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5" w:name="f22r380c3"/>
            <w:bookmarkEnd w:id="2355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убой в хозяйстве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390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голов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6" w:name="f22r390c1"/>
            <w:bookmarkEnd w:id="2356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7" w:name="f22r390c2"/>
            <w:bookmarkEnd w:id="2357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8" w:name="f22r390c3"/>
            <w:bookmarkEnd w:id="2358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живая масса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400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ц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59" w:name="f22r400c1"/>
            <w:bookmarkEnd w:id="2359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0" w:name="f22r400c2"/>
            <w:bookmarkEnd w:id="2360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1" w:name="f22r400c3"/>
            <w:bookmarkEnd w:id="2361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 шкурки 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410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шт.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2" w:name="f22r410c1"/>
            <w:bookmarkEnd w:id="2362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3" w:name="f22r410c2"/>
            <w:bookmarkEnd w:id="2363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4" w:name="f22r410c3"/>
            <w:bookmarkEnd w:id="2364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b/>
                <w:sz w:val="16"/>
                <w:szCs w:val="16"/>
              </w:rPr>
            </w:pPr>
            <w:r w:rsidRPr="00A5645A">
              <w:rPr>
                <w:b/>
                <w:sz w:val="16"/>
                <w:szCs w:val="16"/>
              </w:rPr>
              <w:t>Продукция пантового оленеводства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Панты пятнистых оленей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420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кг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5" w:name="f22r420c1"/>
            <w:bookmarkEnd w:id="2365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6" w:name="f22r420c2"/>
            <w:bookmarkEnd w:id="2366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7" w:name="f22r420c3"/>
            <w:bookmarkEnd w:id="2367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430</w:t>
            </w:r>
          </w:p>
        </w:tc>
        <w:tc>
          <w:tcPr>
            <w:tcW w:w="709" w:type="dxa"/>
            <w:vAlign w:val="center"/>
          </w:tcPr>
          <w:p w:rsidR="006E79BB" w:rsidRPr="00A5645A" w:rsidRDefault="00A05F00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кг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8" w:name="f22r430c1"/>
            <w:bookmarkEnd w:id="2368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69" w:name="f22r430c2"/>
            <w:bookmarkEnd w:id="2369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0" w:name="f22r430c3"/>
            <w:bookmarkEnd w:id="2370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Мясо оленей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440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ц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1" w:name="f22r440c1"/>
            <w:bookmarkEnd w:id="2371"/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2" w:name="f22r440c2"/>
            <w:bookmarkEnd w:id="2372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3" w:name="f22r440c3"/>
            <w:bookmarkEnd w:id="2373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b/>
                <w:sz w:val="16"/>
                <w:szCs w:val="16"/>
              </w:rPr>
            </w:pPr>
            <w:r w:rsidRPr="00A5645A">
              <w:rPr>
                <w:b/>
                <w:sz w:val="16"/>
                <w:szCs w:val="16"/>
              </w:rPr>
              <w:t xml:space="preserve">Прочая продукция </w:t>
            </w:r>
          </w:p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Шкурки павших зверей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450</w:t>
            </w:r>
          </w:p>
        </w:tc>
        <w:tc>
          <w:tcPr>
            <w:tcW w:w="709" w:type="dxa"/>
            <w:vAlign w:val="center"/>
          </w:tcPr>
          <w:p w:rsidR="006E79BB" w:rsidRPr="00A5645A" w:rsidRDefault="0057459A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тыс</w:t>
            </w:r>
            <w:r w:rsidR="006E79BB" w:rsidRPr="00A5645A">
              <w:rPr>
                <w:sz w:val="16"/>
                <w:szCs w:val="16"/>
              </w:rPr>
              <w:t>. руб.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645A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4" w:name="f22r450c2"/>
            <w:bookmarkEnd w:id="2374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5" w:name="f22r450c3"/>
            <w:bookmarkEnd w:id="2375"/>
          </w:p>
        </w:tc>
      </w:tr>
      <w:tr w:rsidR="006E79BB" w:rsidTr="00797C34">
        <w:trPr>
          <w:trHeight w:val="284"/>
        </w:trPr>
        <w:tc>
          <w:tcPr>
            <w:tcW w:w="2660" w:type="dxa"/>
            <w:vAlign w:val="center"/>
          </w:tcPr>
          <w:p w:rsidR="006E79BB" w:rsidRPr="00A5645A" w:rsidRDefault="006E79BB" w:rsidP="00797C34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Шкурки крольчат и прочая продукция</w:t>
            </w:r>
          </w:p>
        </w:tc>
        <w:tc>
          <w:tcPr>
            <w:tcW w:w="709" w:type="dxa"/>
            <w:vAlign w:val="center"/>
          </w:tcPr>
          <w:p w:rsidR="006E79BB" w:rsidRPr="00A5645A" w:rsidRDefault="006E79BB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460</w:t>
            </w:r>
          </w:p>
        </w:tc>
        <w:tc>
          <w:tcPr>
            <w:tcW w:w="709" w:type="dxa"/>
            <w:vAlign w:val="center"/>
          </w:tcPr>
          <w:p w:rsidR="006E79BB" w:rsidRPr="00A5645A" w:rsidRDefault="0057459A" w:rsidP="00797C34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тыс</w:t>
            </w:r>
            <w:r w:rsidR="00A05F00" w:rsidRPr="00A5645A">
              <w:rPr>
                <w:sz w:val="16"/>
                <w:szCs w:val="16"/>
              </w:rPr>
              <w:t>. руб.</w:t>
            </w:r>
          </w:p>
        </w:tc>
        <w:tc>
          <w:tcPr>
            <w:tcW w:w="1842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645A">
              <w:rPr>
                <w:rFonts w:ascii="Times New Roman" w:hAnsi="Times New Roman"/>
                <w:b/>
                <w:caps/>
                <w:sz w:val="18"/>
                <w:szCs w:val="18"/>
              </w:rPr>
              <w:t>х</w:t>
            </w:r>
          </w:p>
        </w:tc>
        <w:tc>
          <w:tcPr>
            <w:tcW w:w="2126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6" w:name="f22r460c2"/>
            <w:bookmarkEnd w:id="2376"/>
          </w:p>
        </w:tc>
        <w:tc>
          <w:tcPr>
            <w:tcW w:w="2268" w:type="dxa"/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77" w:name="f22r460c3"/>
            <w:bookmarkEnd w:id="2377"/>
          </w:p>
        </w:tc>
      </w:tr>
    </w:tbl>
    <w:p w:rsidR="006E79BB" w:rsidRDefault="006E79BB" w:rsidP="006E79BB">
      <w:pPr>
        <w:jc w:val="center"/>
        <w:rPr>
          <w:sz w:val="18"/>
        </w:rPr>
      </w:pPr>
    </w:p>
    <w:p w:rsidR="006E79BB" w:rsidRDefault="006E79BB" w:rsidP="006E79BB">
      <w:pPr>
        <w:rPr>
          <w:sz w:val="18"/>
        </w:rPr>
      </w:pPr>
      <w:r>
        <w:rPr>
          <w:sz w:val="18"/>
        </w:rPr>
        <w:t>*) В том числе выплачено наценок и надбавок на шкурки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67"/>
        <w:gridCol w:w="1418"/>
        <w:gridCol w:w="992"/>
      </w:tblGrid>
      <w:tr w:rsidR="006E79BB" w:rsidTr="00DD0F07">
        <w:trPr>
          <w:trHeight w:val="284"/>
        </w:trPr>
        <w:tc>
          <w:tcPr>
            <w:tcW w:w="1702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bookmarkStart w:id="2378" w:name="f22r470c1" w:colFirst="2" w:colLast="2"/>
            <w:r w:rsidRPr="00A5645A">
              <w:rPr>
                <w:sz w:val="16"/>
                <w:szCs w:val="16"/>
              </w:rPr>
              <w:t>1) норки</w:t>
            </w:r>
          </w:p>
        </w:tc>
        <w:tc>
          <w:tcPr>
            <w:tcW w:w="567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470</w:t>
            </w:r>
          </w:p>
        </w:tc>
        <w:tc>
          <w:tcPr>
            <w:tcW w:w="1418" w:type="dxa"/>
            <w:vAlign w:val="center"/>
          </w:tcPr>
          <w:p w:rsidR="006E79BB" w:rsidRPr="00A5645A" w:rsidRDefault="006E79BB" w:rsidP="00DD0F07">
            <w:pPr>
              <w:pStyle w:val="a3"/>
              <w:ind w:left="-534" w:right="318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6E79BB" w:rsidRPr="00A5645A" w:rsidRDefault="0057459A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тыс</w:t>
            </w:r>
            <w:r w:rsidR="006E79BB" w:rsidRPr="00A5645A">
              <w:rPr>
                <w:sz w:val="16"/>
                <w:szCs w:val="16"/>
              </w:rPr>
              <w:t>.</w:t>
            </w:r>
            <w:r w:rsidR="00227984" w:rsidRPr="00A5645A">
              <w:rPr>
                <w:sz w:val="16"/>
                <w:szCs w:val="16"/>
              </w:rPr>
              <w:t xml:space="preserve"> </w:t>
            </w:r>
            <w:r w:rsidR="006E79BB" w:rsidRPr="00A5645A">
              <w:rPr>
                <w:sz w:val="16"/>
                <w:szCs w:val="16"/>
              </w:rPr>
              <w:t>руб.</w:t>
            </w:r>
          </w:p>
        </w:tc>
      </w:tr>
      <w:tr w:rsidR="006E79BB" w:rsidTr="00DD0F07">
        <w:trPr>
          <w:trHeight w:val="284"/>
        </w:trPr>
        <w:tc>
          <w:tcPr>
            <w:tcW w:w="1702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bookmarkStart w:id="2379" w:name="f22r480c1" w:colFirst="2" w:colLast="2"/>
            <w:bookmarkEnd w:id="2378"/>
            <w:r w:rsidRPr="00A5645A">
              <w:rPr>
                <w:sz w:val="16"/>
                <w:szCs w:val="16"/>
              </w:rPr>
              <w:t>2) песца</w:t>
            </w:r>
          </w:p>
        </w:tc>
        <w:tc>
          <w:tcPr>
            <w:tcW w:w="567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480</w:t>
            </w:r>
          </w:p>
        </w:tc>
        <w:tc>
          <w:tcPr>
            <w:tcW w:w="1418" w:type="dxa"/>
            <w:vAlign w:val="center"/>
          </w:tcPr>
          <w:p w:rsidR="006E79BB" w:rsidRPr="00A5645A" w:rsidRDefault="006E79BB" w:rsidP="00DD0F07">
            <w:pPr>
              <w:pStyle w:val="a3"/>
              <w:ind w:left="-534" w:right="318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6E79BB" w:rsidRPr="00A5645A" w:rsidRDefault="0057459A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тыс</w:t>
            </w:r>
            <w:r w:rsidR="006E79BB" w:rsidRPr="00A5645A">
              <w:rPr>
                <w:sz w:val="16"/>
                <w:szCs w:val="16"/>
              </w:rPr>
              <w:t>.</w:t>
            </w:r>
            <w:r w:rsidR="00227984" w:rsidRPr="00A5645A">
              <w:rPr>
                <w:sz w:val="16"/>
                <w:szCs w:val="16"/>
              </w:rPr>
              <w:t xml:space="preserve"> </w:t>
            </w:r>
            <w:r w:rsidR="006E79BB" w:rsidRPr="00A5645A">
              <w:rPr>
                <w:sz w:val="16"/>
                <w:szCs w:val="16"/>
              </w:rPr>
              <w:t>руб.</w:t>
            </w:r>
          </w:p>
        </w:tc>
      </w:tr>
      <w:tr w:rsidR="006E79BB" w:rsidTr="00DD0F07">
        <w:trPr>
          <w:trHeight w:val="284"/>
        </w:trPr>
        <w:tc>
          <w:tcPr>
            <w:tcW w:w="1702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bookmarkStart w:id="2380" w:name="f22r490c1" w:colFirst="2" w:colLast="2"/>
            <w:bookmarkEnd w:id="2379"/>
            <w:r w:rsidRPr="00A5645A">
              <w:rPr>
                <w:sz w:val="16"/>
                <w:szCs w:val="16"/>
              </w:rPr>
              <w:t>3) лисицы</w:t>
            </w:r>
          </w:p>
        </w:tc>
        <w:tc>
          <w:tcPr>
            <w:tcW w:w="567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490</w:t>
            </w:r>
          </w:p>
        </w:tc>
        <w:tc>
          <w:tcPr>
            <w:tcW w:w="1418" w:type="dxa"/>
            <w:vAlign w:val="center"/>
          </w:tcPr>
          <w:p w:rsidR="006E79BB" w:rsidRPr="00A5645A" w:rsidRDefault="006E79BB" w:rsidP="00DD0F07">
            <w:pPr>
              <w:pStyle w:val="a3"/>
              <w:ind w:left="-534" w:right="318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6E79BB" w:rsidRPr="00A5645A" w:rsidRDefault="0057459A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тыс</w:t>
            </w:r>
            <w:r w:rsidR="006E79BB" w:rsidRPr="00A5645A">
              <w:rPr>
                <w:sz w:val="16"/>
                <w:szCs w:val="16"/>
              </w:rPr>
              <w:t>.</w:t>
            </w:r>
            <w:r w:rsidR="00227984" w:rsidRPr="00A5645A">
              <w:rPr>
                <w:sz w:val="16"/>
                <w:szCs w:val="16"/>
              </w:rPr>
              <w:t xml:space="preserve"> </w:t>
            </w:r>
            <w:r w:rsidR="006E79BB" w:rsidRPr="00A5645A">
              <w:rPr>
                <w:sz w:val="16"/>
                <w:szCs w:val="16"/>
              </w:rPr>
              <w:t>руб.</w:t>
            </w:r>
          </w:p>
        </w:tc>
      </w:tr>
      <w:bookmarkEnd w:id="2380"/>
      <w:tr w:rsidR="006E79BB" w:rsidTr="00DD0F07">
        <w:trPr>
          <w:trHeight w:val="284"/>
        </w:trPr>
        <w:tc>
          <w:tcPr>
            <w:tcW w:w="1702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4) нутрии</w:t>
            </w:r>
          </w:p>
        </w:tc>
        <w:tc>
          <w:tcPr>
            <w:tcW w:w="567" w:type="dxa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vAlign w:val="center"/>
          </w:tcPr>
          <w:p w:rsidR="006E79BB" w:rsidRPr="00A5645A" w:rsidRDefault="006E79BB" w:rsidP="00DD0F07">
            <w:pPr>
              <w:pStyle w:val="a3"/>
              <w:ind w:left="-534" w:right="318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81" w:name="f22r500c1"/>
            <w:bookmarkEnd w:id="2381"/>
          </w:p>
        </w:tc>
        <w:tc>
          <w:tcPr>
            <w:tcW w:w="992" w:type="dxa"/>
          </w:tcPr>
          <w:p w:rsidR="006E79BB" w:rsidRPr="00A5645A" w:rsidRDefault="0057459A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тыс</w:t>
            </w:r>
            <w:r w:rsidR="006E79BB" w:rsidRPr="00A5645A">
              <w:rPr>
                <w:sz w:val="16"/>
                <w:szCs w:val="16"/>
              </w:rPr>
              <w:t>.</w:t>
            </w:r>
            <w:r w:rsidR="00227984" w:rsidRPr="00A5645A">
              <w:rPr>
                <w:sz w:val="16"/>
                <w:szCs w:val="16"/>
              </w:rPr>
              <w:t xml:space="preserve"> </w:t>
            </w:r>
            <w:r w:rsidR="006E79BB" w:rsidRPr="00A5645A">
              <w:rPr>
                <w:sz w:val="16"/>
                <w:szCs w:val="16"/>
              </w:rPr>
              <w:t>руб.</w:t>
            </w:r>
          </w:p>
        </w:tc>
      </w:tr>
    </w:tbl>
    <w:p w:rsidR="006E79BB" w:rsidRDefault="006E79BB" w:rsidP="006E79BB">
      <w:pPr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567"/>
        <w:gridCol w:w="850"/>
        <w:gridCol w:w="1276"/>
        <w:gridCol w:w="1134"/>
        <w:gridCol w:w="2410"/>
        <w:gridCol w:w="567"/>
        <w:gridCol w:w="992"/>
        <w:gridCol w:w="851"/>
      </w:tblGrid>
      <w:tr w:rsidR="006E79BB">
        <w:trPr>
          <w:cantSplit/>
        </w:trPr>
        <w:tc>
          <w:tcPr>
            <w:tcW w:w="5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79BB" w:rsidRDefault="006E79BB" w:rsidP="002B57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en-US"/>
              </w:rPr>
              <w:t>V</w:t>
            </w:r>
            <w:r>
              <w:rPr>
                <w:b/>
                <w:sz w:val="18"/>
              </w:rPr>
              <w:t>.Наличие основных фондов на конец года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79BB" w:rsidRDefault="006E79BB" w:rsidP="002B57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en-US"/>
              </w:rPr>
              <w:t>VI</w:t>
            </w:r>
            <w:r>
              <w:rPr>
                <w:b/>
                <w:sz w:val="18"/>
              </w:rPr>
              <w:t>.Механизация звероводческих ферм на конец года</w:t>
            </w:r>
          </w:p>
        </w:tc>
      </w:tr>
      <w:tr w:rsidR="006E79BB">
        <w:trPr>
          <w:cantSplit/>
        </w:trPr>
        <w:tc>
          <w:tcPr>
            <w:tcW w:w="2093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код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коли-чество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Производственная мощность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код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единица измере-ния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по всем видам зверей</w:t>
            </w:r>
          </w:p>
        </w:tc>
      </w:tr>
      <w:tr w:rsidR="006E79BB">
        <w:trPr>
          <w:cantSplit/>
        </w:trPr>
        <w:tc>
          <w:tcPr>
            <w:tcW w:w="2093" w:type="dxa"/>
            <w:vMerge/>
            <w:tcBorders>
              <w:left w:val="double" w:sz="4" w:space="0" w:color="auto"/>
            </w:tcBorders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количество</w:t>
            </w:r>
          </w:p>
        </w:tc>
        <w:tc>
          <w:tcPr>
            <w:tcW w:w="2410" w:type="dxa"/>
            <w:vMerge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right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</w:p>
        </w:tc>
      </w:tr>
      <w:tr w:rsidR="006E79BB" w:rsidTr="006368CA">
        <w:tc>
          <w:tcPr>
            <w:tcW w:w="2093" w:type="dxa"/>
            <w:tcBorders>
              <w:left w:val="double" w:sz="4" w:space="0" w:color="auto"/>
              <w:bottom w:val="single" w:sz="4" w:space="0" w:color="auto"/>
            </w:tcBorders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E79BB" w:rsidRPr="00A5645A" w:rsidRDefault="006E79BB" w:rsidP="002B57E0">
            <w:pPr>
              <w:jc w:val="center"/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1</w:t>
            </w:r>
          </w:p>
        </w:tc>
      </w:tr>
      <w:tr w:rsidR="006E79BB" w:rsidTr="006368CA">
        <w:trPr>
          <w:trHeight w:val="32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bookmarkStart w:id="2382" w:name="f22r550c1" w:colFirst="2" w:colLast="2"/>
            <w:bookmarkStart w:id="2383" w:name="f22r550c2" w:colFirst="4" w:colLast="4"/>
            <w:bookmarkStart w:id="2384" w:name="f22r590c1" w:colFirst="8" w:colLast="8"/>
            <w:r w:rsidRPr="00A5645A">
              <w:rPr>
                <w:sz w:val="16"/>
                <w:szCs w:val="16"/>
              </w:rPr>
              <w:t>Мобильные раздатчики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 xml:space="preserve">голов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Раздача воды из автопоилок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BB" w:rsidRPr="00A5645A" w:rsidRDefault="006E79BB" w:rsidP="00C56B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79BB" w:rsidTr="006368C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bookmarkStart w:id="2385" w:name="f22r560c1" w:colFirst="2" w:colLast="2"/>
            <w:bookmarkStart w:id="2386" w:name="f22r560c2" w:colFirst="4" w:colLast="4"/>
            <w:bookmarkEnd w:id="2382"/>
            <w:bookmarkEnd w:id="2383"/>
            <w:bookmarkEnd w:id="2384"/>
            <w:r w:rsidRPr="00A5645A">
              <w:rPr>
                <w:sz w:val="16"/>
                <w:szCs w:val="16"/>
              </w:rPr>
              <w:t>Холодильники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  <w:r w:rsidRPr="00A5645A">
              <w:rPr>
                <w:sz w:val="16"/>
                <w:szCs w:val="16"/>
              </w:rPr>
              <w:t>проектная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9BB" w:rsidRPr="00A5645A" w:rsidRDefault="006E79B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79BB" w:rsidRPr="00A5645A" w:rsidRDefault="006E79BB" w:rsidP="002B57E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79BB" w:rsidRPr="00A5645A" w:rsidRDefault="006E79BB" w:rsidP="002B57E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79BB" w:rsidRPr="00A5645A" w:rsidRDefault="006E79BB" w:rsidP="002B57E0">
            <w:pPr>
              <w:rPr>
                <w:sz w:val="18"/>
                <w:szCs w:val="18"/>
              </w:rPr>
            </w:pPr>
          </w:p>
        </w:tc>
      </w:tr>
      <w:bookmarkEnd w:id="2385"/>
      <w:bookmarkEnd w:id="2386"/>
    </w:tbl>
    <w:p w:rsidR="006E79BB" w:rsidRDefault="006E79BB" w:rsidP="006E79BB">
      <w:pPr>
        <w:rPr>
          <w:sz w:val="18"/>
        </w:rPr>
      </w:pPr>
    </w:p>
    <w:p w:rsidR="006E79BB" w:rsidRDefault="006E79BB" w:rsidP="006E79BB">
      <w:pPr>
        <w:rPr>
          <w:sz w:val="18"/>
          <w:szCs w:val="18"/>
        </w:rPr>
      </w:pPr>
      <w:r w:rsidRPr="00454F17">
        <w:rPr>
          <w:sz w:val="18"/>
          <w:szCs w:val="18"/>
        </w:rPr>
        <w:t>Руководитель</w:t>
      </w:r>
      <w:r w:rsidRPr="006E79BB">
        <w:rPr>
          <w:sz w:val="18"/>
          <w:szCs w:val="18"/>
        </w:rPr>
        <w:tab/>
      </w:r>
      <w:r w:rsidRPr="006E79BB">
        <w:rPr>
          <w:sz w:val="18"/>
          <w:szCs w:val="18"/>
        </w:rPr>
        <w:tab/>
      </w:r>
      <w:r w:rsidRPr="006E79BB">
        <w:rPr>
          <w:sz w:val="18"/>
          <w:szCs w:val="18"/>
        </w:rPr>
        <w:tab/>
      </w:r>
      <w:r w:rsidRPr="006E79BB">
        <w:rPr>
          <w:sz w:val="18"/>
          <w:szCs w:val="18"/>
        </w:rPr>
        <w:tab/>
      </w:r>
      <w:r w:rsidRPr="00454F17">
        <w:rPr>
          <w:sz w:val="18"/>
          <w:szCs w:val="18"/>
        </w:rPr>
        <w:t>Главный  бухгалтер</w:t>
      </w:r>
      <w:r w:rsidRPr="006E79BB">
        <w:rPr>
          <w:sz w:val="18"/>
          <w:szCs w:val="18"/>
        </w:rPr>
        <w:tab/>
      </w:r>
      <w:r w:rsidRPr="006E79BB">
        <w:rPr>
          <w:sz w:val="18"/>
          <w:szCs w:val="18"/>
        </w:rPr>
        <w:tab/>
      </w:r>
      <w:r w:rsidRPr="006E79BB">
        <w:rPr>
          <w:sz w:val="18"/>
          <w:szCs w:val="18"/>
        </w:rPr>
        <w:tab/>
      </w:r>
      <w:r w:rsidRPr="00454F17">
        <w:rPr>
          <w:sz w:val="18"/>
          <w:szCs w:val="18"/>
        </w:rPr>
        <w:t xml:space="preserve"> Главный  зоотехник</w:t>
      </w:r>
      <w:bookmarkEnd w:id="2193"/>
    </w:p>
    <w:p w:rsidR="006368CA" w:rsidRDefault="006368CA" w:rsidP="006E79BB">
      <w:pPr>
        <w:rPr>
          <w:sz w:val="18"/>
          <w:szCs w:val="18"/>
        </w:rPr>
      </w:pPr>
    </w:p>
    <w:p w:rsidR="006368CA" w:rsidRDefault="006368CA" w:rsidP="006E79BB">
      <w:pPr>
        <w:rPr>
          <w:sz w:val="18"/>
          <w:szCs w:val="18"/>
        </w:rPr>
        <w:sectPr w:rsidR="006368CA" w:rsidSect="002A03A1">
          <w:footerReference w:type="even" r:id="rId18"/>
          <w:footerReference w:type="default" r:id="rId19"/>
          <w:pgSz w:w="11906" w:h="16838"/>
          <w:pgMar w:top="680" w:right="851" w:bottom="567" w:left="851" w:header="426" w:footer="193" w:gutter="0"/>
          <w:cols w:space="720"/>
        </w:sectPr>
      </w:pPr>
    </w:p>
    <w:p w:rsidR="000352ED" w:rsidRPr="000A64C3" w:rsidRDefault="000A64C3" w:rsidP="00CA5B14">
      <w:pPr>
        <w:ind w:left="11340"/>
        <w:jc w:val="right"/>
        <w:rPr>
          <w:sz w:val="16"/>
          <w:szCs w:val="16"/>
        </w:rPr>
      </w:pPr>
      <w:bookmarkStart w:id="2387" w:name="f23"/>
      <w:r w:rsidRPr="000A64C3">
        <w:rPr>
          <w:sz w:val="16"/>
          <w:szCs w:val="16"/>
        </w:rPr>
        <w:t xml:space="preserve">Утверждена </w:t>
      </w:r>
      <w:r w:rsidR="000352ED" w:rsidRPr="000A64C3">
        <w:rPr>
          <w:sz w:val="16"/>
          <w:szCs w:val="16"/>
        </w:rPr>
        <w:t xml:space="preserve"> Минсельхозпрод</w:t>
      </w:r>
      <w:r w:rsidRPr="000A64C3">
        <w:rPr>
          <w:sz w:val="16"/>
          <w:szCs w:val="16"/>
        </w:rPr>
        <w:t>ом</w:t>
      </w:r>
      <w:r w:rsidR="000352ED" w:rsidRPr="000A64C3">
        <w:rPr>
          <w:sz w:val="16"/>
          <w:szCs w:val="16"/>
        </w:rPr>
        <w:t xml:space="preserve"> Республики Беларусь для отчёта за </w:t>
      </w:r>
      <w:r w:rsidR="002B5EA3">
        <w:rPr>
          <w:sz w:val="16"/>
          <w:szCs w:val="16"/>
        </w:rPr>
        <w:t>202</w:t>
      </w:r>
      <w:r w:rsidR="005E2E25">
        <w:rPr>
          <w:sz w:val="16"/>
          <w:szCs w:val="16"/>
        </w:rPr>
        <w:t>5</w:t>
      </w:r>
      <w:r w:rsidR="000352ED" w:rsidRPr="000A64C3">
        <w:rPr>
          <w:sz w:val="16"/>
          <w:szCs w:val="16"/>
        </w:rPr>
        <w:t xml:space="preserve"> год</w:t>
      </w:r>
    </w:p>
    <w:p w:rsidR="000352ED" w:rsidRDefault="000352ED" w:rsidP="00CA5B14">
      <w:pPr>
        <w:ind w:left="11340"/>
        <w:jc w:val="right"/>
        <w:rPr>
          <w:sz w:val="18"/>
        </w:rPr>
      </w:pPr>
    </w:p>
    <w:p w:rsidR="00CC0FBA" w:rsidRPr="001B46A2" w:rsidRDefault="00CC0FBA" w:rsidP="00CC0FBA">
      <w:pPr>
        <w:pStyle w:val="1"/>
        <w:jc w:val="center"/>
        <w:rPr>
          <w:sz w:val="24"/>
          <w:szCs w:val="24"/>
        </w:rPr>
      </w:pPr>
      <w:r w:rsidRPr="001B46A2">
        <w:rPr>
          <w:sz w:val="24"/>
          <w:szCs w:val="24"/>
        </w:rPr>
        <w:t>Отчет по производству семян сельскохозяйственных культур</w:t>
      </w:r>
    </w:p>
    <w:p w:rsidR="00CC0FBA" w:rsidRPr="00F56681" w:rsidRDefault="000E668F" w:rsidP="00CC0FBA">
      <w:pPr>
        <w:jc w:val="center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8426450</wp:posOffset>
                </wp:positionH>
                <wp:positionV relativeFrom="paragraph">
                  <wp:posOffset>97790</wp:posOffset>
                </wp:positionV>
                <wp:extent cx="1485900" cy="45720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C0FBA" w:rsidRPr="00CC3BF9" w:rsidRDefault="00CC0FBA" w:rsidP="00CC0FB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30" type="#_x0000_t202" style="position:absolute;left:0;text-align:left;margin-left:663.5pt;margin-top:7.7pt;width:117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" stroked="f">
                <v:textbox>
                  <w:txbxContent>
                    <w:p w:rsidR="00CC0FBA" w:rsidRPr="00CC3BF9" w:rsidRDefault="00CC0FBA" w:rsidP="00CC0FB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C0FBA" w:rsidRPr="00F56681">
        <w:rPr>
          <w:sz w:val="18"/>
        </w:rPr>
        <w:t>(заполняют организации, занимающиеся семеноводством)</w:t>
      </w:r>
    </w:p>
    <w:p w:rsidR="00CC0FBA" w:rsidRPr="001B46A2" w:rsidRDefault="000E668F" w:rsidP="00CC0FB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7086600</wp:posOffset>
                </wp:positionH>
                <wp:positionV relativeFrom="paragraph">
                  <wp:posOffset>80645</wp:posOffset>
                </wp:positionV>
                <wp:extent cx="2514600" cy="224790"/>
                <wp:effectExtent l="0" t="0" r="0" b="381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C0FBA" w:rsidRDefault="00CC0FBA" w:rsidP="00CC0FBA">
                            <w:pPr>
                              <w:jc w:val="right"/>
                            </w:pPr>
                            <w:r w:rsidRPr="00B75DE2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Форма №23-АПК лист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31" type="#_x0000_t202" style="position:absolute;left:0;text-align:left;margin-left:558pt;margin-top:6.35pt;width:198pt;height:17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" stroked="f">
                <v:textbox>
                  <w:txbxContent>
                    <w:p w:rsidR="00CC0FBA" w:rsidRDefault="00CC0FBA" w:rsidP="00CC0FBA">
                      <w:pPr>
                        <w:jc w:val="right"/>
                      </w:pPr>
                      <w:r w:rsidRPr="00B75DE2">
                        <w:rPr>
                          <w:b/>
                          <w:sz w:val="20"/>
                          <w:szCs w:val="20"/>
                          <w:u w:val="single"/>
                        </w:rPr>
                        <w:t>Форма №23-АПК лист 1</w:t>
                      </w:r>
                    </w:p>
                  </w:txbxContent>
                </v:textbox>
              </v:shape>
            </w:pict>
          </mc:Fallback>
        </mc:AlternateContent>
      </w:r>
      <w:r w:rsidR="00CC0FBA" w:rsidRPr="001B46A2">
        <w:rPr>
          <w:b/>
        </w:rPr>
        <w:t>за январь-декабрь 20</w:t>
      </w:r>
      <w:r w:rsidR="00CC0FBA" w:rsidRPr="00CC0FBA">
        <w:rPr>
          <w:b/>
        </w:rPr>
        <w:t>2</w:t>
      </w:r>
      <w:r w:rsidR="005E2E25">
        <w:rPr>
          <w:b/>
        </w:rPr>
        <w:t>5</w:t>
      </w:r>
      <w:r w:rsidR="00CC0FBA" w:rsidRPr="00CC0FBA">
        <w:rPr>
          <w:b/>
        </w:rPr>
        <w:t xml:space="preserve"> </w:t>
      </w:r>
      <w:r w:rsidR="00CC0FBA" w:rsidRPr="001B46A2">
        <w:rPr>
          <w:b/>
        </w:rPr>
        <w:t>г.</w:t>
      </w:r>
    </w:p>
    <w:p w:rsidR="00CC0FBA" w:rsidRDefault="00CC0FBA" w:rsidP="00CC0FBA">
      <w:pPr>
        <w:rPr>
          <w:sz w:val="28"/>
        </w:rPr>
      </w:pPr>
    </w:p>
    <w:p w:rsidR="00CC0FBA" w:rsidRPr="00CC3BF9" w:rsidRDefault="00CC0FBA" w:rsidP="00CC0FBA">
      <w:pPr>
        <w:pStyle w:val="20"/>
        <w:tabs>
          <w:tab w:val="clear" w:pos="720"/>
        </w:tabs>
        <w:ind w:left="0" w:firstLine="0"/>
        <w:rPr>
          <w:sz w:val="18"/>
          <w:szCs w:val="18"/>
        </w:rPr>
      </w:pPr>
      <w:r w:rsidRPr="00CC3BF9">
        <w:rPr>
          <w:b w:val="0"/>
          <w:sz w:val="18"/>
          <w:szCs w:val="18"/>
        </w:rPr>
        <w:t>Предприятие (объединение)_________________________________________________________________________ по ОКПО</w:t>
      </w:r>
    </w:p>
    <w:p w:rsidR="00CC0FBA" w:rsidRPr="00CC3BF9" w:rsidRDefault="00CC0FBA" w:rsidP="00CC0FBA">
      <w:pPr>
        <w:rPr>
          <w:sz w:val="18"/>
          <w:szCs w:val="18"/>
        </w:rPr>
      </w:pPr>
      <w:r w:rsidRPr="00CC3BF9">
        <w:rPr>
          <w:sz w:val="18"/>
          <w:szCs w:val="18"/>
        </w:rPr>
        <w:t>Отрасль (вид деятельности)_________________________________________________________________________  по ОК</w:t>
      </w:r>
      <w:r>
        <w:rPr>
          <w:sz w:val="18"/>
          <w:szCs w:val="18"/>
        </w:rPr>
        <w:t>ЭД</w:t>
      </w:r>
    </w:p>
    <w:p w:rsidR="00CC0FBA" w:rsidRPr="00CC3BF9" w:rsidRDefault="00CC0FBA" w:rsidP="00CC0FBA">
      <w:pPr>
        <w:rPr>
          <w:sz w:val="18"/>
          <w:szCs w:val="18"/>
        </w:rPr>
      </w:pPr>
      <w:r w:rsidRPr="00CC3BF9">
        <w:rPr>
          <w:sz w:val="18"/>
          <w:szCs w:val="18"/>
        </w:rPr>
        <w:t>Орган хозяйственного управления____________________________________________________________________ по ОКПО</w:t>
      </w:r>
    </w:p>
    <w:p w:rsidR="00CC0FBA" w:rsidRPr="00CC3BF9" w:rsidRDefault="000E668F" w:rsidP="00CC0FBA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66675</wp:posOffset>
                </wp:positionV>
                <wp:extent cx="1826895" cy="302895"/>
                <wp:effectExtent l="0" t="0" r="1905" b="190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89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C0FBA" w:rsidRPr="00F02909" w:rsidRDefault="00CC0FBA" w:rsidP="00CC0F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32" type="#_x0000_t202" style="position:absolute;margin-left:513pt;margin-top:5.25pt;width:143.85pt;height:2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" stroked="f">
                <v:textbox>
                  <w:txbxContent>
                    <w:p w:rsidR="00CC0FBA" w:rsidRPr="00F02909" w:rsidRDefault="00CC0FBA" w:rsidP="00CC0FBA"/>
                  </w:txbxContent>
                </v:textbox>
              </v:shape>
            </w:pict>
          </mc:Fallback>
        </mc:AlternateContent>
      </w:r>
    </w:p>
    <w:p w:rsidR="00CC0FBA" w:rsidRPr="00CC3BF9" w:rsidRDefault="00CC0FBA" w:rsidP="00CC0FBA">
      <w:pPr>
        <w:rPr>
          <w:sz w:val="18"/>
          <w:szCs w:val="18"/>
        </w:rPr>
      </w:pPr>
    </w:p>
    <w:tbl>
      <w:tblPr>
        <w:tblpPr w:leftFromText="180" w:rightFromText="180" w:vertAnchor="text" w:horzAnchor="page" w:tblpX="3367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0"/>
      </w:tblGrid>
      <w:tr w:rsidR="00CC0FBA" w:rsidRPr="00541F44" w:rsidTr="00C57DA4">
        <w:trPr>
          <w:trHeight w:val="27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CC0FBA" w:rsidRPr="00541F44" w:rsidRDefault="00790554" w:rsidP="00C57DA4">
            <w:pPr>
              <w:jc w:val="right"/>
              <w:rPr>
                <w:sz w:val="18"/>
                <w:szCs w:val="18"/>
              </w:rPr>
            </w:pPr>
            <w:bookmarkStart w:id="2388" w:name="f23r1"/>
            <w:bookmarkEnd w:id="2388"/>
            <w:r>
              <w:rPr>
                <w:sz w:val="18"/>
                <w:szCs w:val="18"/>
              </w:rPr>
              <w:t>1</w:t>
            </w:r>
          </w:p>
        </w:tc>
      </w:tr>
      <w:tr w:rsidR="00790554" w:rsidRPr="00541F44" w:rsidTr="00C57DA4">
        <w:trPr>
          <w:trHeight w:val="27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790554" w:rsidRDefault="00790554" w:rsidP="00C57DA4">
            <w:pPr>
              <w:jc w:val="right"/>
              <w:rPr>
                <w:sz w:val="18"/>
                <w:szCs w:val="18"/>
              </w:rPr>
            </w:pPr>
          </w:p>
        </w:tc>
      </w:tr>
    </w:tbl>
    <w:p w:rsidR="00CC0FBA" w:rsidRDefault="00CC0FBA" w:rsidP="00CC0FBA">
      <w:pPr>
        <w:rPr>
          <w:b/>
        </w:rPr>
      </w:pPr>
      <w:r w:rsidRPr="00CC3BF9">
        <w:rPr>
          <w:sz w:val="18"/>
          <w:szCs w:val="18"/>
        </w:rPr>
        <w:t>Количество хозяйств (01)</w:t>
      </w: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540"/>
        <w:gridCol w:w="765"/>
        <w:gridCol w:w="765"/>
        <w:gridCol w:w="765"/>
        <w:gridCol w:w="765"/>
        <w:gridCol w:w="765"/>
        <w:gridCol w:w="85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CC0FBA" w:rsidRPr="00DD1AC7" w:rsidTr="00C57DA4">
        <w:trPr>
          <w:trHeight w:val="348"/>
        </w:trPr>
        <w:tc>
          <w:tcPr>
            <w:tcW w:w="1620" w:type="dxa"/>
            <w:vMerge w:val="restart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культур</w:t>
            </w:r>
          </w:p>
        </w:tc>
        <w:tc>
          <w:tcPr>
            <w:tcW w:w="540" w:type="dxa"/>
            <w:vMerge w:val="restart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Код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Уборочная </w:t>
            </w:r>
            <w:r w:rsidRPr="00DD1AC7">
              <w:rPr>
                <w:sz w:val="16"/>
                <w:szCs w:val="16"/>
              </w:rPr>
              <w:t>пло</w:t>
            </w:r>
            <w:r>
              <w:rPr>
                <w:sz w:val="16"/>
                <w:szCs w:val="16"/>
              </w:rPr>
              <w:t>-</w:t>
            </w:r>
            <w:r w:rsidRPr="00DD1AC7">
              <w:rPr>
                <w:sz w:val="16"/>
                <w:szCs w:val="16"/>
              </w:rPr>
              <w:t>щадь, га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 xml:space="preserve">Сбор продукции: </w:t>
            </w:r>
            <w:r>
              <w:rPr>
                <w:sz w:val="16"/>
                <w:szCs w:val="16"/>
              </w:rPr>
              <w:t>всего</w:t>
            </w:r>
            <w:r w:rsidRPr="00DD1AC7">
              <w:rPr>
                <w:sz w:val="16"/>
                <w:szCs w:val="16"/>
              </w:rPr>
              <w:t xml:space="preserve"> т</w:t>
            </w:r>
            <w:r>
              <w:rPr>
                <w:sz w:val="16"/>
                <w:szCs w:val="16"/>
              </w:rPr>
              <w:t>онн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т.ч. семян, тонн</w:t>
            </w:r>
            <w:r w:rsidRPr="00DD1AC7">
              <w:rPr>
                <w:sz w:val="16"/>
                <w:szCs w:val="16"/>
              </w:rPr>
              <w:t>.</w:t>
            </w:r>
          </w:p>
        </w:tc>
        <w:tc>
          <w:tcPr>
            <w:tcW w:w="1530" w:type="dxa"/>
            <w:gridSpan w:val="2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них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0FBA" w:rsidRPr="00D977D8" w:rsidRDefault="00CC0FBA" w:rsidP="00C57DA4">
            <w:pPr>
              <w:jc w:val="center"/>
              <w:rPr>
                <w:sz w:val="16"/>
                <w:szCs w:val="16"/>
              </w:rPr>
            </w:pPr>
            <w:r w:rsidRPr="00D977D8">
              <w:rPr>
                <w:sz w:val="16"/>
                <w:szCs w:val="16"/>
              </w:rPr>
              <w:t xml:space="preserve">Себестоимость семян – всего, </w:t>
            </w:r>
            <w:r>
              <w:rPr>
                <w:sz w:val="16"/>
                <w:szCs w:val="16"/>
              </w:rPr>
              <w:t>тыс</w:t>
            </w:r>
            <w:r w:rsidRPr="00D977D8">
              <w:rPr>
                <w:sz w:val="16"/>
                <w:szCs w:val="16"/>
              </w:rPr>
              <w:t>.руб.</w:t>
            </w:r>
          </w:p>
        </w:tc>
        <w:tc>
          <w:tcPr>
            <w:tcW w:w="6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семян</w:t>
            </w:r>
          </w:p>
        </w:tc>
      </w:tr>
      <w:tr w:rsidR="00CC0FBA" w:rsidRPr="00DD1AC7" w:rsidTr="00C57DA4">
        <w:trPr>
          <w:trHeight w:val="1105"/>
        </w:trPr>
        <w:tc>
          <w:tcPr>
            <w:tcW w:w="1620" w:type="dxa"/>
            <w:vMerge/>
          </w:tcPr>
          <w:p w:rsidR="00CC0FBA" w:rsidRPr="00DD1AC7" w:rsidRDefault="00CC0FBA" w:rsidP="00C57DA4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:rsidR="00CC0FBA" w:rsidRPr="00DD1AC7" w:rsidRDefault="00CC0FBA" w:rsidP="00C57DA4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категории ЭС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категории РС1</w:t>
            </w: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с начислениями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семена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удобрения и средства защиты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основных средств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 и услуги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Ст-ть ГСМ на технологические цели 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Ст-ть энергоресурсов на техн</w:t>
            </w:r>
            <w:r w:rsidRPr="0029532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цели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прямые затраты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Затраты по организации производства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Реализовано, тонн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Себе-стои-мость всего, тыс. руб.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Выруч-ка всего, тыс.руб</w:t>
            </w:r>
          </w:p>
        </w:tc>
      </w:tr>
      <w:tr w:rsidR="00CC0FBA" w:rsidTr="00C57DA4"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А</w:t>
            </w:r>
          </w:p>
        </w:tc>
        <w:tc>
          <w:tcPr>
            <w:tcW w:w="540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Б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5</w:t>
            </w:r>
          </w:p>
        </w:tc>
        <w:tc>
          <w:tcPr>
            <w:tcW w:w="85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65" w:type="dxa"/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65" w:type="dxa"/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65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Зерновые культуры - всего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389" w:name="f23r10"/>
            <w:bookmarkEnd w:id="2389"/>
            <w:r>
              <w:rPr>
                <w:b/>
                <w:sz w:val="16"/>
                <w:szCs w:val="16"/>
              </w:rPr>
              <w:t>108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left="252"/>
              <w:rPr>
                <w:sz w:val="18"/>
                <w:szCs w:val="18"/>
              </w:rPr>
            </w:pPr>
            <w:r w:rsidRPr="00F56681">
              <w:rPr>
                <w:sz w:val="18"/>
                <w:szCs w:val="18"/>
              </w:rPr>
              <w:t>в том числе:</w:t>
            </w:r>
          </w:p>
          <w:p w:rsidR="00CC0FBA" w:rsidRPr="00F56681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пшеница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390" w:name="f23r11"/>
            <w:bookmarkEnd w:id="2390"/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179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рожь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391" w:name="f23r12"/>
            <w:bookmarkEnd w:id="2391"/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тритикале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392" w:name="f23r13"/>
            <w:bookmarkEnd w:id="2392"/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252"/>
              <w:rPr>
                <w:sz w:val="18"/>
                <w:szCs w:val="18"/>
              </w:rPr>
            </w:pPr>
            <w:bookmarkStart w:id="2393" w:name="f23r14" w:colFirst="2" w:colLast="2"/>
            <w:r>
              <w:rPr>
                <w:sz w:val="18"/>
                <w:szCs w:val="18"/>
              </w:rPr>
              <w:t>ячмень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bookmarkEnd w:id="2393"/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овес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394" w:name="f23r15"/>
            <w:bookmarkEnd w:id="2394"/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просо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395" w:name="f23r16"/>
            <w:bookmarkEnd w:id="2395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гречиха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396" w:name="f23r17"/>
            <w:bookmarkEnd w:id="2396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Зернбобовые - всего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397" w:name="f23r30"/>
            <w:bookmarkEnd w:id="2397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Tr="00C57DA4">
        <w:trPr>
          <w:trHeight w:val="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</w:t>
            </w:r>
            <w:r w:rsidRPr="00215F1A">
              <w:rPr>
                <w:sz w:val="18"/>
                <w:szCs w:val="18"/>
              </w:rPr>
              <w:t>:</w:t>
            </w:r>
          </w:p>
          <w:p w:rsidR="00CC0FBA" w:rsidRDefault="00CC0FBA" w:rsidP="00C57DA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горох, пелюшка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398" w:name="f23r31"/>
            <w:bookmarkEnd w:id="2398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C0FBA" w:rsidRPr="00B75DE2" w:rsidRDefault="00CC0FBA" w:rsidP="00CC0FBA">
      <w:pPr>
        <w:ind w:left="2124" w:firstLine="708"/>
        <w:jc w:val="right"/>
        <w:rPr>
          <w:b/>
          <w:sz w:val="20"/>
          <w:szCs w:val="20"/>
          <w:u w:val="single"/>
        </w:rPr>
      </w:pPr>
      <w:r>
        <w:br w:type="page"/>
      </w:r>
      <w:r w:rsidRPr="00B75DE2">
        <w:rPr>
          <w:b/>
          <w:sz w:val="20"/>
          <w:szCs w:val="20"/>
          <w:u w:val="single"/>
        </w:rPr>
        <w:t>Форма №23 лист 2</w:t>
      </w: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540"/>
        <w:gridCol w:w="765"/>
        <w:gridCol w:w="765"/>
        <w:gridCol w:w="765"/>
        <w:gridCol w:w="765"/>
        <w:gridCol w:w="765"/>
        <w:gridCol w:w="85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CC0FBA" w:rsidRPr="00DD1AC7" w:rsidTr="00C57DA4">
        <w:trPr>
          <w:trHeight w:val="187"/>
        </w:trPr>
        <w:tc>
          <w:tcPr>
            <w:tcW w:w="1620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Наименование культур</w:t>
            </w:r>
          </w:p>
        </w:tc>
        <w:tc>
          <w:tcPr>
            <w:tcW w:w="540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Код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Уборочная пло-щадь, га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Сбор продукции: всего тонн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 т.ч. семян, тонн.</w:t>
            </w:r>
          </w:p>
        </w:tc>
        <w:tc>
          <w:tcPr>
            <w:tcW w:w="1530" w:type="dxa"/>
            <w:gridSpan w:val="2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из них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Себестоимость семян – всего, тыс.руб.</w:t>
            </w:r>
          </w:p>
        </w:tc>
        <w:tc>
          <w:tcPr>
            <w:tcW w:w="6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 том числе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Реализация семян</w:t>
            </w:r>
          </w:p>
        </w:tc>
      </w:tr>
      <w:tr w:rsidR="00CC0FBA" w:rsidRPr="00DD1AC7" w:rsidTr="00DD0F07">
        <w:trPr>
          <w:trHeight w:val="847"/>
        </w:trPr>
        <w:tc>
          <w:tcPr>
            <w:tcW w:w="1620" w:type="dxa"/>
            <w:vMerge/>
          </w:tcPr>
          <w:p w:rsidR="00CC0FBA" w:rsidRPr="00DD0F07" w:rsidRDefault="00CC0FBA" w:rsidP="00C57DA4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/>
            <w:vAlign w:val="center"/>
          </w:tcPr>
          <w:p w:rsidR="00CC0FBA" w:rsidRPr="00DD0F07" w:rsidRDefault="00CC0FBA" w:rsidP="00C57DA4">
            <w:pPr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категории ЭС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категории РС1</w:t>
            </w: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оплата труда с начислениями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семена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удобрения и средства защиты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содержание основных средств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работы и услуги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Ст-ть ГСМ на технологические цели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Ст-ть энергоресурсов на техн.цели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прочие прямые затраты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 xml:space="preserve">Затраты по организации производства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Реализовано, тонн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Себе-стои-мость всего, млн. тыс.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Выруч-ка всего, тыс.руб</w:t>
            </w:r>
          </w:p>
        </w:tc>
      </w:tr>
      <w:tr w:rsidR="00CC0FBA" w:rsidRPr="00DD1AC7" w:rsidTr="00C57DA4"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А</w:t>
            </w:r>
          </w:p>
        </w:tc>
        <w:tc>
          <w:tcPr>
            <w:tcW w:w="540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Б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5</w:t>
            </w:r>
          </w:p>
        </w:tc>
        <w:tc>
          <w:tcPr>
            <w:tcW w:w="85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9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10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11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12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13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14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15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16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17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18</w:t>
            </w: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E17834" w:rsidRDefault="00CC0FBA" w:rsidP="00C57DA4">
            <w:pPr>
              <w:ind w:firstLine="29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Люпин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399" w:name="f23r32"/>
            <w:bookmarkEnd w:id="2399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E17834" w:rsidRDefault="00CC0FBA" w:rsidP="00C57DA4">
            <w:pPr>
              <w:ind w:firstLine="29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Вика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0" w:name="f23r33"/>
            <w:bookmarkEnd w:id="2400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E17834" w:rsidRDefault="00CC0FBA" w:rsidP="00C57DA4">
            <w:pPr>
              <w:ind w:firstLine="29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Соя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1" w:name="f23r34"/>
            <w:bookmarkEnd w:id="2401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Картофель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2" w:name="f23r40"/>
            <w:bookmarkEnd w:id="2402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  <w:lang w:val="en-US"/>
              </w:rPr>
            </w:pPr>
            <w:r w:rsidRPr="00A75E8A">
              <w:rPr>
                <w:b/>
                <w:sz w:val="18"/>
                <w:szCs w:val="18"/>
              </w:rPr>
              <w:t>Лен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3" w:name="f23r50"/>
            <w:bookmarkEnd w:id="2403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  <w:lang w:val="en-US"/>
              </w:rPr>
            </w:pPr>
            <w:r w:rsidRPr="00A75E8A">
              <w:rPr>
                <w:b/>
                <w:sz w:val="18"/>
                <w:szCs w:val="18"/>
              </w:rPr>
              <w:t>Рапс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404" w:name="f23r60"/>
            <w:bookmarkEnd w:id="2404"/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Сурепица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5" w:name="f23r70"/>
            <w:bookmarkEnd w:id="2405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Редька масличная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6" w:name="f23r80"/>
            <w:bookmarkEnd w:id="2406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Горцица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7" w:name="f23r90"/>
            <w:bookmarkEnd w:id="2407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Сераделла посевная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8" w:name="f23r100"/>
            <w:bookmarkEnd w:id="2408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Фацелия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09" w:name="f23r110"/>
            <w:bookmarkEnd w:id="2409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A75E8A" w:rsidRDefault="00CC0FBA" w:rsidP="00C57DA4">
            <w:pPr>
              <w:rPr>
                <w:b/>
                <w:sz w:val="18"/>
                <w:szCs w:val="18"/>
              </w:rPr>
            </w:pPr>
            <w:r w:rsidRPr="00A75E8A">
              <w:rPr>
                <w:b/>
                <w:sz w:val="18"/>
                <w:szCs w:val="18"/>
              </w:rPr>
              <w:t>Многолетние травы - всего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410" w:name="f23r120"/>
            <w:bookmarkEnd w:id="2410"/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по видам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клевер луговой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1" w:name="f23r121"/>
            <w:bookmarkEnd w:id="2411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клевер ползучий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122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2" w:name="f23r122"/>
            <w:bookmarkEnd w:id="2412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клевер гибридный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123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3" w:name="f23r123"/>
            <w:bookmarkEnd w:id="2413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галега восточная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124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4" w:name="f23r124"/>
            <w:bookmarkEnd w:id="2414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люцерна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125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5" w:name="f23r125"/>
            <w:bookmarkEnd w:id="2415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лядвенец рогатый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126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6" w:name="f23r126"/>
            <w:bookmarkEnd w:id="2416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донник белый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127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7" w:name="f23r127"/>
            <w:bookmarkEnd w:id="2417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бекмания обыкновенная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128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8" w:name="f23r128"/>
            <w:bookmarkEnd w:id="2418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2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left="1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двукисточник тростниковый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D96847" w:rsidRDefault="00CC0FBA" w:rsidP="00C57DA4">
            <w:pPr>
              <w:jc w:val="center"/>
              <w:rPr>
                <w:sz w:val="16"/>
                <w:szCs w:val="16"/>
              </w:rPr>
            </w:pPr>
            <w:r w:rsidRPr="00D96847">
              <w:rPr>
                <w:sz w:val="16"/>
                <w:szCs w:val="16"/>
              </w:rPr>
              <w:t>129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19" w:name="f23r129"/>
            <w:bookmarkEnd w:id="2419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C0FBA" w:rsidRPr="00B75DE2" w:rsidRDefault="00CC0FBA" w:rsidP="00CC0FBA">
      <w:pPr>
        <w:jc w:val="right"/>
        <w:rPr>
          <w:b/>
          <w:sz w:val="20"/>
          <w:szCs w:val="20"/>
          <w:u w:val="single"/>
        </w:rPr>
      </w:pPr>
      <w:r>
        <w:br w:type="page"/>
      </w:r>
      <w:r w:rsidRPr="00B75DE2">
        <w:rPr>
          <w:b/>
          <w:sz w:val="20"/>
          <w:szCs w:val="20"/>
          <w:u w:val="single"/>
        </w:rPr>
        <w:t>Форма №23 лист 3</w:t>
      </w: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540"/>
        <w:gridCol w:w="765"/>
        <w:gridCol w:w="765"/>
        <w:gridCol w:w="765"/>
        <w:gridCol w:w="765"/>
        <w:gridCol w:w="765"/>
        <w:gridCol w:w="85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CC0FBA" w:rsidRPr="00DD1AC7" w:rsidTr="00C57DA4">
        <w:trPr>
          <w:trHeight w:val="187"/>
        </w:trPr>
        <w:tc>
          <w:tcPr>
            <w:tcW w:w="1620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Наименование культур</w:t>
            </w:r>
          </w:p>
        </w:tc>
        <w:tc>
          <w:tcPr>
            <w:tcW w:w="540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Код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Уборочная пло-щадь, га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Сбор продукции: всего тонн</w:t>
            </w:r>
          </w:p>
        </w:tc>
        <w:tc>
          <w:tcPr>
            <w:tcW w:w="765" w:type="dxa"/>
            <w:vMerge w:val="restart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 т.ч. семян, тонн.</w:t>
            </w:r>
          </w:p>
        </w:tc>
        <w:tc>
          <w:tcPr>
            <w:tcW w:w="1530" w:type="dxa"/>
            <w:gridSpan w:val="2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из них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Себестоимость семян – всего, тыс.руб.</w:t>
            </w:r>
          </w:p>
        </w:tc>
        <w:tc>
          <w:tcPr>
            <w:tcW w:w="6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 том числе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Реализация семян</w:t>
            </w:r>
          </w:p>
        </w:tc>
      </w:tr>
      <w:tr w:rsidR="00CC0FBA" w:rsidRPr="00DD1AC7" w:rsidTr="00DD0F07">
        <w:trPr>
          <w:trHeight w:val="989"/>
        </w:trPr>
        <w:tc>
          <w:tcPr>
            <w:tcW w:w="1620" w:type="dxa"/>
            <w:vMerge/>
          </w:tcPr>
          <w:p w:rsidR="00CC0FBA" w:rsidRPr="00DD0F07" w:rsidRDefault="00CC0FBA" w:rsidP="00C57DA4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/>
            <w:vAlign w:val="center"/>
          </w:tcPr>
          <w:p w:rsidR="00CC0FBA" w:rsidRPr="00DD0F07" w:rsidRDefault="00CC0FBA" w:rsidP="00C57DA4">
            <w:pPr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категории ЭС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категории РС1</w:t>
            </w: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оплата труда с начислениями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семена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удобрения и средства защиты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содержание основных средств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работы и услуги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Ст-ть ГСМ на технологические цели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Ст-ть энергоресурсов на техн.цели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прочие прямые затраты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 xml:space="preserve">Затраты по организации производства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Реализовано, тонн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Себе-стои-мость всего, тыс. руб.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Выруч-ка всего, тыс.руб</w:t>
            </w:r>
          </w:p>
        </w:tc>
      </w:tr>
      <w:tr w:rsidR="00CC0FBA" w:rsidRPr="00DD1AC7" w:rsidTr="00C57DA4"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А</w:t>
            </w:r>
          </w:p>
        </w:tc>
        <w:tc>
          <w:tcPr>
            <w:tcW w:w="540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Б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3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4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5</w:t>
            </w:r>
          </w:p>
        </w:tc>
        <w:tc>
          <w:tcPr>
            <w:tcW w:w="85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9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10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11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12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13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14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15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16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17</w:t>
            </w:r>
          </w:p>
        </w:tc>
        <w:tc>
          <w:tcPr>
            <w:tcW w:w="765" w:type="dxa"/>
            <w:vAlign w:val="center"/>
          </w:tcPr>
          <w:p w:rsidR="00CC0FBA" w:rsidRPr="00DD0F07" w:rsidRDefault="00CC0FBA" w:rsidP="00C57DA4">
            <w:pPr>
              <w:jc w:val="center"/>
              <w:rPr>
                <w:sz w:val="14"/>
                <w:szCs w:val="14"/>
              </w:rPr>
            </w:pPr>
            <w:r w:rsidRPr="00DD0F07">
              <w:rPr>
                <w:sz w:val="14"/>
                <w:szCs w:val="14"/>
              </w:rPr>
              <w:t>18</w:t>
            </w:r>
          </w:p>
        </w:tc>
      </w:tr>
      <w:tr w:rsidR="00CC0FBA" w:rsidRPr="00DD1AC7" w:rsidTr="00C57DA4">
        <w:trPr>
          <w:trHeight w:val="454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C0FBA" w:rsidRPr="006803C6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ежа сборная</w:t>
            </w:r>
          </w:p>
        </w:tc>
        <w:tc>
          <w:tcPr>
            <w:tcW w:w="540" w:type="dxa"/>
            <w:vAlign w:val="center"/>
          </w:tcPr>
          <w:p w:rsidR="00CC0FBA" w:rsidRPr="00DD1AC7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420" w:name="f23r130"/>
            <w:bookmarkEnd w:id="2420"/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кострец безостый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1" w:name="f23r131"/>
            <w:bookmarkEnd w:id="2421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лисохвост луговой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2" w:name="f23r132"/>
            <w:bookmarkEnd w:id="2422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мятлик луговой и болотный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3" w:name="f23r133"/>
            <w:bookmarkEnd w:id="2423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F56681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овсяница красная овечья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F56681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4" w:name="f23r134"/>
            <w:bookmarkEnd w:id="2424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овсяница луговая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5" w:name="f23r135"/>
            <w:bookmarkEnd w:id="2425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овсяница тростниковая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Default="00CC0FBA" w:rsidP="00C57D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426" w:name="f23r136"/>
            <w:bookmarkEnd w:id="2426"/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полевица гигантская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6803C6" w:rsidRDefault="00CC0FBA" w:rsidP="00C57DA4">
            <w:pPr>
              <w:jc w:val="center"/>
              <w:rPr>
                <w:sz w:val="16"/>
                <w:szCs w:val="16"/>
              </w:rPr>
            </w:pPr>
            <w:r w:rsidRPr="006803C6">
              <w:rPr>
                <w:sz w:val="16"/>
                <w:szCs w:val="16"/>
              </w:rPr>
              <w:t>137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7" w:name="f23r137"/>
            <w:bookmarkEnd w:id="2427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райграс однолетний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6803C6" w:rsidRDefault="00CC0FBA" w:rsidP="00C57DA4">
            <w:pPr>
              <w:jc w:val="center"/>
              <w:rPr>
                <w:sz w:val="16"/>
                <w:szCs w:val="16"/>
              </w:rPr>
            </w:pPr>
            <w:r w:rsidRPr="006803C6">
              <w:rPr>
                <w:sz w:val="16"/>
                <w:szCs w:val="16"/>
              </w:rPr>
              <w:t>138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8" w:name="f23r138"/>
            <w:bookmarkEnd w:id="2428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райграс пастбищный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6803C6" w:rsidRDefault="00CC0FBA" w:rsidP="00C57DA4">
            <w:pPr>
              <w:jc w:val="center"/>
              <w:rPr>
                <w:sz w:val="16"/>
                <w:szCs w:val="16"/>
              </w:rPr>
            </w:pPr>
            <w:r w:rsidRPr="006803C6">
              <w:rPr>
                <w:sz w:val="16"/>
                <w:szCs w:val="16"/>
              </w:rPr>
              <w:t>139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29" w:name="f23r139"/>
            <w:bookmarkEnd w:id="2429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райграс высокий, многоукосный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6803C6" w:rsidRDefault="00CC0FBA" w:rsidP="00C57DA4">
            <w:pPr>
              <w:jc w:val="center"/>
              <w:rPr>
                <w:sz w:val="16"/>
                <w:szCs w:val="16"/>
              </w:rPr>
            </w:pPr>
            <w:r w:rsidRPr="006803C6">
              <w:rPr>
                <w:sz w:val="16"/>
                <w:szCs w:val="16"/>
              </w:rPr>
              <w:t>140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  <w:bookmarkStart w:id="2430" w:name="f23r140"/>
            <w:bookmarkEnd w:id="2430"/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Default="00CC0FBA" w:rsidP="00C57DA4">
            <w:pPr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тимофеевка луговая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6803C6" w:rsidRDefault="00CC0FBA" w:rsidP="00C57DA4">
            <w:pPr>
              <w:jc w:val="center"/>
              <w:rPr>
                <w:sz w:val="16"/>
                <w:szCs w:val="16"/>
              </w:rPr>
            </w:pPr>
            <w:r w:rsidRPr="006803C6">
              <w:rPr>
                <w:sz w:val="16"/>
                <w:szCs w:val="16"/>
              </w:rPr>
              <w:t>141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431" w:name="f23r141"/>
            <w:bookmarkEnd w:id="2431"/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0FBA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FBA" w:rsidRPr="00D96847" w:rsidRDefault="00CC0FBA" w:rsidP="00C57DA4">
            <w:pPr>
              <w:rPr>
                <w:b/>
                <w:sz w:val="18"/>
                <w:szCs w:val="18"/>
              </w:rPr>
            </w:pPr>
            <w:r w:rsidRPr="00D9684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CC0FBA" w:rsidRPr="006803C6" w:rsidRDefault="00CC0FBA" w:rsidP="00C57DA4">
            <w:pPr>
              <w:jc w:val="center"/>
              <w:rPr>
                <w:sz w:val="16"/>
                <w:szCs w:val="16"/>
              </w:rPr>
            </w:pPr>
            <w:r w:rsidRPr="006803C6">
              <w:rPr>
                <w:sz w:val="16"/>
                <w:szCs w:val="16"/>
              </w:rPr>
              <w:t>150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bookmarkStart w:id="2432" w:name="f23r150"/>
            <w:bookmarkEnd w:id="2432"/>
            <w:r>
              <w:rPr>
                <w:b/>
                <w:sz w:val="16"/>
                <w:szCs w:val="16"/>
              </w:rPr>
              <w:t>154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85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239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65" w:type="dxa"/>
            <w:vAlign w:val="center"/>
          </w:tcPr>
          <w:p w:rsidR="00CC0FBA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CC0FBA" w:rsidRPr="003653F8" w:rsidRDefault="00CC0FBA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90554" w:rsidRPr="00FE774D" w:rsidTr="00C57DA4">
        <w:trPr>
          <w:trHeight w:val="4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D96847" w:rsidRDefault="00790554" w:rsidP="00C57DA4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790554" w:rsidRPr="006803C6" w:rsidRDefault="00790554" w:rsidP="00C57D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90554" w:rsidRPr="003653F8" w:rsidRDefault="00790554" w:rsidP="005C1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C0FBA" w:rsidRDefault="00CC0FBA" w:rsidP="00CC0FBA"/>
    <w:p w:rsidR="00CC0FBA" w:rsidRDefault="00CC0FBA" w:rsidP="00CC0FBA">
      <w:pPr>
        <w:rPr>
          <w:bCs/>
          <w:sz w:val="18"/>
          <w:szCs w:val="18"/>
        </w:rPr>
      </w:pPr>
      <w:r w:rsidRPr="00CC3BF9">
        <w:rPr>
          <w:sz w:val="18"/>
          <w:szCs w:val="18"/>
        </w:rPr>
        <w:t>Руководитель</w:t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  <w:t xml:space="preserve"> Главный бухгалтер</w:t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bCs/>
          <w:sz w:val="18"/>
          <w:szCs w:val="18"/>
        </w:rPr>
        <w:t>Главный агроном</w:t>
      </w:r>
      <w:bookmarkEnd w:id="2387"/>
    </w:p>
    <w:p w:rsidR="00CC0FBA" w:rsidRPr="00E24908" w:rsidRDefault="00CC0FBA" w:rsidP="00CC0FBA"/>
    <w:p w:rsidR="000A64C3" w:rsidRPr="000A64C3" w:rsidRDefault="00CC0FBA" w:rsidP="00CA5B14">
      <w:pPr>
        <w:ind w:left="11057"/>
        <w:jc w:val="center"/>
        <w:rPr>
          <w:sz w:val="16"/>
          <w:szCs w:val="16"/>
        </w:rPr>
      </w:pPr>
      <w:r>
        <w:rPr>
          <w:bCs/>
          <w:sz w:val="18"/>
          <w:szCs w:val="18"/>
        </w:rPr>
        <w:br w:type="page"/>
      </w:r>
      <w:r w:rsidR="000352ED">
        <w:rPr>
          <w:bCs/>
          <w:sz w:val="18"/>
          <w:szCs w:val="18"/>
        </w:rPr>
        <w:br w:type="page"/>
      </w:r>
      <w:bookmarkStart w:id="2433" w:name="f23K"/>
      <w:r w:rsidR="000A64C3" w:rsidRPr="000A64C3">
        <w:rPr>
          <w:sz w:val="16"/>
          <w:szCs w:val="16"/>
        </w:rPr>
        <w:t xml:space="preserve">Утверждена  Минсельхозпродом Республики Беларусь для отчёта за </w:t>
      </w:r>
      <w:r w:rsidR="002B5EA3">
        <w:rPr>
          <w:sz w:val="16"/>
          <w:szCs w:val="16"/>
        </w:rPr>
        <w:t>202</w:t>
      </w:r>
      <w:r w:rsidR="005E2E25">
        <w:rPr>
          <w:sz w:val="16"/>
          <w:szCs w:val="16"/>
        </w:rPr>
        <w:t>5</w:t>
      </w:r>
      <w:r w:rsidR="00CA5B14" w:rsidRPr="00CA5B14">
        <w:rPr>
          <w:sz w:val="16"/>
          <w:szCs w:val="16"/>
        </w:rPr>
        <w:t xml:space="preserve"> </w:t>
      </w:r>
      <w:r w:rsidR="000A64C3" w:rsidRPr="000A64C3">
        <w:rPr>
          <w:sz w:val="16"/>
          <w:szCs w:val="16"/>
        </w:rPr>
        <w:t>год</w:t>
      </w:r>
    </w:p>
    <w:p w:rsidR="000352ED" w:rsidRPr="00A834B5" w:rsidRDefault="000352ED" w:rsidP="000352ED">
      <w:pPr>
        <w:pStyle w:val="1"/>
        <w:jc w:val="center"/>
        <w:rPr>
          <w:sz w:val="24"/>
          <w:szCs w:val="24"/>
        </w:rPr>
      </w:pPr>
      <w:r w:rsidRPr="00A834B5">
        <w:rPr>
          <w:sz w:val="24"/>
          <w:szCs w:val="24"/>
        </w:rPr>
        <w:t>Отчет по производству семян кукурузы</w:t>
      </w:r>
    </w:p>
    <w:p w:rsidR="000352ED" w:rsidRPr="00F56681" w:rsidRDefault="000E668F" w:rsidP="000352ED">
      <w:pPr>
        <w:jc w:val="center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8426450</wp:posOffset>
                </wp:positionH>
                <wp:positionV relativeFrom="paragraph">
                  <wp:posOffset>97790</wp:posOffset>
                </wp:positionV>
                <wp:extent cx="1485900" cy="45720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32B42" w:rsidRPr="00CC3BF9" w:rsidRDefault="00D32B42" w:rsidP="000352E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3" type="#_x0000_t202" style="position:absolute;left:0;text-align:left;margin-left:663.5pt;margin-top:7.7pt;width:117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" stroked="f">
                <v:textbox>
                  <w:txbxContent>
                    <w:p w:rsidR="00D32B42" w:rsidRPr="00CC3BF9" w:rsidRDefault="00D32B42" w:rsidP="000352E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52ED" w:rsidRPr="00F56681">
        <w:rPr>
          <w:sz w:val="18"/>
        </w:rPr>
        <w:t>(заполняют</w:t>
      </w:r>
      <w:r w:rsidR="00965094">
        <w:rPr>
          <w:sz w:val="18"/>
        </w:rPr>
        <w:t xml:space="preserve"> сельскохозяйственные </w:t>
      </w:r>
      <w:r w:rsidR="000352ED" w:rsidRPr="00F56681">
        <w:rPr>
          <w:sz w:val="18"/>
        </w:rPr>
        <w:t xml:space="preserve"> организации, </w:t>
      </w:r>
      <w:r w:rsidR="00965094">
        <w:rPr>
          <w:sz w:val="18"/>
        </w:rPr>
        <w:t xml:space="preserve">выращивающие кукурузу на </w:t>
      </w:r>
      <w:r w:rsidR="000352ED" w:rsidRPr="00F56681">
        <w:rPr>
          <w:sz w:val="18"/>
        </w:rPr>
        <w:t xml:space="preserve"> семен</w:t>
      </w:r>
      <w:r w:rsidR="00965094">
        <w:rPr>
          <w:sz w:val="18"/>
        </w:rPr>
        <w:t>ные цели</w:t>
      </w:r>
      <w:r w:rsidR="000352ED" w:rsidRPr="00F56681">
        <w:rPr>
          <w:sz w:val="18"/>
        </w:rPr>
        <w:t>)</w:t>
      </w:r>
    </w:p>
    <w:p w:rsidR="000352ED" w:rsidRDefault="000E668F" w:rsidP="000352ED">
      <w:pPr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7086600</wp:posOffset>
                </wp:positionH>
                <wp:positionV relativeFrom="paragraph">
                  <wp:posOffset>80645</wp:posOffset>
                </wp:positionV>
                <wp:extent cx="2514600" cy="44132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32B42" w:rsidRPr="00B75DE2" w:rsidRDefault="00D32B42" w:rsidP="000352ED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75DE2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Форма №23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K</w:t>
                            </w:r>
                            <w:r w:rsidRPr="00B75DE2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-АПК лист 1</w:t>
                            </w:r>
                          </w:p>
                          <w:p w:rsidR="00D32B42" w:rsidRDefault="00D32B42" w:rsidP="000352ED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34" type="#_x0000_t202" style="position:absolute;left:0;text-align:left;margin-left:558pt;margin-top:6.35pt;width:198pt;height:3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" stroked="f">
                <v:textbox>
                  <w:txbxContent>
                    <w:p w:rsidR="00D32B42" w:rsidRPr="00B75DE2" w:rsidRDefault="00D32B42" w:rsidP="000352ED">
                      <w:pPr>
                        <w:jc w:val="right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75DE2">
                        <w:rPr>
                          <w:b/>
                          <w:sz w:val="20"/>
                          <w:szCs w:val="20"/>
                          <w:u w:val="single"/>
                        </w:rPr>
                        <w:t>Форма №23</w:t>
                      </w:r>
                      <w:r>
                        <w:rPr>
                          <w:b/>
                          <w:sz w:val="20"/>
                          <w:szCs w:val="20"/>
                          <w:u w:val="single"/>
                          <w:lang w:val="en-US"/>
                        </w:rPr>
                        <w:t>K</w:t>
                      </w:r>
                      <w:r w:rsidRPr="00B75DE2">
                        <w:rPr>
                          <w:b/>
                          <w:sz w:val="20"/>
                          <w:szCs w:val="20"/>
                          <w:u w:val="single"/>
                        </w:rPr>
                        <w:t>-АПК лист 1</w:t>
                      </w:r>
                    </w:p>
                    <w:p w:rsidR="00D32B42" w:rsidRDefault="00D32B42" w:rsidP="000352ED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0352ED">
        <w:rPr>
          <w:b/>
          <w:sz w:val="18"/>
        </w:rPr>
        <w:t>н</w:t>
      </w:r>
      <w:r w:rsidR="000352ED" w:rsidRPr="00B65E01">
        <w:rPr>
          <w:b/>
          <w:sz w:val="18"/>
        </w:rPr>
        <w:t>а 1 января 20</w:t>
      </w:r>
      <w:r w:rsidR="00770A3E">
        <w:rPr>
          <w:b/>
          <w:sz w:val="18"/>
        </w:rPr>
        <w:t>2</w:t>
      </w:r>
      <w:r w:rsidR="005E2E25">
        <w:rPr>
          <w:b/>
          <w:sz w:val="18"/>
        </w:rPr>
        <w:t>6</w:t>
      </w:r>
      <w:r w:rsidR="00BC0F94">
        <w:rPr>
          <w:b/>
          <w:sz w:val="18"/>
        </w:rPr>
        <w:t xml:space="preserve"> </w:t>
      </w:r>
      <w:r w:rsidR="000352ED" w:rsidRPr="00B65E01">
        <w:rPr>
          <w:b/>
          <w:sz w:val="18"/>
        </w:rPr>
        <w:t>г.</w:t>
      </w:r>
    </w:p>
    <w:p w:rsidR="000352ED" w:rsidRPr="00CC3BF9" w:rsidRDefault="000352ED" w:rsidP="000352ED">
      <w:pPr>
        <w:pStyle w:val="20"/>
        <w:tabs>
          <w:tab w:val="clear" w:pos="720"/>
        </w:tabs>
        <w:ind w:left="0" w:firstLine="0"/>
        <w:rPr>
          <w:sz w:val="18"/>
          <w:szCs w:val="18"/>
        </w:rPr>
      </w:pPr>
      <w:r w:rsidRPr="00CC3BF9">
        <w:rPr>
          <w:b w:val="0"/>
          <w:sz w:val="18"/>
          <w:szCs w:val="18"/>
        </w:rPr>
        <w:t>Предприятие (объединение)_________________________________________________________________________ по ОКПО</w:t>
      </w:r>
    </w:p>
    <w:p w:rsidR="000352ED" w:rsidRPr="00CC3BF9" w:rsidRDefault="000352ED" w:rsidP="000352ED">
      <w:pPr>
        <w:rPr>
          <w:sz w:val="18"/>
          <w:szCs w:val="18"/>
        </w:rPr>
      </w:pPr>
      <w:r w:rsidRPr="00CC3BF9">
        <w:rPr>
          <w:sz w:val="18"/>
          <w:szCs w:val="18"/>
        </w:rPr>
        <w:t xml:space="preserve">Отрасль (вид деятельности)_________________________________________________________________________  </w:t>
      </w:r>
      <w:r w:rsidR="00545ED9">
        <w:rPr>
          <w:sz w:val="18"/>
          <w:szCs w:val="18"/>
        </w:rPr>
        <w:t>по ОК</w:t>
      </w:r>
      <w:r w:rsidR="00C95991">
        <w:rPr>
          <w:sz w:val="18"/>
          <w:szCs w:val="18"/>
        </w:rPr>
        <w:t>ЭД</w:t>
      </w:r>
    </w:p>
    <w:p w:rsidR="000352ED" w:rsidRPr="00CC3BF9" w:rsidRDefault="000352ED" w:rsidP="000352ED">
      <w:pPr>
        <w:rPr>
          <w:sz w:val="18"/>
          <w:szCs w:val="18"/>
        </w:rPr>
      </w:pPr>
      <w:r w:rsidRPr="00CC3BF9">
        <w:rPr>
          <w:sz w:val="18"/>
          <w:szCs w:val="18"/>
        </w:rPr>
        <w:t>Орган хозяйственного управления____________________________________________________________________ по ОКПО</w:t>
      </w:r>
    </w:p>
    <w:tbl>
      <w:tblPr>
        <w:tblpPr w:leftFromText="180" w:rightFromText="180" w:vertAnchor="text" w:horzAnchor="page" w:tblpX="3367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0"/>
      </w:tblGrid>
      <w:tr w:rsidR="000352ED" w:rsidRPr="00541F44">
        <w:trPr>
          <w:trHeight w:val="27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0352ED" w:rsidRPr="006368CA" w:rsidRDefault="000352ED" w:rsidP="008B2FE4">
            <w:pPr>
              <w:jc w:val="right"/>
              <w:rPr>
                <w:b/>
                <w:sz w:val="18"/>
                <w:szCs w:val="18"/>
              </w:rPr>
            </w:pPr>
            <w:bookmarkStart w:id="2434" w:name="f23Kr10c1"/>
            <w:bookmarkEnd w:id="2434"/>
          </w:p>
        </w:tc>
      </w:tr>
    </w:tbl>
    <w:p w:rsidR="000352ED" w:rsidRDefault="000352ED" w:rsidP="000352ED">
      <w:pPr>
        <w:rPr>
          <w:sz w:val="18"/>
          <w:szCs w:val="18"/>
        </w:rPr>
      </w:pPr>
      <w:r w:rsidRPr="00CC3BF9">
        <w:rPr>
          <w:sz w:val="18"/>
          <w:szCs w:val="18"/>
        </w:rPr>
        <w:t>Количество хозяйств (</w:t>
      </w:r>
      <w:r w:rsidR="00CE5CD5">
        <w:rPr>
          <w:sz w:val="18"/>
          <w:szCs w:val="18"/>
          <w:lang w:val="en-US"/>
        </w:rPr>
        <w:t>1</w:t>
      </w:r>
      <w:r w:rsidRPr="00CC3BF9">
        <w:rPr>
          <w:sz w:val="18"/>
          <w:szCs w:val="18"/>
        </w:rPr>
        <w:t>0)</w:t>
      </w:r>
    </w:p>
    <w:p w:rsidR="00B56934" w:rsidRPr="006368CA" w:rsidRDefault="00B56934" w:rsidP="000352ED">
      <w:pPr>
        <w:rPr>
          <w:b/>
          <w:sz w:val="16"/>
          <w:szCs w:val="16"/>
        </w:rPr>
      </w:pPr>
    </w:p>
    <w:tbl>
      <w:tblPr>
        <w:tblW w:w="16291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00"/>
        <w:gridCol w:w="1003"/>
        <w:gridCol w:w="992"/>
        <w:gridCol w:w="851"/>
        <w:gridCol w:w="702"/>
        <w:gridCol w:w="703"/>
        <w:gridCol w:w="703"/>
        <w:gridCol w:w="703"/>
        <w:gridCol w:w="703"/>
        <w:gridCol w:w="703"/>
        <w:gridCol w:w="703"/>
        <w:gridCol w:w="703"/>
        <w:gridCol w:w="897"/>
        <w:gridCol w:w="703"/>
        <w:gridCol w:w="857"/>
        <w:gridCol w:w="703"/>
        <w:gridCol w:w="623"/>
        <w:gridCol w:w="720"/>
        <w:gridCol w:w="789"/>
        <w:gridCol w:w="850"/>
      </w:tblGrid>
      <w:tr w:rsidR="00C069C7" w:rsidRPr="00DD1AC7" w:rsidTr="00E54C04">
        <w:trPr>
          <w:trHeight w:val="241"/>
        </w:trPr>
        <w:tc>
          <w:tcPr>
            <w:tcW w:w="1080" w:type="dxa"/>
            <w:vMerge w:val="restart"/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 w:rsidR="00FD687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ние культуры</w:t>
            </w:r>
          </w:p>
        </w:tc>
        <w:tc>
          <w:tcPr>
            <w:tcW w:w="600" w:type="dxa"/>
            <w:vMerge w:val="restart"/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Код</w:t>
            </w:r>
          </w:p>
        </w:tc>
        <w:tc>
          <w:tcPr>
            <w:tcW w:w="1003" w:type="dxa"/>
            <w:vMerge w:val="restart"/>
            <w:vAlign w:val="center"/>
          </w:tcPr>
          <w:p w:rsidR="00FD687E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Уборочная</w:t>
            </w:r>
          </w:p>
          <w:p w:rsidR="00FD687E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DD1AC7">
              <w:rPr>
                <w:sz w:val="16"/>
                <w:szCs w:val="16"/>
              </w:rPr>
              <w:t>площадь,</w:t>
            </w:r>
          </w:p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 xml:space="preserve"> га</w:t>
            </w:r>
          </w:p>
        </w:tc>
        <w:tc>
          <w:tcPr>
            <w:tcW w:w="10626" w:type="dxa"/>
            <w:gridSpan w:val="14"/>
            <w:tcBorders>
              <w:right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выращивание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початков</w:t>
            </w:r>
          </w:p>
        </w:tc>
      </w:tr>
      <w:tr w:rsidR="00E54C04" w:rsidRPr="00DD1AC7" w:rsidTr="00E54C04">
        <w:trPr>
          <w:trHeight w:val="270"/>
        </w:trPr>
        <w:tc>
          <w:tcPr>
            <w:tcW w:w="1080" w:type="dxa"/>
            <w:vMerge/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vMerge/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</w:t>
            </w:r>
          </w:p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r w:rsidRPr="0096509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965094">
              <w:rPr>
                <w:sz w:val="16"/>
                <w:szCs w:val="16"/>
              </w:rPr>
              <w:t>.</w:t>
            </w:r>
          </w:p>
        </w:tc>
        <w:tc>
          <w:tcPr>
            <w:tcW w:w="5771" w:type="dxa"/>
            <w:gridSpan w:val="8"/>
            <w:vMerge w:val="restart"/>
            <w:tcBorders>
              <w:right w:val="single" w:sz="4" w:space="0" w:color="auto"/>
            </w:tcBorders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70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 производству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0907C3" w:rsidRDefault="00E54C04" w:rsidP="00227984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Валовый сбор початков (за ч</w:t>
            </w:r>
            <w:r w:rsidRPr="008F57A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вес)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0907C3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Урожайность с 1 га,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Default="00E54C04" w:rsidP="00E54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Себестоимость </w:t>
            </w:r>
          </w:p>
        </w:tc>
        <w:tc>
          <w:tcPr>
            <w:tcW w:w="13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тонн</w:t>
            </w: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Себестоимость ,всего </w:t>
            </w:r>
          </w:p>
          <w:p w:rsidR="00E54C04" w:rsidRPr="00227984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r w:rsidRPr="0022798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227984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22798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Выручка, всего тыс</w:t>
            </w:r>
            <w:r w:rsidRPr="0022798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227984">
              <w:rPr>
                <w:sz w:val="16"/>
                <w:szCs w:val="16"/>
              </w:rPr>
              <w:t>.</w:t>
            </w:r>
          </w:p>
        </w:tc>
      </w:tr>
      <w:tr w:rsidR="00E54C04" w:rsidRPr="00DD1AC7" w:rsidTr="00E54C04">
        <w:trPr>
          <w:trHeight w:val="210"/>
        </w:trPr>
        <w:tc>
          <w:tcPr>
            <w:tcW w:w="1080" w:type="dxa"/>
            <w:vMerge/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vMerge/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1" w:type="dxa"/>
            <w:gridSpan w:val="8"/>
            <w:vMerge/>
            <w:tcBorders>
              <w:right w:val="single" w:sz="4" w:space="0" w:color="auto"/>
            </w:tcBorders>
            <w:vAlign w:val="center"/>
          </w:tcPr>
          <w:p w:rsidR="00E54C04" w:rsidRPr="00D977D8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4F499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22798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всего, тыс. руб.</w:t>
            </w:r>
          </w:p>
        </w:tc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Единицы продукции, руб</w:t>
            </w:r>
            <w:r w:rsidRPr="000907C3">
              <w:rPr>
                <w:sz w:val="16"/>
                <w:szCs w:val="16"/>
              </w:rPr>
              <w:t>.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физическом весе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зачетном весе</w:t>
            </w: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</w:tr>
      <w:tr w:rsidR="00E54C04" w:rsidRPr="00DD1AC7" w:rsidTr="00DD0F07">
        <w:trPr>
          <w:cantSplit/>
          <w:trHeight w:val="1292"/>
        </w:trPr>
        <w:tc>
          <w:tcPr>
            <w:tcW w:w="1080" w:type="dxa"/>
            <w:vMerge/>
          </w:tcPr>
          <w:p w:rsidR="00E54C04" w:rsidRPr="00DD1AC7" w:rsidRDefault="00E54C04" w:rsidP="008B2FE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</w:tcPr>
          <w:p w:rsidR="00E54C04" w:rsidRPr="00DD1AC7" w:rsidRDefault="00E54C04" w:rsidP="008B2FE4">
            <w:pPr>
              <w:rPr>
                <w:sz w:val="16"/>
                <w:szCs w:val="16"/>
              </w:rPr>
            </w:pPr>
          </w:p>
        </w:tc>
        <w:tc>
          <w:tcPr>
            <w:tcW w:w="1003" w:type="dxa"/>
            <w:vMerge/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труда с начислениям </w:t>
            </w:r>
          </w:p>
        </w:tc>
        <w:tc>
          <w:tcPr>
            <w:tcW w:w="702" w:type="dxa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семена</w:t>
            </w:r>
          </w:p>
        </w:tc>
        <w:tc>
          <w:tcPr>
            <w:tcW w:w="703" w:type="dxa"/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удобрения и средства защиты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основных средств </w:t>
            </w:r>
          </w:p>
        </w:tc>
        <w:tc>
          <w:tcPr>
            <w:tcW w:w="703" w:type="dxa"/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 и услуги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ГСМ на технологические цели 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C069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э/эн-и, газа на технолог</w:t>
            </w:r>
            <w:r w:rsidRPr="00C175B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цели</w:t>
            </w:r>
          </w:p>
        </w:tc>
        <w:tc>
          <w:tcPr>
            <w:tcW w:w="703" w:type="dxa"/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прямые затраты</w:t>
            </w:r>
          </w:p>
        </w:tc>
        <w:tc>
          <w:tcPr>
            <w:tcW w:w="70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069C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8B2FE4">
            <w:pPr>
              <w:jc w:val="center"/>
              <w:rPr>
                <w:sz w:val="16"/>
                <w:szCs w:val="16"/>
              </w:rPr>
            </w:pPr>
          </w:p>
        </w:tc>
      </w:tr>
      <w:tr w:rsidR="00C069C7" w:rsidTr="00E54C04"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А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Б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4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5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AD0BB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D0BB7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AD0BB7" w:rsidRPr="00227984" w:rsidRDefault="000907C3" w:rsidP="008B2FE4">
            <w:pPr>
              <w:jc w:val="center"/>
              <w:rPr>
                <w:sz w:val="16"/>
                <w:szCs w:val="16"/>
              </w:rPr>
            </w:pPr>
            <w:r w:rsidRPr="00227984">
              <w:rPr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33CF9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33CF9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D0BB7" w:rsidRPr="00DD1AC7" w:rsidRDefault="00A33CF9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</w:tr>
      <w:tr w:rsidR="00C24B4A" w:rsidTr="00C24B4A">
        <w:trPr>
          <w:trHeight w:val="7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4A" w:rsidRPr="00C24B4A" w:rsidRDefault="00C24B4A" w:rsidP="000B151A">
            <w:pPr>
              <w:rPr>
                <w:sz w:val="16"/>
                <w:szCs w:val="16"/>
              </w:rPr>
            </w:pPr>
            <w:r w:rsidRPr="00C24B4A">
              <w:rPr>
                <w:sz w:val="16"/>
                <w:szCs w:val="16"/>
              </w:rPr>
              <w:t>Початки кукрузы на семенные цели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4B4A" w:rsidRPr="00F56681" w:rsidRDefault="00C24B4A" w:rsidP="008B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35" w:name="f23Kr1c1"/>
            <w:bookmarkEnd w:id="2435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36" w:name="f23Kr1c2"/>
            <w:bookmarkEnd w:id="2436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37" w:name="f23Kr1c3"/>
            <w:bookmarkEnd w:id="2437"/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38" w:name="f23Kr1c4"/>
            <w:bookmarkEnd w:id="2438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39" w:name="f23Kr1c5"/>
            <w:bookmarkEnd w:id="2439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0" w:name="f23Kr1c6"/>
            <w:bookmarkEnd w:id="2440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1" w:name="f23Kr1c7"/>
            <w:bookmarkEnd w:id="2441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2" w:name="f23Kr1c8"/>
            <w:bookmarkEnd w:id="2442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3" w:name="f23Kr1c9"/>
            <w:bookmarkEnd w:id="2443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4" w:name="f23Kr1c10"/>
            <w:bookmarkEnd w:id="2444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5" w:name="f23Kr1c11"/>
            <w:bookmarkEnd w:id="2445"/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6" w:name="f23Kr1c12"/>
            <w:bookmarkEnd w:id="2446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7" w:name="f23Kr1c13"/>
            <w:bookmarkEnd w:id="2447"/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8" w:name="f23Kr1c14"/>
            <w:bookmarkEnd w:id="2448"/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49" w:name="f23Kr1c15"/>
            <w:bookmarkEnd w:id="2449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50" w:name="f23Kr1c16"/>
            <w:bookmarkEnd w:id="2450"/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51" w:name="f23Kr1c17"/>
            <w:bookmarkEnd w:id="2451"/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52" w:name="f23Kr1c18"/>
            <w:bookmarkEnd w:id="2452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24B4A" w:rsidRPr="003653F8" w:rsidRDefault="00C24B4A" w:rsidP="00C56BC3">
            <w:pPr>
              <w:jc w:val="center"/>
              <w:rPr>
                <w:b/>
                <w:sz w:val="16"/>
                <w:szCs w:val="16"/>
              </w:rPr>
            </w:pPr>
            <w:bookmarkStart w:id="2453" w:name="f23Kr1c19"/>
            <w:bookmarkEnd w:id="2453"/>
          </w:p>
        </w:tc>
      </w:tr>
    </w:tbl>
    <w:p w:rsidR="00804EC8" w:rsidRPr="00C24B4A" w:rsidRDefault="00C24B4A" w:rsidP="00D6032F">
      <w:pPr>
        <w:rPr>
          <w:bCs/>
          <w:sz w:val="18"/>
          <w:szCs w:val="18"/>
        </w:rPr>
      </w:pPr>
      <w:r w:rsidRPr="00C24B4A">
        <w:rPr>
          <w:sz w:val="18"/>
          <w:szCs w:val="18"/>
        </w:rPr>
        <w:t>Графы 1-19 заполняют только организации, осуществляющие производство и реализацию початков кукурузы на семенные цели</w:t>
      </w:r>
      <w:r w:rsidRPr="00C24B4A">
        <w:rPr>
          <w:sz w:val="18"/>
          <w:szCs w:val="18"/>
        </w:rPr>
        <w:tab/>
      </w:r>
      <w:r w:rsidR="00D6032F" w:rsidRPr="00C24B4A">
        <w:rPr>
          <w:sz w:val="18"/>
          <w:szCs w:val="18"/>
        </w:rPr>
        <w:tab/>
      </w:r>
      <w:r w:rsidR="00D6032F" w:rsidRPr="00C24B4A">
        <w:rPr>
          <w:sz w:val="18"/>
          <w:szCs w:val="18"/>
        </w:rPr>
        <w:tab/>
      </w:r>
      <w:r w:rsidR="00D6032F" w:rsidRPr="00C24B4A">
        <w:rPr>
          <w:sz w:val="18"/>
          <w:szCs w:val="18"/>
        </w:rPr>
        <w:tab/>
      </w:r>
      <w:r w:rsidR="00D6032F" w:rsidRPr="00C24B4A">
        <w:rPr>
          <w:sz w:val="18"/>
          <w:szCs w:val="18"/>
        </w:rPr>
        <w:tab/>
      </w:r>
      <w:r w:rsidR="00D6032F" w:rsidRPr="00C24B4A">
        <w:rPr>
          <w:sz w:val="18"/>
          <w:szCs w:val="18"/>
        </w:rPr>
        <w:tab/>
      </w:r>
      <w:r w:rsidR="00D6032F" w:rsidRPr="00C24B4A">
        <w:rPr>
          <w:sz w:val="18"/>
          <w:szCs w:val="18"/>
        </w:rPr>
        <w:tab/>
      </w:r>
    </w:p>
    <w:tbl>
      <w:tblPr>
        <w:tblW w:w="16200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640"/>
        <w:gridCol w:w="720"/>
        <w:gridCol w:w="720"/>
        <w:gridCol w:w="720"/>
        <w:gridCol w:w="768"/>
        <w:gridCol w:w="768"/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567"/>
        <w:gridCol w:w="600"/>
        <w:gridCol w:w="600"/>
        <w:gridCol w:w="600"/>
      </w:tblGrid>
      <w:tr w:rsidR="00E54C04" w:rsidRPr="00DD1AC7">
        <w:trPr>
          <w:trHeight w:val="238"/>
        </w:trPr>
        <w:tc>
          <w:tcPr>
            <w:tcW w:w="1040" w:type="dxa"/>
            <w:vMerge w:val="restart"/>
            <w:tcBorders>
              <w:top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культуры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Код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Направлено початков на доработку,</w:t>
            </w:r>
          </w:p>
          <w:p w:rsidR="00E54C04" w:rsidRPr="00FD687E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тонн (зач</w:t>
            </w:r>
            <w:r w:rsidRPr="00C8182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вес)</w:t>
            </w:r>
          </w:p>
        </w:tc>
        <w:tc>
          <w:tcPr>
            <w:tcW w:w="148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початков,</w:t>
            </w:r>
          </w:p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направленных на доработку,</w:t>
            </w:r>
          </w:p>
          <w:p w:rsidR="00E54C04" w:rsidRPr="00CE06A2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r w:rsidRPr="00CE06A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CE06A2">
              <w:rPr>
                <w:sz w:val="16"/>
                <w:szCs w:val="16"/>
              </w:rPr>
              <w:t>.</w:t>
            </w:r>
          </w:p>
        </w:tc>
        <w:tc>
          <w:tcPr>
            <w:tcW w:w="538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доработку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затрат на семена,(гр</w:t>
            </w:r>
            <w:r w:rsidRPr="00CE06A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22+гр</w:t>
            </w:r>
            <w:r w:rsidRPr="00CE06A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23+г</w:t>
            </w:r>
          </w:p>
          <w:p w:rsidR="00E54C04" w:rsidRPr="00DD1AC7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CE06A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24) тыс</w:t>
            </w:r>
            <w:r w:rsidRPr="00E52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4230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Получено семян, тонн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FC3DD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Себестоимость семян, всего, тыс</w:t>
            </w:r>
            <w:r w:rsidRPr="004F499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4F4994">
              <w:rPr>
                <w:sz w:val="16"/>
                <w:szCs w:val="16"/>
              </w:rPr>
              <w:t>.</w:t>
            </w:r>
          </w:p>
        </w:tc>
        <w:tc>
          <w:tcPr>
            <w:tcW w:w="390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E54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семян </w:t>
            </w:r>
          </w:p>
        </w:tc>
      </w:tr>
      <w:tr w:rsidR="00E54C04" w:rsidRPr="00DD1AC7">
        <w:trPr>
          <w:trHeight w:val="435"/>
        </w:trPr>
        <w:tc>
          <w:tcPr>
            <w:tcW w:w="1040" w:type="dxa"/>
            <w:vMerge/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vMerge/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</w:t>
            </w:r>
          </w:p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r w:rsidRPr="0096509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96509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612" w:type="dxa"/>
            <w:gridSpan w:val="6"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54C04" w:rsidRDefault="00E54C04" w:rsidP="004230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тонн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4F4994" w:rsidRDefault="00E54C04" w:rsidP="00227984">
            <w:pPr>
              <w:ind w:left="113" w:right="113"/>
              <w:jc w:val="center"/>
              <w:rPr>
                <w:sz w:val="16"/>
                <w:szCs w:val="16"/>
              </w:rPr>
            </w:pPr>
            <w:r w:rsidRPr="004F4994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F4994">
              <w:rPr>
                <w:sz w:val="16"/>
                <w:szCs w:val="16"/>
              </w:rPr>
              <w:t>т.</w:t>
            </w:r>
            <w:r>
              <w:rPr>
                <w:sz w:val="16"/>
                <w:szCs w:val="16"/>
              </w:rPr>
              <w:t xml:space="preserve"> </w:t>
            </w:r>
            <w:r w:rsidRPr="004F4994">
              <w:rPr>
                <w:sz w:val="16"/>
                <w:szCs w:val="16"/>
              </w:rPr>
              <w:t>ч. урожая текущего года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Pr="004F4994" w:rsidRDefault="00E54C04" w:rsidP="00C8182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Себестоимость, тыс. руб.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</w:t>
            </w:r>
            <w:r w:rsidRPr="001E033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ч</w:t>
            </w:r>
            <w:r w:rsidRPr="001E033A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урожая текущего года, </w:t>
            </w:r>
          </w:p>
          <w:p w:rsidR="00E54C04" w:rsidRPr="001E033A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r w:rsidRPr="001E033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1E033A">
              <w:rPr>
                <w:sz w:val="16"/>
                <w:szCs w:val="16"/>
              </w:rPr>
              <w:t>.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Выручка, тыс. руб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4C0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</w:t>
            </w:r>
            <w:r w:rsidRPr="001E033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ч</w:t>
            </w:r>
            <w:r w:rsidRPr="001E033A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урожая текущего года, </w:t>
            </w:r>
          </w:p>
          <w:p w:rsidR="00E54C04" w:rsidRDefault="00E54C04" w:rsidP="00C8182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r w:rsidRPr="001E033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руб</w:t>
            </w:r>
            <w:r w:rsidRPr="001E033A">
              <w:rPr>
                <w:sz w:val="16"/>
                <w:szCs w:val="16"/>
              </w:rPr>
              <w:t>.</w:t>
            </w:r>
          </w:p>
        </w:tc>
      </w:tr>
      <w:tr w:rsidR="00E54C04" w:rsidRPr="00DD1AC7" w:rsidTr="00DC7C81">
        <w:trPr>
          <w:trHeight w:val="1169"/>
        </w:trPr>
        <w:tc>
          <w:tcPr>
            <w:tcW w:w="1040" w:type="dxa"/>
            <w:vMerge/>
            <w:tcBorders>
              <w:bottom w:val="single" w:sz="4" w:space="0" w:color="auto"/>
            </w:tcBorders>
          </w:tcPr>
          <w:p w:rsidR="00E54C04" w:rsidRPr="00DD1AC7" w:rsidRDefault="00E54C04" w:rsidP="004230A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vAlign w:val="center"/>
          </w:tcPr>
          <w:p w:rsidR="00E54C04" w:rsidRPr="00DD1AC7" w:rsidRDefault="00E54C04" w:rsidP="004230A6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с начислениями</w:t>
            </w:r>
          </w:p>
        </w:tc>
        <w:tc>
          <w:tcPr>
            <w:tcW w:w="768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защиты </w:t>
            </w:r>
          </w:p>
        </w:tc>
        <w:tc>
          <w:tcPr>
            <w:tcW w:w="76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основ-х средств</w:t>
            </w:r>
          </w:p>
        </w:tc>
        <w:tc>
          <w:tcPr>
            <w:tcW w:w="769" w:type="dxa"/>
            <w:vMerge w:val="restart"/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Газ, топливо, электроэнергия</w:t>
            </w:r>
          </w:p>
        </w:tc>
        <w:tc>
          <w:tcPr>
            <w:tcW w:w="76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прямые затраты</w:t>
            </w:r>
          </w:p>
        </w:tc>
        <w:tc>
          <w:tcPr>
            <w:tcW w:w="769" w:type="dxa"/>
            <w:vMerge w:val="restart"/>
            <w:textDirection w:val="btLr"/>
            <w:vAlign w:val="center"/>
          </w:tcPr>
          <w:p w:rsidR="00E54C04" w:rsidRPr="00DD1AC7" w:rsidRDefault="00E54C04" w:rsidP="00C818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расходы по производству</w:t>
            </w: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</w:tr>
      <w:tr w:rsidR="00E54C04" w:rsidRPr="00DD1AC7" w:rsidTr="00DC7C81">
        <w:trPr>
          <w:cantSplit/>
          <w:trHeight w:val="1005"/>
        </w:trPr>
        <w:tc>
          <w:tcPr>
            <w:tcW w:w="1040" w:type="dxa"/>
            <w:vMerge/>
          </w:tcPr>
          <w:p w:rsidR="00E54C04" w:rsidRPr="00DD1AC7" w:rsidRDefault="00E54C04" w:rsidP="004230A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vAlign w:val="center"/>
          </w:tcPr>
          <w:p w:rsidR="00E54C04" w:rsidRPr="00DD1AC7" w:rsidRDefault="00E54C04" w:rsidP="004230A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E54C04" w:rsidRPr="00DD1AC7" w:rsidRDefault="00E54C04" w:rsidP="004230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 производ-ва</w:t>
            </w:r>
          </w:p>
        </w:tc>
        <w:tc>
          <w:tcPr>
            <w:tcW w:w="720" w:type="dxa"/>
            <w:textDirection w:val="btLr"/>
            <w:vAlign w:val="center"/>
          </w:tcPr>
          <w:p w:rsidR="00E54C04" w:rsidRPr="00DD1AC7" w:rsidRDefault="00E54C04" w:rsidP="004230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покупных</w:t>
            </w:r>
          </w:p>
        </w:tc>
        <w:tc>
          <w:tcPr>
            <w:tcW w:w="720" w:type="dxa"/>
            <w:textDirection w:val="btLr"/>
            <w:vAlign w:val="center"/>
          </w:tcPr>
          <w:p w:rsidR="00E54C04" w:rsidRPr="00DD1AC7" w:rsidRDefault="00E54C04" w:rsidP="004230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Собственного произ-ва</w:t>
            </w:r>
          </w:p>
        </w:tc>
        <w:tc>
          <w:tcPr>
            <w:tcW w:w="768" w:type="dxa"/>
            <w:textDirection w:val="btLr"/>
            <w:vAlign w:val="center"/>
          </w:tcPr>
          <w:p w:rsidR="00E54C04" w:rsidRPr="00DD1AC7" w:rsidRDefault="00E54C04" w:rsidP="004230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покупных</w:t>
            </w:r>
          </w:p>
        </w:tc>
        <w:tc>
          <w:tcPr>
            <w:tcW w:w="768" w:type="dxa"/>
            <w:vMerge/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vAlign w:val="center"/>
          </w:tcPr>
          <w:p w:rsidR="00E54C04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tabs>
                <w:tab w:val="left" w:pos="1392"/>
                <w:tab w:val="left" w:pos="158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04" w:rsidRPr="00DD1AC7" w:rsidRDefault="00E54C04" w:rsidP="004230A6">
            <w:pPr>
              <w:tabs>
                <w:tab w:val="left" w:pos="1392"/>
                <w:tab w:val="left" w:pos="1587"/>
              </w:tabs>
              <w:jc w:val="center"/>
              <w:rPr>
                <w:sz w:val="16"/>
                <w:szCs w:val="16"/>
              </w:rPr>
            </w:pPr>
          </w:p>
        </w:tc>
      </w:tr>
      <w:tr w:rsidR="004E3640" w:rsidTr="00C24B4A">
        <w:trPr>
          <w:trHeight w:val="257"/>
        </w:trPr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А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 w:rsidRPr="00DD1AC7">
              <w:rPr>
                <w:sz w:val="16"/>
                <w:szCs w:val="16"/>
              </w:rPr>
              <w:t>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4E3640" w:rsidRPr="00DD1AC7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</w:tr>
      <w:tr w:rsidR="004E3640" w:rsidTr="00C24B4A">
        <w:trPr>
          <w:trHeight w:val="819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946667" w:rsidRDefault="004E3640" w:rsidP="004230A6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Семена кукурузы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F56681" w:rsidRDefault="004E3640" w:rsidP="00423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54" w:name="f23Kr1c20"/>
            <w:bookmarkEnd w:id="2454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55" w:name="f23Kr1c21"/>
            <w:bookmarkEnd w:id="2455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56" w:name="f23Kr1c22"/>
            <w:bookmarkEnd w:id="2456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57" w:name="f23Kr1c23"/>
            <w:bookmarkEnd w:id="2457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58" w:name="f23Kr1c24"/>
            <w:bookmarkEnd w:id="2458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59" w:name="f23Kr1c25"/>
            <w:bookmarkEnd w:id="2459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0" w:name="f23Kr1c26"/>
            <w:bookmarkEnd w:id="2460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1" w:name="f23Kr1c27"/>
            <w:bookmarkEnd w:id="2461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2" w:name="f23Kr1c28"/>
            <w:bookmarkEnd w:id="2462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3" w:name="f23Kr1c29"/>
            <w:bookmarkEnd w:id="2463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4" w:name="f23Kr1c30"/>
            <w:bookmarkEnd w:id="2464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5" w:name="f23Kr1c31"/>
            <w:bookmarkEnd w:id="2465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6" w:name="f23Kr1c32"/>
            <w:bookmarkEnd w:id="2466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7" w:name="f23Kr1c33"/>
            <w:bookmarkEnd w:id="2467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8" w:name="f23Kr1c34"/>
            <w:bookmarkEnd w:id="2468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69" w:name="f23Kr1c35"/>
            <w:bookmarkEnd w:id="2469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70" w:name="f23Kr1c36"/>
            <w:bookmarkEnd w:id="2470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71" w:name="f23Kr1c37"/>
            <w:bookmarkEnd w:id="2471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72" w:name="f23Kr1c38"/>
            <w:bookmarkEnd w:id="2472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40" w:rsidRPr="003653F8" w:rsidRDefault="004E3640" w:rsidP="00C56BC3">
            <w:pPr>
              <w:jc w:val="center"/>
              <w:rPr>
                <w:b/>
                <w:sz w:val="16"/>
                <w:szCs w:val="16"/>
              </w:rPr>
            </w:pPr>
            <w:bookmarkStart w:id="2473" w:name="f23Kr1c39"/>
            <w:bookmarkEnd w:id="2473"/>
          </w:p>
        </w:tc>
      </w:tr>
    </w:tbl>
    <w:p w:rsidR="00C24B4A" w:rsidRPr="00C24B4A" w:rsidRDefault="00C24B4A" w:rsidP="00C24B4A">
      <w:pPr>
        <w:rPr>
          <w:sz w:val="18"/>
          <w:szCs w:val="18"/>
        </w:rPr>
      </w:pPr>
      <w:r w:rsidRPr="00C24B4A">
        <w:rPr>
          <w:sz w:val="18"/>
          <w:szCs w:val="18"/>
        </w:rPr>
        <w:t>Графы 20-39 заполняют организации, осуществляющие производство и реализацию семян кукурузы</w:t>
      </w:r>
    </w:p>
    <w:p w:rsidR="00C34B92" w:rsidRPr="00C24B4A" w:rsidRDefault="00C34B92" w:rsidP="00804EC8">
      <w:pPr>
        <w:rPr>
          <w:sz w:val="18"/>
          <w:szCs w:val="18"/>
        </w:rPr>
      </w:pPr>
    </w:p>
    <w:p w:rsidR="00804EC8" w:rsidRDefault="00804EC8" w:rsidP="00804EC8">
      <w:pPr>
        <w:rPr>
          <w:bCs/>
          <w:sz w:val="18"/>
          <w:szCs w:val="18"/>
        </w:rPr>
      </w:pPr>
      <w:r w:rsidRPr="00CC3BF9">
        <w:rPr>
          <w:sz w:val="18"/>
          <w:szCs w:val="18"/>
        </w:rPr>
        <w:t>Руководитель</w:t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  <w:t xml:space="preserve"> Главный бухгалтер</w:t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sz w:val="18"/>
          <w:szCs w:val="18"/>
        </w:rPr>
        <w:tab/>
      </w:r>
      <w:r w:rsidRPr="00CC3BF9">
        <w:rPr>
          <w:bCs/>
          <w:sz w:val="18"/>
          <w:szCs w:val="18"/>
        </w:rPr>
        <w:t>Главный агроном</w:t>
      </w:r>
    </w:p>
    <w:p w:rsidR="00CF75EC" w:rsidRDefault="00CF75EC" w:rsidP="00CC3BF9">
      <w:pPr>
        <w:rPr>
          <w:bCs/>
          <w:sz w:val="18"/>
          <w:szCs w:val="18"/>
        </w:rPr>
      </w:pPr>
    </w:p>
    <w:bookmarkEnd w:id="2433"/>
    <w:p w:rsidR="00766654" w:rsidRDefault="00766654" w:rsidP="00CC3BF9">
      <w:pPr>
        <w:rPr>
          <w:bCs/>
          <w:sz w:val="18"/>
          <w:szCs w:val="18"/>
        </w:rPr>
        <w:sectPr w:rsidR="00766654" w:rsidSect="002A03A1">
          <w:pgSz w:w="16838" w:h="11906" w:orient="landscape" w:code="9"/>
          <w:pgMar w:top="477" w:right="1134" w:bottom="27" w:left="1134" w:header="430" w:footer="284" w:gutter="0"/>
          <w:cols w:space="708"/>
          <w:docGrid w:linePitch="360"/>
        </w:sectPr>
      </w:pPr>
    </w:p>
    <w:p w:rsidR="00566246" w:rsidRDefault="00566246" w:rsidP="00566246">
      <w:pPr>
        <w:pStyle w:val="a3"/>
        <w:ind w:left="6946"/>
        <w:rPr>
          <w:rFonts w:ascii="Times New Roman" w:hAnsi="Times New Roman"/>
          <w:sz w:val="18"/>
        </w:rPr>
      </w:pPr>
    </w:p>
    <w:p w:rsidR="00566246" w:rsidRPr="00566246" w:rsidRDefault="00566246" w:rsidP="00566246">
      <w:pPr>
        <w:pStyle w:val="a3"/>
        <w:ind w:left="6946"/>
        <w:rPr>
          <w:rFonts w:ascii="Times New Roman" w:hAnsi="Times New Roman"/>
          <w:sz w:val="18"/>
        </w:rPr>
      </w:pPr>
    </w:p>
    <w:p w:rsidR="00170C17" w:rsidRDefault="00170C17" w:rsidP="00A6342A">
      <w:pPr>
        <w:pStyle w:val="a3"/>
        <w:ind w:left="6946"/>
        <w:jc w:val="both"/>
        <w:rPr>
          <w:rFonts w:ascii="Times New Roman" w:hAnsi="Times New Roman"/>
          <w:sz w:val="18"/>
        </w:rPr>
        <w:sectPr w:rsidR="00170C17" w:rsidSect="00F85503">
          <w:footerReference w:type="even" r:id="rId20"/>
          <w:footerReference w:type="default" r:id="rId21"/>
          <w:pgSz w:w="16838" w:h="11906" w:orient="landscape" w:code="9"/>
          <w:pgMar w:top="720" w:right="652" w:bottom="454" w:left="255" w:header="284" w:footer="33" w:gutter="0"/>
          <w:cols w:space="708"/>
          <w:docGrid w:linePitch="360"/>
        </w:sectPr>
      </w:pPr>
    </w:p>
    <w:p w:rsidR="00CF75EC" w:rsidRPr="0018683F" w:rsidRDefault="00CF75EC" w:rsidP="00CA5B14">
      <w:pPr>
        <w:pStyle w:val="a3"/>
        <w:ind w:left="6946"/>
        <w:jc w:val="center"/>
        <w:rPr>
          <w:rFonts w:ascii="Times New Roman" w:hAnsi="Times New Roman"/>
          <w:sz w:val="16"/>
          <w:szCs w:val="16"/>
        </w:rPr>
      </w:pPr>
      <w:bookmarkStart w:id="2474" w:name="f66"/>
      <w:r w:rsidRPr="0018683F">
        <w:rPr>
          <w:rFonts w:ascii="Times New Roman" w:hAnsi="Times New Roman"/>
          <w:sz w:val="16"/>
          <w:szCs w:val="16"/>
        </w:rPr>
        <w:t>Утверждена Минсельхозпродом Республики Бела</w:t>
      </w:r>
      <w:r>
        <w:rPr>
          <w:rFonts w:ascii="Times New Roman" w:hAnsi="Times New Roman"/>
          <w:sz w:val="16"/>
          <w:szCs w:val="16"/>
        </w:rPr>
        <w:t xml:space="preserve">русь для отчета за </w:t>
      </w:r>
      <w:r w:rsidR="002B5EA3">
        <w:rPr>
          <w:rFonts w:ascii="Times New Roman" w:hAnsi="Times New Roman"/>
          <w:sz w:val="16"/>
          <w:szCs w:val="16"/>
        </w:rPr>
        <w:t>202</w:t>
      </w:r>
      <w:r w:rsidR="005E2E25">
        <w:rPr>
          <w:rFonts w:ascii="Times New Roman" w:hAnsi="Times New Roman"/>
          <w:sz w:val="16"/>
          <w:szCs w:val="16"/>
        </w:rPr>
        <w:t>5</w:t>
      </w:r>
      <w:r w:rsidRPr="0018683F">
        <w:rPr>
          <w:rFonts w:ascii="Times New Roman" w:hAnsi="Times New Roman"/>
          <w:sz w:val="16"/>
          <w:szCs w:val="16"/>
        </w:rPr>
        <w:t xml:space="preserve"> год</w:t>
      </w:r>
    </w:p>
    <w:p w:rsidR="00CF75EC" w:rsidRPr="00B75DE2" w:rsidRDefault="00CF75EC" w:rsidP="00CF75EC">
      <w:pPr>
        <w:jc w:val="right"/>
        <w:rPr>
          <w:b/>
          <w:sz w:val="20"/>
          <w:szCs w:val="20"/>
          <w:u w:val="single"/>
        </w:rPr>
      </w:pPr>
      <w:r w:rsidRPr="00B75DE2">
        <w:rPr>
          <w:b/>
          <w:sz w:val="20"/>
          <w:szCs w:val="20"/>
          <w:u w:val="single"/>
        </w:rPr>
        <w:t>Форма № 66-АПК лист 1</w:t>
      </w:r>
    </w:p>
    <w:p w:rsidR="00CF75EC" w:rsidRDefault="00CF75EC" w:rsidP="00CF75EC">
      <w:pPr>
        <w:pStyle w:val="1"/>
        <w:jc w:val="center"/>
      </w:pPr>
      <w:r>
        <w:t>ОТЧЕТ ПО ПРОИЗВОДСТВУ И РЕАЛИЗАЦИИ СЕМЯН ОВОЩНЫХ</w:t>
      </w:r>
    </w:p>
    <w:p w:rsidR="00CF75EC" w:rsidRDefault="00CF75EC" w:rsidP="00CF75EC">
      <w:pPr>
        <w:jc w:val="center"/>
        <w:rPr>
          <w:sz w:val="18"/>
        </w:rPr>
      </w:pPr>
      <w:r>
        <w:rPr>
          <w:b/>
          <w:sz w:val="18"/>
        </w:rPr>
        <w:t xml:space="preserve">КУЛЬТУР И КОРМОВЫХ КОРНЕПЛОДОВ за </w:t>
      </w:r>
      <w:r w:rsidR="002B5EA3">
        <w:rPr>
          <w:b/>
          <w:sz w:val="18"/>
        </w:rPr>
        <w:t>202</w:t>
      </w:r>
      <w:r w:rsidR="005E2E25">
        <w:rPr>
          <w:b/>
          <w:sz w:val="18"/>
        </w:rPr>
        <w:t>5</w:t>
      </w:r>
      <w:r>
        <w:rPr>
          <w:b/>
          <w:sz w:val="18"/>
        </w:rPr>
        <w:t xml:space="preserve"> год.</w:t>
      </w:r>
    </w:p>
    <w:p w:rsidR="00CF75EC" w:rsidRDefault="00CF75EC" w:rsidP="00CF75EC">
      <w:pPr>
        <w:jc w:val="center"/>
        <w:rPr>
          <w:sz w:val="16"/>
        </w:rPr>
      </w:pPr>
      <w:r>
        <w:rPr>
          <w:sz w:val="16"/>
        </w:rPr>
        <w:t>Производство и себестоимость семян</w:t>
      </w:r>
    </w:p>
    <w:tbl>
      <w:tblPr>
        <w:tblW w:w="10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567"/>
        <w:gridCol w:w="992"/>
        <w:gridCol w:w="1134"/>
        <w:gridCol w:w="992"/>
        <w:gridCol w:w="992"/>
        <w:gridCol w:w="996"/>
        <w:gridCol w:w="1131"/>
        <w:gridCol w:w="992"/>
        <w:gridCol w:w="992"/>
      </w:tblGrid>
      <w:tr w:rsidR="00CF75EC" w:rsidTr="00E23524">
        <w:trPr>
          <w:cantSplit/>
        </w:trPr>
        <w:tc>
          <w:tcPr>
            <w:tcW w:w="211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Посевная  площадь, га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Выход продукции, ц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center"/>
          </w:tcPr>
          <w:p w:rsidR="00CF75EC" w:rsidRDefault="00CF75EC" w:rsidP="00C8182D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Затраты, </w:t>
            </w:r>
            <w:r w:rsidR="00C8182D">
              <w:rPr>
                <w:sz w:val="16"/>
              </w:rPr>
              <w:t>тыс</w:t>
            </w:r>
            <w:r>
              <w:rPr>
                <w:sz w:val="16"/>
              </w:rPr>
              <w:t>. руб.</w:t>
            </w:r>
          </w:p>
        </w:tc>
        <w:tc>
          <w:tcPr>
            <w:tcW w:w="996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Pr="00296DD9" w:rsidRDefault="00CF75EC" w:rsidP="00C8182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Себестои-мость</w:t>
            </w:r>
            <w:r w:rsidR="00296DD9">
              <w:rPr>
                <w:sz w:val="16"/>
              </w:rPr>
              <w:t xml:space="preserve"> основной продукции,</w:t>
            </w:r>
            <w:r w:rsidR="00C8182D">
              <w:rPr>
                <w:sz w:val="16"/>
              </w:rPr>
              <w:t>тыс</w:t>
            </w:r>
            <w:r w:rsidR="00296DD9" w:rsidRPr="00296DD9">
              <w:rPr>
                <w:sz w:val="16"/>
              </w:rPr>
              <w:t>.</w:t>
            </w:r>
            <w:r w:rsidR="00C8182D">
              <w:rPr>
                <w:sz w:val="16"/>
              </w:rPr>
              <w:t xml:space="preserve"> </w:t>
            </w:r>
            <w:r w:rsidR="00296DD9">
              <w:rPr>
                <w:sz w:val="16"/>
              </w:rPr>
              <w:t>руб</w:t>
            </w:r>
            <w:r w:rsidR="00296DD9" w:rsidRPr="00296DD9">
              <w:rPr>
                <w:sz w:val="16"/>
              </w:rPr>
              <w:t>.</w:t>
            </w:r>
          </w:p>
        </w:tc>
        <w:tc>
          <w:tcPr>
            <w:tcW w:w="3115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F75EC" w:rsidRDefault="00296DD9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Реализовано</w:t>
            </w:r>
          </w:p>
        </w:tc>
      </w:tr>
      <w:tr w:rsidR="00CF75EC" w:rsidTr="00E23524">
        <w:trPr>
          <w:cantSplit/>
        </w:trPr>
        <w:tc>
          <w:tcPr>
            <w:tcW w:w="2115" w:type="dxa"/>
            <w:vMerge/>
            <w:tcBorders>
              <w:left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Всего</w:t>
            </w: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 том числе оплата труда с начисле-ниями</w:t>
            </w:r>
          </w:p>
        </w:tc>
        <w:tc>
          <w:tcPr>
            <w:tcW w:w="996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1131" w:type="dxa"/>
            <w:vAlign w:val="center"/>
          </w:tcPr>
          <w:p w:rsidR="00CF75EC" w:rsidRDefault="00CF75EC" w:rsidP="006F45BC">
            <w:pPr>
              <w:jc w:val="center"/>
              <w:rPr>
                <w:sz w:val="16"/>
              </w:rPr>
            </w:pPr>
            <w:r>
              <w:rPr>
                <w:sz w:val="16"/>
              </w:rPr>
              <w:t>Фактически в зачетной массе, ц</w:t>
            </w:r>
          </w:p>
        </w:tc>
        <w:tc>
          <w:tcPr>
            <w:tcW w:w="992" w:type="dxa"/>
            <w:vAlign w:val="center"/>
          </w:tcPr>
          <w:p w:rsidR="00CF75EC" w:rsidRDefault="00CF75EC" w:rsidP="006F45B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полная себесто</w:t>
            </w:r>
            <w:r w:rsidR="006F45BC">
              <w:rPr>
                <w:sz w:val="16"/>
              </w:rPr>
              <w:t>и-</w:t>
            </w:r>
            <w:r>
              <w:rPr>
                <w:sz w:val="16"/>
              </w:rPr>
              <w:t xml:space="preserve">мость проданной продукции </w:t>
            </w:r>
            <w:r w:rsidR="00C8182D">
              <w:rPr>
                <w:sz w:val="16"/>
              </w:rPr>
              <w:t>тыс</w:t>
            </w:r>
            <w:r>
              <w:rPr>
                <w:sz w:val="16"/>
              </w:rPr>
              <w:t>. руб.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CF75EC" w:rsidRDefault="00CF75EC" w:rsidP="00C8182D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выручено, </w:t>
            </w:r>
            <w:r w:rsidR="00C8182D">
              <w:rPr>
                <w:sz w:val="16"/>
              </w:rPr>
              <w:t>тыс</w:t>
            </w:r>
            <w:r>
              <w:rPr>
                <w:sz w:val="16"/>
              </w:rPr>
              <w:t>. руб.</w:t>
            </w:r>
          </w:p>
        </w:tc>
      </w:tr>
      <w:tr w:rsidR="00CF75EC" w:rsidTr="00E23524">
        <w:tc>
          <w:tcPr>
            <w:tcW w:w="2115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7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996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131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</w:tr>
      <w:tr w:rsidR="00CF75EC" w:rsidTr="00E23524">
        <w:trPr>
          <w:trHeight w:val="284"/>
        </w:trPr>
        <w:tc>
          <w:tcPr>
            <w:tcW w:w="2115" w:type="dxa"/>
            <w:tcBorders>
              <w:top w:val="nil"/>
            </w:tcBorders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Огурцы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75" w:name="f66r10"/>
            <w:bookmarkEnd w:id="2475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Помидоры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76" w:name="f66r20"/>
            <w:bookmarkEnd w:id="2476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Баклажаны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77" w:name="f66r30"/>
            <w:bookmarkEnd w:id="2477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Перец сладкий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78" w:name="f66r40"/>
            <w:bookmarkEnd w:id="2478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Перец острый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79" w:name="f66r50"/>
            <w:bookmarkEnd w:id="2479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Кабачки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0" w:name="f66r60"/>
            <w:bookmarkEnd w:id="2480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Патиссоны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1" w:name="f66r70"/>
            <w:bookmarkEnd w:id="2481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Редис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2" w:name="f66r80"/>
            <w:bookmarkEnd w:id="2482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Редька летняя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90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3" w:name="f66r90"/>
            <w:bookmarkEnd w:id="2483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Салат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4" w:name="f66r100"/>
            <w:bookmarkEnd w:id="2484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Кресс-салат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5" w:name="f66r110"/>
            <w:bookmarkEnd w:id="2485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Шпинат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6" w:name="f66r120"/>
            <w:bookmarkEnd w:id="2486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Укроп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7" w:name="f66r130"/>
            <w:bookmarkEnd w:id="2487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Кукуруза сахарная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140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8" w:name="f66r140"/>
            <w:bookmarkEnd w:id="2488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Кориандр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89" w:name="f66r150"/>
            <w:bookmarkEnd w:id="2489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Базилик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160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0" w:name="f66r160"/>
            <w:bookmarkEnd w:id="2490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Горох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170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1" w:name="f66r170"/>
            <w:bookmarkEnd w:id="2491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Бобы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180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2" w:name="f66r180"/>
            <w:bookmarkEnd w:id="2492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Фасоль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190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3" w:name="f66r190"/>
            <w:bookmarkEnd w:id="2493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4" w:name="f66r200"/>
            <w:bookmarkEnd w:id="2494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210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5" w:name="f66r210"/>
            <w:bookmarkEnd w:id="2495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220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6" w:name="f66r220"/>
            <w:bookmarkEnd w:id="2496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 xml:space="preserve">Итого однолетних </w:t>
            </w:r>
            <w:r w:rsidRPr="00946667">
              <w:rPr>
                <w:sz w:val="16"/>
                <w:szCs w:val="16"/>
              </w:rPr>
              <w:t>(сумма кодов 10-220)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230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7" w:name="f66r230"/>
            <w:bookmarkEnd w:id="2497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Капуста кочанная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8" w:name="f66r240"/>
            <w:bookmarkEnd w:id="2498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Морковь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99" w:name="f66r250"/>
            <w:bookmarkEnd w:id="2499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Свекла столовая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260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0" w:name="f66r260"/>
            <w:bookmarkEnd w:id="2500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Петрушка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270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1" w:name="f66r270"/>
            <w:bookmarkEnd w:id="2501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Пастернак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280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2" w:name="f66r280"/>
            <w:bookmarkEnd w:id="2502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Сельдерей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290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3" w:name="f66r290"/>
            <w:bookmarkEnd w:id="2503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Репа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4" w:name="f66r300"/>
            <w:bookmarkEnd w:id="2504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Редька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310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5" w:name="f66r310"/>
            <w:bookmarkEnd w:id="2505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Ревень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320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6" w:name="f66r320"/>
            <w:bookmarkEnd w:id="2506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Щавель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330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7" w:name="f66r330"/>
            <w:bookmarkEnd w:id="2507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Лук – семена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340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8" w:name="f66r340"/>
            <w:bookmarkEnd w:id="2508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Лук – батун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350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09" w:name="f66r350"/>
            <w:bookmarkEnd w:id="2509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360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0" w:name="f66r360"/>
            <w:bookmarkEnd w:id="2510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370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1" w:name="f66r370"/>
            <w:bookmarkEnd w:id="2511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380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2" w:name="f66r380"/>
            <w:bookmarkEnd w:id="2512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390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3" w:name="f66r390"/>
            <w:bookmarkEnd w:id="2513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vAlign w:val="center"/>
          </w:tcPr>
          <w:p w:rsidR="00CF75EC" w:rsidRPr="00946667" w:rsidRDefault="00CF75EC" w:rsidP="006368CA">
            <w:pPr>
              <w:pStyle w:val="20"/>
              <w:tabs>
                <w:tab w:val="clear" w:pos="720"/>
              </w:tabs>
              <w:ind w:left="0" w:firstLine="0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Итого многолетних</w:t>
            </w:r>
          </w:p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(сумма кодов 240-390)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400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4" w:name="f66r400"/>
            <w:bookmarkEnd w:id="2514"/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Арбуз столовый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5" w:name="f66r410"/>
            <w:bookmarkEnd w:id="2515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8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Дыня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6368CA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6" w:name="f66r420"/>
            <w:bookmarkEnd w:id="25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CF75EC" w:rsidRPr="007D35A5" w:rsidRDefault="00CF75EC" w:rsidP="00CF75EC">
      <w:pPr>
        <w:jc w:val="right"/>
        <w:rPr>
          <w:b/>
          <w:sz w:val="16"/>
          <w:u w:val="single"/>
        </w:rPr>
      </w:pPr>
      <w:r w:rsidRPr="008A44A2">
        <w:rPr>
          <w:sz w:val="18"/>
        </w:rPr>
        <w:br w:type="page"/>
      </w:r>
      <w:r w:rsidRPr="007D35A5">
        <w:rPr>
          <w:b/>
          <w:sz w:val="16"/>
          <w:u w:val="single"/>
        </w:rPr>
        <w:t>Форма № 66-АПК лист 2</w:t>
      </w:r>
    </w:p>
    <w:tbl>
      <w:tblPr>
        <w:tblW w:w="107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992"/>
        <w:gridCol w:w="993"/>
        <w:gridCol w:w="992"/>
        <w:gridCol w:w="1134"/>
        <w:gridCol w:w="992"/>
        <w:gridCol w:w="1134"/>
        <w:gridCol w:w="1134"/>
        <w:gridCol w:w="851"/>
      </w:tblGrid>
      <w:tr w:rsidR="00CF75EC" w:rsidTr="00E23524">
        <w:trPr>
          <w:cantSplit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Посевная  площадь, га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Выход продукции ц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vAlign w:val="center"/>
          </w:tcPr>
          <w:p w:rsidR="00CF75EC" w:rsidRDefault="00CF75EC" w:rsidP="00C8182D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Затраты, </w:t>
            </w:r>
            <w:r w:rsidR="00C8182D">
              <w:rPr>
                <w:sz w:val="16"/>
              </w:rPr>
              <w:t>тыс</w:t>
            </w:r>
            <w:r>
              <w:rPr>
                <w:sz w:val="16"/>
              </w:rPr>
              <w:t>.</w:t>
            </w:r>
            <w:r w:rsidR="00227984">
              <w:rPr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CF75EC" w:rsidRPr="009353B4" w:rsidRDefault="00CF75EC" w:rsidP="00C8182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Себесто</w:t>
            </w:r>
            <w:r w:rsidR="00227984">
              <w:rPr>
                <w:sz w:val="16"/>
              </w:rPr>
              <w:t>-и</w:t>
            </w:r>
            <w:r>
              <w:rPr>
                <w:sz w:val="16"/>
              </w:rPr>
              <w:t>мость</w:t>
            </w:r>
            <w:r w:rsidR="009353B4">
              <w:rPr>
                <w:sz w:val="16"/>
              </w:rPr>
              <w:t xml:space="preserve"> основной продукции</w:t>
            </w:r>
            <w:r w:rsidR="00227984">
              <w:rPr>
                <w:sz w:val="16"/>
              </w:rPr>
              <w:t xml:space="preserve">, </w:t>
            </w:r>
            <w:r w:rsidR="00C8182D">
              <w:rPr>
                <w:sz w:val="16"/>
              </w:rPr>
              <w:t>тыс</w:t>
            </w:r>
            <w:r w:rsidR="009353B4" w:rsidRPr="009353B4">
              <w:rPr>
                <w:sz w:val="16"/>
              </w:rPr>
              <w:t>.</w:t>
            </w:r>
            <w:r w:rsidR="00227984">
              <w:rPr>
                <w:sz w:val="16"/>
              </w:rPr>
              <w:t xml:space="preserve"> </w:t>
            </w:r>
            <w:r w:rsidR="009353B4">
              <w:rPr>
                <w:sz w:val="16"/>
              </w:rPr>
              <w:t>руб</w:t>
            </w:r>
            <w:r w:rsidR="009353B4" w:rsidRPr="009353B4">
              <w:rPr>
                <w:sz w:val="16"/>
              </w:rPr>
              <w:t>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F75EC" w:rsidRDefault="009353B4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Реализовано</w:t>
            </w:r>
          </w:p>
        </w:tc>
      </w:tr>
      <w:tr w:rsidR="00CF75EC" w:rsidTr="00E23524">
        <w:trPr>
          <w:cantSplit/>
        </w:trPr>
        <w:tc>
          <w:tcPr>
            <w:tcW w:w="1951" w:type="dxa"/>
            <w:vMerge/>
            <w:tcBorders>
              <w:left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 том числе оплата труда с начисления-ми</w:t>
            </w:r>
          </w:p>
        </w:tc>
        <w:tc>
          <w:tcPr>
            <w:tcW w:w="992" w:type="dxa"/>
            <w:vMerge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Фактически в зачетной массе, ц</w:t>
            </w:r>
          </w:p>
        </w:tc>
        <w:tc>
          <w:tcPr>
            <w:tcW w:w="1134" w:type="dxa"/>
            <w:vAlign w:val="center"/>
          </w:tcPr>
          <w:p w:rsidR="00CF75EC" w:rsidRDefault="00CF75EC" w:rsidP="00C8182D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полная себестои-мость проданной продукции </w:t>
            </w:r>
            <w:r w:rsidR="00C8182D">
              <w:rPr>
                <w:sz w:val="16"/>
              </w:rPr>
              <w:t>тыс</w:t>
            </w:r>
            <w:r>
              <w:rPr>
                <w:sz w:val="16"/>
              </w:rPr>
              <w:t>.</w:t>
            </w:r>
            <w:r w:rsidR="00227984">
              <w:rPr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227984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выруче-но, </w:t>
            </w:r>
          </w:p>
          <w:p w:rsidR="00CF75EC" w:rsidRDefault="00C8182D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</w:t>
            </w:r>
            <w:r w:rsidR="00CF75EC">
              <w:rPr>
                <w:sz w:val="16"/>
              </w:rPr>
              <w:t>.</w:t>
            </w:r>
            <w:r w:rsidR="00227984">
              <w:rPr>
                <w:sz w:val="16"/>
              </w:rPr>
              <w:t xml:space="preserve"> </w:t>
            </w:r>
            <w:r w:rsidR="00CF75EC">
              <w:rPr>
                <w:sz w:val="16"/>
              </w:rPr>
              <w:t>руб.</w:t>
            </w:r>
          </w:p>
        </w:tc>
      </w:tr>
      <w:tr w:rsidR="00CF75EC" w:rsidTr="00E23524">
        <w:tc>
          <w:tcPr>
            <w:tcW w:w="19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F75EC" w:rsidRDefault="00CF75EC" w:rsidP="002B57E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</w:tr>
      <w:tr w:rsidR="00CF75EC" w:rsidTr="00E23524">
        <w:trPr>
          <w:trHeight w:val="262"/>
        </w:trPr>
        <w:tc>
          <w:tcPr>
            <w:tcW w:w="1951" w:type="dxa"/>
            <w:tcBorders>
              <w:top w:val="nil"/>
            </w:tcBorders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Тыква столовая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430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7" w:name="f66r430"/>
            <w:bookmarkEnd w:id="2517"/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 xml:space="preserve"> </w:t>
            </w:r>
            <w:r w:rsidRPr="00946667">
              <w:rPr>
                <w:b/>
                <w:sz w:val="16"/>
                <w:szCs w:val="16"/>
              </w:rPr>
              <w:t>Итого бахчевых продовольственных</w:t>
            </w:r>
            <w:r w:rsidRPr="00946667">
              <w:rPr>
                <w:sz w:val="16"/>
                <w:szCs w:val="16"/>
              </w:rPr>
              <w:t xml:space="preserve"> (сумма кодов 410-430)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440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8" w:name="f66r440"/>
            <w:bookmarkEnd w:id="2518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Свекла кормовая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450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19" w:name="f66r450"/>
            <w:bookmarkEnd w:id="2519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Морковь кормовая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460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0" w:name="f66r460"/>
            <w:bookmarkEnd w:id="2520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Брюква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470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1" w:name="f66r470"/>
            <w:bookmarkEnd w:id="2521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Турнепс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480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2" w:name="f66r480"/>
            <w:bookmarkEnd w:id="2522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>Итого кормовых корнеплодов</w:t>
            </w:r>
            <w:r w:rsidR="004A3E7E">
              <w:rPr>
                <w:b/>
                <w:sz w:val="16"/>
                <w:szCs w:val="16"/>
              </w:rPr>
              <w:t xml:space="preserve"> </w:t>
            </w:r>
            <w:r w:rsidRPr="00946667">
              <w:rPr>
                <w:sz w:val="16"/>
                <w:szCs w:val="16"/>
              </w:rPr>
              <w:t>(сумма кодов450-480)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490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3" w:name="f66r490"/>
            <w:bookmarkEnd w:id="2523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16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500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4" w:name="f66r500"/>
            <w:bookmarkEnd w:id="2524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158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510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5" w:name="f66r510"/>
            <w:bookmarkEnd w:id="2525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>Итого бахчевых кормовых</w:t>
            </w:r>
            <w:r w:rsidR="004A3E7E">
              <w:rPr>
                <w:b/>
                <w:sz w:val="16"/>
                <w:szCs w:val="16"/>
              </w:rPr>
              <w:t xml:space="preserve"> </w:t>
            </w:r>
            <w:r w:rsidRPr="00946667">
              <w:rPr>
                <w:sz w:val="16"/>
                <w:szCs w:val="16"/>
              </w:rPr>
              <w:t>(сумма кодов500-510)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520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6" w:name="f66r520"/>
            <w:bookmarkEnd w:id="2526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 xml:space="preserve">Всего семян  </w:t>
            </w:r>
            <w:r w:rsidRPr="00946667">
              <w:rPr>
                <w:sz w:val="16"/>
                <w:szCs w:val="16"/>
              </w:rPr>
              <w:t xml:space="preserve"> (сумма кодов230,400,440,490,520)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530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7" w:name="f66r530"/>
            <w:bookmarkEnd w:id="2527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3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Лук – севок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540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8" w:name="f66r540"/>
            <w:bookmarkEnd w:id="2528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122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550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29" w:name="f66r550"/>
            <w:bookmarkEnd w:id="2529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70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560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0" w:name="f66r560"/>
            <w:bookmarkEnd w:id="2530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2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Чеснок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570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1" w:name="f66r570"/>
            <w:bookmarkEnd w:id="2531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2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 xml:space="preserve"> Всего посадочных</w:t>
            </w:r>
            <w:r w:rsidRPr="00946667">
              <w:rPr>
                <w:sz w:val="16"/>
                <w:szCs w:val="16"/>
              </w:rPr>
              <w:t xml:space="preserve"> (сумма кодов 540-570)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580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2" w:name="f66r580"/>
            <w:bookmarkEnd w:id="2532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2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Огурцы закрытого грунта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590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3" w:name="f66r590"/>
            <w:bookmarkEnd w:id="2533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2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Цветочные луковицы, тыс.шт.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600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4" w:name="f66r600"/>
            <w:bookmarkEnd w:id="2534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 w:rsidTr="00E23524">
        <w:trPr>
          <w:trHeight w:val="262"/>
        </w:trPr>
        <w:tc>
          <w:tcPr>
            <w:tcW w:w="1951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Цветочные семена, ц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610</w:t>
            </w: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5" w:name="f66r610"/>
            <w:bookmarkEnd w:id="2535"/>
          </w:p>
        </w:tc>
        <w:tc>
          <w:tcPr>
            <w:tcW w:w="99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8A44A2" w:rsidRDefault="008A44A2" w:rsidP="00CF75EC">
      <w:pPr>
        <w:jc w:val="center"/>
        <w:rPr>
          <w:sz w:val="18"/>
        </w:rPr>
      </w:pPr>
    </w:p>
    <w:p w:rsidR="00CF75EC" w:rsidRDefault="00CF75EC" w:rsidP="00CF75EC">
      <w:pPr>
        <w:jc w:val="center"/>
        <w:rPr>
          <w:sz w:val="18"/>
        </w:rPr>
      </w:pPr>
      <w:r>
        <w:rPr>
          <w:sz w:val="18"/>
        </w:rPr>
        <w:t>Хранение овощных культур и кормовых корнеплодов</w:t>
      </w:r>
    </w:p>
    <w:p w:rsidR="008A44A2" w:rsidRDefault="008A44A2" w:rsidP="00CF75EC">
      <w:pPr>
        <w:jc w:val="center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567"/>
        <w:gridCol w:w="1276"/>
        <w:gridCol w:w="1843"/>
        <w:gridCol w:w="1701"/>
      </w:tblGrid>
      <w:tr w:rsidR="00CF75EC">
        <w:trPr>
          <w:cantSplit/>
        </w:trPr>
        <w:tc>
          <w:tcPr>
            <w:tcW w:w="2943" w:type="dxa"/>
            <w:vMerge w:val="restart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Код стр.</w:t>
            </w:r>
          </w:p>
        </w:tc>
        <w:tc>
          <w:tcPr>
            <w:tcW w:w="1276" w:type="dxa"/>
            <w:vMerge w:val="restart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544" w:type="dxa"/>
            <w:gridSpan w:val="2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 xml:space="preserve">Заложено на </w:t>
            </w:r>
            <w:r w:rsidR="00077409">
              <w:rPr>
                <w:sz w:val="18"/>
                <w:szCs w:val="18"/>
              </w:rPr>
              <w:t xml:space="preserve">зимнее </w:t>
            </w:r>
            <w:r w:rsidRPr="00CF75EC">
              <w:rPr>
                <w:sz w:val="18"/>
                <w:szCs w:val="18"/>
              </w:rPr>
              <w:t>хранение</w:t>
            </w:r>
          </w:p>
        </w:tc>
      </w:tr>
      <w:tr w:rsidR="00CF75EC">
        <w:trPr>
          <w:cantSplit/>
        </w:trPr>
        <w:tc>
          <w:tcPr>
            <w:tcW w:w="2943" w:type="dxa"/>
            <w:vMerge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План</w:t>
            </w:r>
          </w:p>
        </w:tc>
        <w:tc>
          <w:tcPr>
            <w:tcW w:w="1701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фактически</w:t>
            </w:r>
          </w:p>
        </w:tc>
      </w:tr>
      <w:tr w:rsidR="00CF75EC">
        <w:tc>
          <w:tcPr>
            <w:tcW w:w="2943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Б</w:t>
            </w:r>
          </w:p>
        </w:tc>
        <w:tc>
          <w:tcPr>
            <w:tcW w:w="1276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В</w:t>
            </w:r>
          </w:p>
        </w:tc>
        <w:tc>
          <w:tcPr>
            <w:tcW w:w="1843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F75EC" w:rsidRPr="00CF75EC" w:rsidRDefault="00CF75EC" w:rsidP="002B57E0">
            <w:pPr>
              <w:jc w:val="center"/>
              <w:rPr>
                <w:sz w:val="18"/>
                <w:szCs w:val="18"/>
              </w:rPr>
            </w:pPr>
            <w:r w:rsidRPr="00CF75EC">
              <w:rPr>
                <w:sz w:val="18"/>
                <w:szCs w:val="18"/>
              </w:rPr>
              <w:t>2</w:t>
            </w:r>
          </w:p>
        </w:tc>
      </w:tr>
      <w:tr w:rsidR="00CF75EC">
        <w:tc>
          <w:tcPr>
            <w:tcW w:w="2943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Капуста кочанная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620</w:t>
            </w:r>
          </w:p>
        </w:tc>
        <w:tc>
          <w:tcPr>
            <w:tcW w:w="1276" w:type="dxa"/>
            <w:vAlign w:val="center"/>
          </w:tcPr>
          <w:p w:rsidR="00CF75EC" w:rsidRPr="00946667" w:rsidRDefault="00227984" w:rsidP="0022798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6667">
              <w:rPr>
                <w:rFonts w:ascii="Times New Roman" w:hAnsi="Times New Roman"/>
                <w:sz w:val="16"/>
                <w:szCs w:val="16"/>
              </w:rPr>
              <w:t>т</w:t>
            </w:r>
            <w:r w:rsidR="00CF75EC" w:rsidRPr="00946667">
              <w:rPr>
                <w:rFonts w:ascii="Times New Roman" w:hAnsi="Times New Roman"/>
                <w:sz w:val="16"/>
                <w:szCs w:val="16"/>
              </w:rPr>
              <w:t>ыс</w:t>
            </w:r>
            <w:r w:rsidRPr="00946667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CF75EC" w:rsidRPr="00946667">
              <w:rPr>
                <w:rFonts w:ascii="Times New Roman" w:hAnsi="Times New Roman"/>
                <w:sz w:val="16"/>
                <w:szCs w:val="16"/>
              </w:rPr>
              <w:t>шт</w:t>
            </w:r>
            <w:r w:rsidRPr="0094666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6" w:name="f66r620"/>
            <w:bookmarkEnd w:id="2536"/>
          </w:p>
        </w:tc>
        <w:tc>
          <w:tcPr>
            <w:tcW w:w="170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Морковь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630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7" w:name="f66r630"/>
            <w:bookmarkEnd w:id="2537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Свекла столовая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640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8" w:name="f66r640"/>
            <w:bookmarkEnd w:id="2538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Петрушка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650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39" w:name="f66r650"/>
            <w:bookmarkEnd w:id="2539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Сельдерей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660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0" w:name="f66r660"/>
            <w:bookmarkEnd w:id="2540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Брюква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670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1" w:name="f66r670"/>
            <w:bookmarkEnd w:id="2541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Репа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680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2" w:name="f66r680"/>
            <w:bookmarkEnd w:id="2542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Редька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690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3" w:name="f66r690"/>
            <w:bookmarkEnd w:id="2543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>
        <w:tc>
          <w:tcPr>
            <w:tcW w:w="2943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700</w:t>
            </w:r>
          </w:p>
        </w:tc>
        <w:tc>
          <w:tcPr>
            <w:tcW w:w="1276" w:type="dxa"/>
            <w:vAlign w:val="center"/>
          </w:tcPr>
          <w:p w:rsidR="00CF75EC" w:rsidRPr="00946667" w:rsidRDefault="00CF75EC" w:rsidP="002B57E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6667">
              <w:rPr>
                <w:rFonts w:ascii="Times New Roman" w:hAnsi="Times New Roman"/>
                <w:sz w:val="16"/>
                <w:szCs w:val="16"/>
              </w:rPr>
              <w:t>ц</w:t>
            </w:r>
          </w:p>
        </w:tc>
        <w:tc>
          <w:tcPr>
            <w:tcW w:w="184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4" w:name="f66r700"/>
            <w:bookmarkEnd w:id="2544"/>
          </w:p>
        </w:tc>
        <w:tc>
          <w:tcPr>
            <w:tcW w:w="170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>
        <w:tc>
          <w:tcPr>
            <w:tcW w:w="2943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710</w:t>
            </w:r>
          </w:p>
        </w:tc>
        <w:tc>
          <w:tcPr>
            <w:tcW w:w="1276" w:type="dxa"/>
            <w:vAlign w:val="center"/>
          </w:tcPr>
          <w:p w:rsidR="00CF75EC" w:rsidRPr="00946667" w:rsidRDefault="00CF75EC" w:rsidP="002B57E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6667">
              <w:rPr>
                <w:rFonts w:ascii="Times New Roman" w:hAnsi="Times New Roman"/>
                <w:sz w:val="16"/>
                <w:szCs w:val="16"/>
              </w:rPr>
              <w:t>ц</w:t>
            </w:r>
          </w:p>
        </w:tc>
        <w:tc>
          <w:tcPr>
            <w:tcW w:w="184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5" w:name="f66r710"/>
            <w:bookmarkEnd w:id="2545"/>
          </w:p>
        </w:tc>
        <w:tc>
          <w:tcPr>
            <w:tcW w:w="170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>
        <w:tc>
          <w:tcPr>
            <w:tcW w:w="2943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720</w:t>
            </w:r>
          </w:p>
        </w:tc>
        <w:tc>
          <w:tcPr>
            <w:tcW w:w="1276" w:type="dxa"/>
            <w:vAlign w:val="center"/>
          </w:tcPr>
          <w:p w:rsidR="00CF75EC" w:rsidRPr="00946667" w:rsidRDefault="00CF75EC" w:rsidP="002B57E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6667">
              <w:rPr>
                <w:rFonts w:ascii="Times New Roman" w:hAnsi="Times New Roman"/>
                <w:sz w:val="16"/>
                <w:szCs w:val="16"/>
              </w:rPr>
              <w:t>ц</w:t>
            </w:r>
          </w:p>
        </w:tc>
        <w:tc>
          <w:tcPr>
            <w:tcW w:w="184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6" w:name="f66r720"/>
            <w:bookmarkEnd w:id="2546"/>
          </w:p>
        </w:tc>
        <w:tc>
          <w:tcPr>
            <w:tcW w:w="170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>
        <w:tc>
          <w:tcPr>
            <w:tcW w:w="2943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730</w:t>
            </w:r>
          </w:p>
        </w:tc>
        <w:tc>
          <w:tcPr>
            <w:tcW w:w="1276" w:type="dxa"/>
            <w:vAlign w:val="center"/>
          </w:tcPr>
          <w:p w:rsidR="00CF75EC" w:rsidRPr="00946667" w:rsidRDefault="00CF75EC" w:rsidP="002B57E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6667">
              <w:rPr>
                <w:rFonts w:ascii="Times New Roman" w:hAnsi="Times New Roman"/>
                <w:sz w:val="16"/>
                <w:szCs w:val="16"/>
              </w:rPr>
              <w:t>ц</w:t>
            </w:r>
          </w:p>
        </w:tc>
        <w:tc>
          <w:tcPr>
            <w:tcW w:w="184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7" w:name="f66r730"/>
            <w:bookmarkEnd w:id="2547"/>
          </w:p>
        </w:tc>
        <w:tc>
          <w:tcPr>
            <w:tcW w:w="170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F75EC">
        <w:tc>
          <w:tcPr>
            <w:tcW w:w="2943" w:type="dxa"/>
          </w:tcPr>
          <w:p w:rsidR="00CF75EC" w:rsidRPr="00946667" w:rsidRDefault="00CF75EC" w:rsidP="002B57E0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 xml:space="preserve"> Итого маточники овощных культур</w:t>
            </w:r>
            <w:r w:rsidRPr="00946667">
              <w:rPr>
                <w:sz w:val="16"/>
                <w:szCs w:val="16"/>
              </w:rPr>
              <w:t xml:space="preserve"> (сумма кодов 620-730)</w:t>
            </w:r>
          </w:p>
        </w:tc>
        <w:tc>
          <w:tcPr>
            <w:tcW w:w="567" w:type="dxa"/>
            <w:vAlign w:val="center"/>
          </w:tcPr>
          <w:p w:rsidR="00CF75EC" w:rsidRPr="00946667" w:rsidRDefault="00CF75EC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740</w:t>
            </w:r>
          </w:p>
        </w:tc>
        <w:tc>
          <w:tcPr>
            <w:tcW w:w="1276" w:type="dxa"/>
            <w:vAlign w:val="center"/>
          </w:tcPr>
          <w:p w:rsidR="00CF75EC" w:rsidRPr="00946667" w:rsidRDefault="00CF75EC" w:rsidP="002B57E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6667">
              <w:rPr>
                <w:rFonts w:ascii="Times New Roman" w:hAnsi="Times New Roman"/>
                <w:sz w:val="16"/>
                <w:szCs w:val="16"/>
              </w:rPr>
              <w:t>ц</w:t>
            </w:r>
          </w:p>
        </w:tc>
        <w:tc>
          <w:tcPr>
            <w:tcW w:w="1843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8" w:name="f66r740"/>
            <w:bookmarkEnd w:id="2548"/>
          </w:p>
        </w:tc>
        <w:tc>
          <w:tcPr>
            <w:tcW w:w="1701" w:type="dxa"/>
            <w:vAlign w:val="center"/>
          </w:tcPr>
          <w:p w:rsidR="00CF75EC" w:rsidRPr="00946667" w:rsidRDefault="00CF75EC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Свекла кормовая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750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49" w:name="f66r750"/>
            <w:bookmarkEnd w:id="2549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Морковь кормовая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50" w:name="f66r760"/>
            <w:bookmarkEnd w:id="2550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Турнепс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770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51" w:name="f66r770"/>
            <w:bookmarkEnd w:id="2551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Брюква кормовая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780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52" w:name="f66r780"/>
            <w:bookmarkEnd w:id="2552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27984" w:rsidTr="00675DE5">
        <w:tc>
          <w:tcPr>
            <w:tcW w:w="2943" w:type="dxa"/>
          </w:tcPr>
          <w:p w:rsidR="00227984" w:rsidRPr="00946667" w:rsidRDefault="00227984" w:rsidP="002B57E0">
            <w:pPr>
              <w:rPr>
                <w:sz w:val="16"/>
                <w:szCs w:val="16"/>
              </w:rPr>
            </w:pPr>
            <w:r w:rsidRPr="00946667">
              <w:rPr>
                <w:b/>
                <w:sz w:val="16"/>
                <w:szCs w:val="16"/>
              </w:rPr>
              <w:t xml:space="preserve"> Итого маточники корнеплодов</w:t>
            </w:r>
            <w:r w:rsidRPr="00946667">
              <w:rPr>
                <w:sz w:val="16"/>
                <w:szCs w:val="16"/>
              </w:rPr>
              <w:t xml:space="preserve"> (сумма кодов 750-780)</w:t>
            </w:r>
          </w:p>
        </w:tc>
        <w:tc>
          <w:tcPr>
            <w:tcW w:w="567" w:type="dxa"/>
            <w:vAlign w:val="center"/>
          </w:tcPr>
          <w:p w:rsidR="00227984" w:rsidRPr="00946667" w:rsidRDefault="00227984" w:rsidP="002B57E0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790</w:t>
            </w:r>
          </w:p>
        </w:tc>
        <w:tc>
          <w:tcPr>
            <w:tcW w:w="1276" w:type="dxa"/>
          </w:tcPr>
          <w:p w:rsidR="00227984" w:rsidRPr="00946667" w:rsidRDefault="00227984" w:rsidP="00227984">
            <w:pPr>
              <w:jc w:val="center"/>
              <w:rPr>
                <w:sz w:val="16"/>
                <w:szCs w:val="16"/>
              </w:rPr>
            </w:pPr>
            <w:r w:rsidRPr="00946667">
              <w:rPr>
                <w:sz w:val="16"/>
                <w:szCs w:val="16"/>
              </w:rPr>
              <w:t>тыс. шт.</w:t>
            </w:r>
          </w:p>
        </w:tc>
        <w:tc>
          <w:tcPr>
            <w:tcW w:w="1843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53" w:name="f66r790"/>
            <w:bookmarkEnd w:id="2553"/>
          </w:p>
        </w:tc>
        <w:tc>
          <w:tcPr>
            <w:tcW w:w="1701" w:type="dxa"/>
            <w:vAlign w:val="center"/>
          </w:tcPr>
          <w:p w:rsidR="00227984" w:rsidRPr="00946667" w:rsidRDefault="00227984" w:rsidP="00C56B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34568B" w:rsidRPr="008A44A2" w:rsidRDefault="0034568B" w:rsidP="0034568B">
      <w:pPr>
        <w:rPr>
          <w:sz w:val="18"/>
          <w:szCs w:val="18"/>
        </w:rPr>
      </w:pPr>
    </w:p>
    <w:bookmarkEnd w:id="2474"/>
    <w:p w:rsidR="00766654" w:rsidRDefault="00766654" w:rsidP="00CF75EC">
      <w:pPr>
        <w:rPr>
          <w:sz w:val="18"/>
          <w:szCs w:val="18"/>
        </w:rPr>
      </w:pPr>
      <w:r w:rsidRPr="00CC3BF9">
        <w:rPr>
          <w:sz w:val="18"/>
          <w:szCs w:val="18"/>
        </w:rPr>
        <w:t>Руководите</w:t>
      </w:r>
      <w:r>
        <w:rPr>
          <w:sz w:val="18"/>
          <w:szCs w:val="18"/>
        </w:rPr>
        <w:t>ль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Главный бухгалтер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66654" w:rsidRDefault="00766654" w:rsidP="00CF75EC">
      <w:pPr>
        <w:rPr>
          <w:bCs/>
          <w:sz w:val="18"/>
          <w:szCs w:val="18"/>
        </w:rPr>
      </w:pPr>
    </w:p>
    <w:p w:rsidR="00766654" w:rsidRDefault="00766654" w:rsidP="00CF75EC">
      <w:pPr>
        <w:rPr>
          <w:sz w:val="18"/>
          <w:szCs w:val="18"/>
        </w:rPr>
      </w:pPr>
      <w:r w:rsidRPr="00CC3BF9">
        <w:rPr>
          <w:bCs/>
          <w:sz w:val="18"/>
          <w:szCs w:val="18"/>
        </w:rPr>
        <w:t>Главный агроном</w:t>
      </w:r>
      <w:r>
        <w:rPr>
          <w:sz w:val="18"/>
          <w:szCs w:val="18"/>
        </w:rPr>
        <w:t xml:space="preserve"> </w:t>
      </w:r>
    </w:p>
    <w:p w:rsidR="00766654" w:rsidRDefault="00766654" w:rsidP="00CF75EC">
      <w:pPr>
        <w:rPr>
          <w:sz w:val="18"/>
          <w:szCs w:val="18"/>
        </w:rPr>
      </w:pPr>
    </w:p>
    <w:p w:rsidR="00CF75EC" w:rsidRPr="0034568B" w:rsidRDefault="009E0760" w:rsidP="00CF75E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4568B" w:rsidRPr="00E17834" w:rsidRDefault="0034568B" w:rsidP="0034568B">
      <w:pPr>
        <w:jc w:val="right"/>
        <w:rPr>
          <w:b/>
          <w:sz w:val="20"/>
          <w:szCs w:val="20"/>
          <w:u w:val="single"/>
        </w:rPr>
      </w:pPr>
      <w:bookmarkStart w:id="2554" w:name="f75"/>
      <w:r w:rsidRPr="00E17834">
        <w:rPr>
          <w:b/>
          <w:sz w:val="20"/>
          <w:szCs w:val="20"/>
          <w:u w:val="single"/>
        </w:rPr>
        <w:t xml:space="preserve">Форма  </w:t>
      </w:r>
      <w:r w:rsidR="00880117" w:rsidRPr="00E17834">
        <w:rPr>
          <w:b/>
          <w:sz w:val="20"/>
          <w:szCs w:val="20"/>
          <w:u w:val="single"/>
        </w:rPr>
        <w:t xml:space="preserve">№ 75-АПК </w:t>
      </w:r>
      <w:r w:rsidRPr="00E17834">
        <w:rPr>
          <w:b/>
          <w:sz w:val="20"/>
          <w:szCs w:val="20"/>
          <w:u w:val="single"/>
        </w:rPr>
        <w:t xml:space="preserve"> лист 1</w:t>
      </w:r>
    </w:p>
    <w:p w:rsidR="0034568B" w:rsidRDefault="0034568B" w:rsidP="0034568B">
      <w:pPr>
        <w:pStyle w:val="a3"/>
        <w:rPr>
          <w:rFonts w:ascii="Times New Roman" w:hAnsi="Times New Roman"/>
        </w:rPr>
      </w:pPr>
    </w:p>
    <w:p w:rsidR="0034568B" w:rsidRDefault="0034568B" w:rsidP="00CA5B14">
      <w:pPr>
        <w:pStyle w:val="a3"/>
        <w:ind w:left="59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Утверждена Минсельхозпродом</w:t>
      </w:r>
      <w:r w:rsidR="00880117">
        <w:rPr>
          <w:rFonts w:ascii="Times New Roman" w:hAnsi="Times New Roman"/>
        </w:rPr>
        <w:t xml:space="preserve"> Республики Беларусь</w:t>
      </w:r>
      <w:r w:rsidR="00CA5B14" w:rsidRPr="00CA5B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 отчета</w:t>
      </w:r>
      <w:r w:rsidR="00CA5B14" w:rsidRPr="00CA5B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за </w:t>
      </w:r>
      <w:r w:rsidR="002B5EA3">
        <w:rPr>
          <w:rFonts w:ascii="Times New Roman" w:hAnsi="Times New Roman"/>
        </w:rPr>
        <w:t>202</w:t>
      </w:r>
      <w:r w:rsidR="005E2E25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</w:t>
      </w:r>
    </w:p>
    <w:p w:rsidR="0034568B" w:rsidRDefault="0034568B" w:rsidP="0034568B">
      <w:pPr>
        <w:pStyle w:val="a3"/>
        <w:rPr>
          <w:rFonts w:ascii="Times New Roman" w:hAnsi="Times New Roman"/>
        </w:rPr>
      </w:pPr>
    </w:p>
    <w:p w:rsidR="0034568B" w:rsidRDefault="000E668F" w:rsidP="0034568B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sz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7054850</wp:posOffset>
                </wp:positionH>
                <wp:positionV relativeFrom="paragraph">
                  <wp:posOffset>128905</wp:posOffset>
                </wp:positionV>
                <wp:extent cx="3566160" cy="9144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616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32B42" w:rsidRDefault="00D32B42" w:rsidP="0034568B">
                            <w:r>
                              <w:t xml:space="preserve">                             </w:t>
                            </w:r>
                          </w:p>
                          <w:p w:rsidR="00D32B42" w:rsidRDefault="00D32B42" w:rsidP="0034568B">
                            <w:r>
                              <w:t xml:space="preserve">                        </w:t>
                            </w:r>
                          </w:p>
                          <w:p w:rsidR="00D32B42" w:rsidRDefault="00D32B42" w:rsidP="0034568B"/>
                          <w:p w:rsidR="00D32B42" w:rsidRDefault="00D32B42" w:rsidP="003456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5" type="#_x0000_t202" style="position:absolute;left:0;text-align:left;margin-left:555.5pt;margin-top:10.15pt;width:280.8pt;height:1in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" stroked="f">
                <v:textbox>
                  <w:txbxContent>
                    <w:p w:rsidR="00D32B42" w:rsidRDefault="00D32B42" w:rsidP="0034568B">
                      <w:r>
                        <w:t xml:space="preserve">                             </w:t>
                      </w:r>
                    </w:p>
                    <w:p w:rsidR="00D32B42" w:rsidRDefault="00D32B42" w:rsidP="0034568B">
                      <w:r>
                        <w:t xml:space="preserve">                        </w:t>
                      </w:r>
                    </w:p>
                    <w:p w:rsidR="00D32B42" w:rsidRDefault="00D32B42" w:rsidP="0034568B"/>
                    <w:p w:rsidR="00D32B42" w:rsidRDefault="00D32B42" w:rsidP="0034568B"/>
                  </w:txbxContent>
                </v:textbox>
              </v:shape>
            </w:pict>
          </mc:Fallback>
        </mc:AlternateContent>
      </w:r>
      <w:r w:rsidR="0034568B">
        <w:rPr>
          <w:rFonts w:ascii="Times New Roman" w:hAnsi="Times New Roman"/>
          <w:b/>
          <w:bCs/>
        </w:rPr>
        <w:t>ОТЧЕТ О</w:t>
      </w:r>
      <w:r w:rsidR="00D53FE2">
        <w:rPr>
          <w:rFonts w:ascii="Times New Roman" w:hAnsi="Times New Roman"/>
          <w:b/>
          <w:bCs/>
        </w:rPr>
        <w:t>Б</w:t>
      </w:r>
      <w:r w:rsidR="0034568B">
        <w:rPr>
          <w:rFonts w:ascii="Times New Roman" w:hAnsi="Times New Roman"/>
          <w:b/>
          <w:bCs/>
        </w:rPr>
        <w:t xml:space="preserve">  АВТОМАТИЗАЦИИ БУХГАЛТЕРСКОГО УЧЕТА</w:t>
      </w:r>
    </w:p>
    <w:p w:rsidR="0034568B" w:rsidRDefault="0034568B" w:rsidP="0034568B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И СОСТАВЕ БУХГАЛТЕРСКИХ КАДРОВ</w:t>
      </w:r>
    </w:p>
    <w:p w:rsidR="0034568B" w:rsidRDefault="00880117" w:rsidP="0034568B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за </w:t>
      </w:r>
      <w:r w:rsidR="002B5EA3">
        <w:rPr>
          <w:rFonts w:ascii="Times New Roman" w:hAnsi="Times New Roman"/>
          <w:b/>
          <w:bCs/>
        </w:rPr>
        <w:t>202</w:t>
      </w:r>
      <w:r w:rsidR="005E2E25">
        <w:rPr>
          <w:rFonts w:ascii="Times New Roman" w:hAnsi="Times New Roman"/>
          <w:b/>
          <w:bCs/>
        </w:rPr>
        <w:t>5</w:t>
      </w:r>
      <w:r w:rsidR="00B44E62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год</w:t>
      </w:r>
    </w:p>
    <w:p w:rsidR="00880117" w:rsidRDefault="00880117" w:rsidP="0034568B">
      <w:pPr>
        <w:pStyle w:val="a3"/>
        <w:jc w:val="center"/>
        <w:rPr>
          <w:rFonts w:ascii="Times New Roman" w:hAnsi="Times New Roman"/>
          <w:b/>
          <w:bCs/>
        </w:rPr>
      </w:pPr>
    </w:p>
    <w:p w:rsidR="0034568B" w:rsidRDefault="0034568B" w:rsidP="0034568B">
      <w:pPr>
        <w:pStyle w:val="a3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РАЗДЕЛ  </w:t>
      </w:r>
      <w:r>
        <w:rPr>
          <w:rFonts w:ascii="Times New Roman" w:hAnsi="Times New Roman"/>
          <w:sz w:val="18"/>
          <w:lang w:val="en-US"/>
        </w:rPr>
        <w:t>I</w:t>
      </w:r>
      <w:r>
        <w:rPr>
          <w:rFonts w:ascii="Times New Roman" w:hAnsi="Times New Roman"/>
          <w:sz w:val="18"/>
        </w:rPr>
        <w:t xml:space="preserve"> </w:t>
      </w:r>
    </w:p>
    <w:p w:rsidR="0034568B" w:rsidRDefault="0034568B" w:rsidP="0034568B">
      <w:pPr>
        <w:pStyle w:val="a3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АВТОМАТИЗАЦИЯ БУХГАЛТЕРСКОГО УЧЕТА</w:t>
      </w:r>
    </w:p>
    <w:p w:rsidR="0034568B" w:rsidRDefault="0034568B" w:rsidP="0034568B">
      <w:pPr>
        <w:pStyle w:val="a3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page" w:tblpX="6362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EA179D" w:rsidRPr="00054037" w:rsidTr="0038215A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EA179D" w:rsidRPr="00054037" w:rsidRDefault="00EA179D" w:rsidP="0038215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54037">
              <w:rPr>
                <w:rFonts w:ascii="Times New Roman" w:hAnsi="Times New Roman"/>
                <w:sz w:val="24"/>
                <w:szCs w:val="24"/>
              </w:rPr>
              <w:t xml:space="preserve">005    </w:t>
            </w:r>
            <w:r w:rsidRPr="0005403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bookmarkStart w:id="2555" w:name="f75r5c1"/>
            <w:bookmarkEnd w:id="2555"/>
            <w:r w:rsidR="007905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A179D" w:rsidRPr="00054037" w:rsidRDefault="0034568B" w:rsidP="003456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</w:t>
      </w:r>
      <w:r w:rsidRPr="00054037">
        <w:rPr>
          <w:rFonts w:ascii="Times New Roman" w:hAnsi="Times New Roman"/>
          <w:sz w:val="24"/>
          <w:szCs w:val="24"/>
        </w:rPr>
        <w:t xml:space="preserve">Количество организаций, включенных в отчет </w:t>
      </w:r>
    </w:p>
    <w:p w:rsidR="0034568B" w:rsidRDefault="0034568B" w:rsidP="0034568B">
      <w:pPr>
        <w:pStyle w:val="a3"/>
        <w:rPr>
          <w:rFonts w:ascii="Times New Roman" w:hAnsi="Times New Roman"/>
          <w:sz w:val="16"/>
        </w:rPr>
      </w:pPr>
    </w:p>
    <w:tbl>
      <w:tblPr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992"/>
        <w:gridCol w:w="2126"/>
      </w:tblGrid>
      <w:tr w:rsidR="0034568B">
        <w:trPr>
          <w:trHeight w:val="453"/>
        </w:trPr>
        <w:tc>
          <w:tcPr>
            <w:tcW w:w="5670" w:type="dxa"/>
            <w:tcBorders>
              <w:bottom w:val="nil"/>
            </w:tcBorders>
            <w:vAlign w:val="center"/>
          </w:tcPr>
          <w:p w:rsidR="0034568B" w:rsidRDefault="0034568B" w:rsidP="002B57E0">
            <w:pPr>
              <w:pStyle w:val="a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4568B" w:rsidRDefault="00880117" w:rsidP="002B57E0">
            <w:pPr>
              <w:pStyle w:val="a3"/>
              <w:ind w:left="55" w:hanging="5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Номер строки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4568B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Всего, единиц</w:t>
            </w:r>
          </w:p>
        </w:tc>
      </w:tr>
      <w:tr w:rsidR="0034568B">
        <w:trPr>
          <w:trHeight w:val="261"/>
        </w:trPr>
        <w:tc>
          <w:tcPr>
            <w:tcW w:w="5670" w:type="dxa"/>
            <w:tcBorders>
              <w:bottom w:val="double" w:sz="4" w:space="0" w:color="auto"/>
            </w:tcBorders>
            <w:vAlign w:val="center"/>
          </w:tcPr>
          <w:p w:rsidR="0034568B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34568B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34568B" w:rsidRDefault="0034568B" w:rsidP="002B57E0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</w:tr>
      <w:tr w:rsidR="0034568B" w:rsidTr="008820D3">
        <w:trPr>
          <w:trHeight w:val="47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Наличие персональных электронно-вычислительных машин, 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010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56" w:name="f75r10c1"/>
            <w:bookmarkEnd w:id="2556"/>
            <w:r>
              <w:rPr>
                <w:rFonts w:ascii="Times New Roman" w:hAnsi="Times New Roman"/>
                <w:b/>
                <w:sz w:val="18"/>
                <w:szCs w:val="16"/>
              </w:rPr>
              <w:t>13</w:t>
            </w:r>
          </w:p>
        </w:tc>
      </w:tr>
      <w:tr w:rsidR="0034568B">
        <w:trPr>
          <w:trHeight w:val="45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F8" w:rsidRPr="008820D3" w:rsidRDefault="001D5DF8" w:rsidP="002B57E0">
            <w:pPr>
              <w:pStyle w:val="a3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в том числе:</w:t>
            </w:r>
          </w:p>
          <w:p w:rsidR="0034568B" w:rsidRPr="008820D3" w:rsidRDefault="001D5DF8" w:rsidP="002B57E0">
            <w:pPr>
              <w:pStyle w:val="a3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 xml:space="preserve">    в бухгалтерии организации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0</w:t>
            </w:r>
            <w:r w:rsidR="001D5DF8" w:rsidRPr="008820D3">
              <w:rPr>
                <w:rFonts w:ascii="Times New Roman" w:hAnsi="Times New Roman"/>
                <w:sz w:val="18"/>
                <w:szCs w:val="16"/>
              </w:rPr>
              <w:t>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57" w:name="f75r11c1"/>
            <w:bookmarkEnd w:id="2557"/>
            <w:r>
              <w:rPr>
                <w:rFonts w:ascii="Times New Roman" w:hAnsi="Times New Roman"/>
                <w:b/>
                <w:sz w:val="18"/>
                <w:szCs w:val="16"/>
              </w:rPr>
              <w:t>6</w:t>
            </w:r>
          </w:p>
        </w:tc>
      </w:tr>
      <w:tr w:rsidR="0034568B">
        <w:trPr>
          <w:trHeight w:val="45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1D5DF8" w:rsidP="00623B78">
            <w:pPr>
              <w:pStyle w:val="a3"/>
              <w:ind w:left="317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 xml:space="preserve">Наличие локальной вычислительной сети(ЛВС) </w:t>
            </w:r>
            <w:r w:rsidR="000431BB" w:rsidRPr="008820D3">
              <w:rPr>
                <w:rFonts w:ascii="Times New Roman" w:hAnsi="Times New Roman"/>
                <w:sz w:val="18"/>
                <w:szCs w:val="16"/>
              </w:rPr>
              <w:t>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0</w:t>
            </w:r>
            <w:r w:rsidR="001D5DF8" w:rsidRPr="008820D3">
              <w:rPr>
                <w:rFonts w:ascii="Times New Roman" w:hAnsi="Times New Roman"/>
                <w:sz w:val="18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58" w:name="f75r16c1"/>
            <w:bookmarkEnd w:id="2558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34568B" w:rsidTr="008820D3">
        <w:trPr>
          <w:trHeight w:val="33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0431B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Наличие доступа к сети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0</w:t>
            </w:r>
            <w:r w:rsidR="000431BB" w:rsidRPr="008820D3">
              <w:rPr>
                <w:rFonts w:ascii="Times New Roman" w:hAnsi="Times New Roman"/>
                <w:sz w:val="18"/>
                <w:szCs w:val="16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59" w:name="f75r17c1"/>
            <w:bookmarkEnd w:id="2559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34568B" w:rsidTr="008820D3">
        <w:trPr>
          <w:trHeight w:val="26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0431B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Наличие полной автоматизации всех участков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0</w:t>
            </w:r>
            <w:r w:rsidR="000431BB" w:rsidRPr="008820D3">
              <w:rPr>
                <w:rFonts w:ascii="Times New Roman" w:hAnsi="Times New Roman"/>
                <w:sz w:val="18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0" w:name="f75r20c1"/>
            <w:bookmarkEnd w:id="2560"/>
          </w:p>
        </w:tc>
      </w:tr>
      <w:tr w:rsidR="0034568B">
        <w:trPr>
          <w:trHeight w:val="45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AF0FCA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Наличие автоматизации отдельных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0</w:t>
            </w:r>
            <w:r w:rsidR="000431BB" w:rsidRPr="008820D3">
              <w:rPr>
                <w:rFonts w:ascii="Times New Roman" w:hAnsi="Times New Roman"/>
                <w:sz w:val="18"/>
                <w:szCs w:val="16"/>
              </w:rPr>
              <w:t>3</w:t>
            </w:r>
            <w:r w:rsidRPr="008820D3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1" w:name="f75r30c1"/>
            <w:bookmarkEnd w:id="2561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34568B">
        <w:trPr>
          <w:trHeight w:val="45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0431BB" w:rsidP="00EA179D">
            <w:pPr>
              <w:pStyle w:val="a3"/>
              <w:ind w:firstLine="42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Для автоматизации учетно-экономических и управленческих задач используется прикладное программное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</w:p>
        </w:tc>
      </w:tr>
      <w:tr w:rsidR="0034568B" w:rsidTr="008820D3">
        <w:trPr>
          <w:trHeight w:val="33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623B78" w:rsidP="0072581D">
            <w:pPr>
              <w:pStyle w:val="a3"/>
              <w:ind w:firstLine="42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ТПК</w:t>
            </w:r>
            <w:r w:rsidR="0034568B" w:rsidRPr="008820D3">
              <w:rPr>
                <w:rFonts w:ascii="Times New Roman" w:hAnsi="Times New Roman"/>
                <w:sz w:val="18"/>
                <w:szCs w:val="16"/>
              </w:rPr>
              <w:t>«</w:t>
            </w:r>
            <w:r w:rsidRPr="008820D3">
              <w:rPr>
                <w:rFonts w:ascii="Times New Roman" w:hAnsi="Times New Roman"/>
                <w:sz w:val="18"/>
                <w:szCs w:val="16"/>
              </w:rPr>
              <w:t>Нива</w:t>
            </w:r>
            <w:r w:rsidR="0034568B" w:rsidRPr="008820D3">
              <w:rPr>
                <w:rFonts w:ascii="Times New Roman" w:hAnsi="Times New Roman"/>
                <w:sz w:val="18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10</w:t>
            </w:r>
            <w:r w:rsidR="00623B78" w:rsidRPr="008820D3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2" w:name="f75r100c1"/>
            <w:bookmarkEnd w:id="2562"/>
          </w:p>
        </w:tc>
      </w:tr>
      <w:tr w:rsidR="0034568B" w:rsidTr="008820D3">
        <w:trPr>
          <w:trHeight w:val="27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623B78" w:rsidP="00EA179D">
            <w:pPr>
              <w:pStyle w:val="a3"/>
              <w:ind w:firstLine="42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«1 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10</w:t>
            </w:r>
            <w:r w:rsidR="00623B78" w:rsidRPr="008820D3">
              <w:rPr>
                <w:rFonts w:ascii="Times New Roman" w:hAnsi="Times New Roman"/>
                <w:sz w:val="18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3" w:name="f75r101c1"/>
            <w:bookmarkEnd w:id="2563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623B78" w:rsidTr="008820D3">
        <w:trPr>
          <w:trHeight w:val="2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78" w:rsidRPr="008820D3" w:rsidRDefault="00623B78" w:rsidP="00EA179D">
            <w:pPr>
              <w:pStyle w:val="a3"/>
              <w:ind w:firstLine="42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Прочее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78" w:rsidRPr="008820D3" w:rsidRDefault="00623B78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78" w:rsidRPr="008820D3" w:rsidRDefault="00623B78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4" w:name="f75r102c1"/>
            <w:bookmarkEnd w:id="2564"/>
          </w:p>
        </w:tc>
      </w:tr>
      <w:tr w:rsidR="0034568B" w:rsidTr="008820D3">
        <w:trPr>
          <w:trHeight w:val="40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EA179D" w:rsidP="002B57E0">
            <w:pPr>
              <w:pStyle w:val="a3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br w:type="page"/>
            </w:r>
            <w:r w:rsidR="00AF0FCA" w:rsidRPr="008820D3"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="0034568B" w:rsidRPr="008820D3">
              <w:rPr>
                <w:rFonts w:ascii="Times New Roman" w:hAnsi="Times New Roman"/>
                <w:sz w:val="18"/>
                <w:szCs w:val="16"/>
              </w:rPr>
              <w:t>Численность работников бухгалтерии: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34568B" w:rsidTr="008820D3">
        <w:trPr>
          <w:trHeight w:val="41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EA179D">
            <w:pPr>
              <w:pStyle w:val="a3"/>
              <w:ind w:firstLine="30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 xml:space="preserve">по штату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5" w:name="f75r110c1"/>
            <w:bookmarkEnd w:id="2565"/>
            <w:r>
              <w:rPr>
                <w:rFonts w:ascii="Times New Roman" w:hAnsi="Times New Roman"/>
                <w:b/>
                <w:sz w:val="18"/>
                <w:szCs w:val="16"/>
              </w:rPr>
              <w:t>5</w:t>
            </w:r>
          </w:p>
        </w:tc>
      </w:tr>
      <w:tr w:rsidR="0034568B" w:rsidTr="008820D3">
        <w:trPr>
          <w:trHeight w:val="40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EA179D">
            <w:pPr>
              <w:pStyle w:val="a3"/>
              <w:ind w:firstLine="30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фактически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6" w:name="f75r120c1"/>
            <w:bookmarkEnd w:id="2566"/>
            <w:r>
              <w:rPr>
                <w:rFonts w:ascii="Times New Roman" w:hAnsi="Times New Roman"/>
                <w:b/>
                <w:sz w:val="18"/>
                <w:szCs w:val="16"/>
              </w:rPr>
              <w:t>5</w:t>
            </w:r>
          </w:p>
        </w:tc>
      </w:tr>
      <w:tr w:rsidR="0034568B" w:rsidTr="008820D3">
        <w:trPr>
          <w:trHeight w:val="28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EA179D">
            <w:pPr>
              <w:pStyle w:val="a3"/>
              <w:ind w:firstLine="30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 xml:space="preserve"> из них имеют: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</w:p>
        </w:tc>
      </w:tr>
      <w:tr w:rsidR="0034568B" w:rsidTr="008820D3">
        <w:trPr>
          <w:trHeight w:val="40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EA179D">
            <w:pPr>
              <w:pStyle w:val="a3"/>
              <w:ind w:firstLine="30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7" w:name="f75r130c1"/>
            <w:bookmarkEnd w:id="2567"/>
            <w:r>
              <w:rPr>
                <w:rFonts w:ascii="Times New Roman" w:hAnsi="Times New Roman"/>
                <w:b/>
                <w:sz w:val="18"/>
                <w:szCs w:val="16"/>
              </w:rPr>
              <w:t>3</w:t>
            </w:r>
          </w:p>
        </w:tc>
      </w:tr>
      <w:tr w:rsidR="0034568B" w:rsidTr="008820D3">
        <w:trPr>
          <w:trHeight w:val="26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EA179D">
            <w:pPr>
              <w:pStyle w:val="a3"/>
              <w:ind w:firstLine="306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среднее специальное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8" w:name="f75r140c1"/>
            <w:bookmarkEnd w:id="2568"/>
            <w:r>
              <w:rPr>
                <w:rFonts w:ascii="Times New Roman" w:hAnsi="Times New Roman"/>
                <w:b/>
                <w:sz w:val="18"/>
                <w:szCs w:val="16"/>
              </w:rPr>
              <w:t>2</w:t>
            </w:r>
          </w:p>
        </w:tc>
      </w:tr>
      <w:tr w:rsidR="0034568B">
        <w:trPr>
          <w:trHeight w:val="45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Из общего числа работников бухгалтерии:</w:t>
            </w:r>
          </w:p>
          <w:p w:rsidR="0034568B" w:rsidRPr="008820D3" w:rsidRDefault="0034568B" w:rsidP="002B57E0">
            <w:pPr>
              <w:pStyle w:val="a3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главных бухгалтеров: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</w:p>
        </w:tc>
      </w:tr>
      <w:tr w:rsidR="0034568B" w:rsidTr="008820D3">
        <w:trPr>
          <w:trHeight w:val="39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72581D">
            <w:pPr>
              <w:pStyle w:val="a3"/>
              <w:ind w:left="317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по штату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69" w:name="f75r150c1"/>
            <w:bookmarkEnd w:id="2569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34568B" w:rsidTr="008820D3">
        <w:trPr>
          <w:trHeight w:val="26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фактически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70" w:name="f75r160c1"/>
            <w:bookmarkEnd w:id="2570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34568B" w:rsidTr="008820D3">
        <w:trPr>
          <w:trHeight w:val="27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из них имеют: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</w:p>
        </w:tc>
      </w:tr>
      <w:tr w:rsidR="0034568B" w:rsidTr="008820D3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 xml:space="preserve">высшее образование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790554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71" w:name="f75r170c1"/>
            <w:bookmarkEnd w:id="2571"/>
            <w:r>
              <w:rPr>
                <w:rFonts w:ascii="Times New Roman" w:hAnsi="Times New Roman"/>
                <w:b/>
                <w:sz w:val="18"/>
                <w:szCs w:val="16"/>
              </w:rPr>
              <w:t>1</w:t>
            </w:r>
          </w:p>
        </w:tc>
      </w:tr>
      <w:tr w:rsidR="0034568B" w:rsidTr="008820D3">
        <w:trPr>
          <w:trHeight w:val="41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 xml:space="preserve">среднее специальное образование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180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72" w:name="f75r180c1"/>
            <w:bookmarkEnd w:id="2572"/>
          </w:p>
        </w:tc>
      </w:tr>
      <w:tr w:rsidR="0034568B" w:rsidTr="008820D3">
        <w:trPr>
          <w:trHeight w:val="4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EA179D">
            <w:pPr>
              <w:pStyle w:val="a3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Численность работников бухгалтерии, повысивших квалификацию: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</w:p>
        </w:tc>
      </w:tr>
      <w:tr w:rsidR="0034568B" w:rsidTr="008820D3">
        <w:trPr>
          <w:trHeight w:val="27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на семинарах по бухгалтерскому учету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73" w:name="f75r230c1"/>
            <w:bookmarkEnd w:id="2573"/>
          </w:p>
        </w:tc>
      </w:tr>
      <w:tr w:rsidR="0034568B">
        <w:trPr>
          <w:trHeight w:val="45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ind w:left="317"/>
              <w:jc w:val="both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на курсах  по бухгалтерскому учету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2B57E0">
            <w:pPr>
              <w:pStyle w:val="a3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820D3">
              <w:rPr>
                <w:rFonts w:ascii="Times New Roman" w:hAnsi="Times New Roman"/>
                <w:sz w:val="18"/>
                <w:szCs w:val="16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8B" w:rsidRPr="008820D3" w:rsidRDefault="0034568B" w:rsidP="00C56BC3">
            <w:pPr>
              <w:pStyle w:val="a3"/>
              <w:ind w:left="-534" w:firstLine="534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bookmarkStart w:id="2574" w:name="f75r240c1"/>
            <w:bookmarkEnd w:id="2574"/>
          </w:p>
        </w:tc>
      </w:tr>
    </w:tbl>
    <w:p w:rsidR="0034568B" w:rsidRDefault="0034568B" w:rsidP="0034568B">
      <w:pPr>
        <w:pStyle w:val="a3"/>
        <w:rPr>
          <w:rFonts w:ascii="Times New Roman" w:hAnsi="Times New Roman"/>
        </w:rPr>
      </w:pPr>
    </w:p>
    <w:p w:rsidR="00C34B92" w:rsidRDefault="00C34B92" w:rsidP="0034568B">
      <w:pPr>
        <w:pStyle w:val="a3"/>
        <w:rPr>
          <w:rFonts w:ascii="Times New Roman" w:hAnsi="Times New Roman"/>
          <w:sz w:val="18"/>
          <w:lang w:val="en-US"/>
        </w:rPr>
      </w:pPr>
    </w:p>
    <w:p w:rsidR="0034568B" w:rsidRPr="008820D3" w:rsidRDefault="008820D3" w:rsidP="008820D3">
      <w:pPr>
        <w:pStyle w:val="a3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Руководитель                                                                         </w:t>
      </w:r>
      <w:r w:rsidR="0034568B">
        <w:rPr>
          <w:rFonts w:ascii="Times New Roman" w:hAnsi="Times New Roman"/>
          <w:sz w:val="18"/>
        </w:rPr>
        <w:t>Главный бухгал</w:t>
      </w:r>
      <w:r w:rsidR="0034568B" w:rsidRPr="00B75DE2">
        <w:rPr>
          <w:rFonts w:ascii="Times New Roman" w:hAnsi="Times New Roman"/>
          <w:sz w:val="18"/>
          <w:szCs w:val="18"/>
        </w:rPr>
        <w:t>тер</w:t>
      </w:r>
    </w:p>
    <w:bookmarkEnd w:id="2554"/>
    <w:p w:rsidR="00BC38B9" w:rsidRDefault="0079051C" w:rsidP="00BC38B9">
      <w:pPr>
        <w:pStyle w:val="a3"/>
        <w:jc w:val="center"/>
        <w:rPr>
          <w:rFonts w:ascii="Times New Roman" w:hAnsi="Times New Roman"/>
        </w:rPr>
      </w:pPr>
      <w:r>
        <w:br w:type="page"/>
      </w:r>
      <w:r w:rsidR="00BC38B9">
        <w:br w:type="page"/>
      </w:r>
      <w:r w:rsidR="00501A16">
        <w:rPr>
          <w:rFonts w:ascii="Times New Roman" w:hAnsi="Times New Roman"/>
        </w:rPr>
        <w:t>ПЕРЕЧЕНЬ ПРИЛОЖЕНИЙ</w:t>
      </w:r>
      <w:r w:rsidR="00BC38B9">
        <w:rPr>
          <w:rFonts w:ascii="Times New Roman" w:hAnsi="Times New Roman"/>
        </w:rPr>
        <w:t>, ПРЕДСТАВЛЯЕМЫХ В СОСТАВЕ ГОДОВОГО ОТЧЕТА</w:t>
      </w:r>
    </w:p>
    <w:p w:rsidR="00BC38B9" w:rsidRDefault="00BC38B9" w:rsidP="00BC38B9">
      <w:pPr>
        <w:pStyle w:val="a3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page" w:tblpX="1425" w:tblpY="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6713"/>
        <w:gridCol w:w="1278"/>
      </w:tblGrid>
      <w:tr w:rsidR="00BC38B9" w:rsidTr="00BC38B9"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формы</w:t>
            </w:r>
          </w:p>
        </w:tc>
        <w:tc>
          <w:tcPr>
            <w:tcW w:w="67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страницы</w:t>
            </w:r>
          </w:p>
        </w:tc>
      </w:tr>
      <w:tr w:rsidR="00BC38B9" w:rsidTr="00BC38B9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BC38B9" w:rsidTr="00BC38B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38692D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6-</w:t>
            </w:r>
            <w:r>
              <w:rPr>
                <w:rFonts w:ascii="Times New Roman" w:hAnsi="Times New Roman"/>
              </w:rPr>
              <w:t>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Валовая продукция и затраты на производство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1B6E36" w:rsidP="00BC38B9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</w:tr>
      <w:tr w:rsidR="00BC38B9" w:rsidTr="00BC38B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продукции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 w:rsidR="001B6E36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BC38B9" w:rsidTr="00BC38B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основное производство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 w:rsidR="001B6E36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BC38B9" w:rsidTr="00BC38B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и себестоимость продукции растениеводства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 w:rsidR="001B6E36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BC38B9" w:rsidTr="00BC38B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и себестоимость продукции животноводства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 w:rsidR="001B6E36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BC38B9" w:rsidTr="00BC38B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 кормов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 w:rsidR="001B6E36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 продукции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 w:rsidRPr="00766654">
              <w:rPr>
                <w:rFonts w:ascii="Times New Roman" w:hAnsi="Times New Roman"/>
              </w:rPr>
              <w:t>3</w:t>
            </w:r>
            <w:r w:rsidR="001B6E36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сельскохозяйственных машин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1B6E36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40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5АПК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труду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1B6E36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41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овощеводству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1B6E36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B44E62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</w:rPr>
              <w:t>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разведению сельскохозяйственной птицы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1B6E36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B44E62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22-</w:t>
            </w:r>
            <w:r>
              <w:rPr>
                <w:rFonts w:ascii="Times New Roman" w:hAnsi="Times New Roman"/>
              </w:rPr>
              <w:t>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звероводству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1B6E36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производству семян сельскохозяйственных культур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1B6E36">
              <w:rPr>
                <w:rFonts w:ascii="Times New Roman" w:hAnsi="Times New Roman"/>
                <w:lang w:val="en-US"/>
              </w:rPr>
              <w:t>9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</w:rPr>
              <w:t>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производству семян кукурузы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1B6E36" w:rsidRDefault="00766654" w:rsidP="001B6E3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 w:rsidR="001B6E36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производству и реализации семян овощных культур и кормовых корнеплодов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C021E0" w:rsidRDefault="00766654" w:rsidP="00C021E0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 w:rsidR="00C021E0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75-АПК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об автоматизации бухгалтерского учета и составе бухгалтерских кадров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766654" w:rsidRDefault="00766654" w:rsidP="00BC38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766654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766654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766654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766654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Pr="00766654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BC38B9" w:rsidTr="00BC38B9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9" w:rsidRDefault="00BC38B9" w:rsidP="00BC38B9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BC38B9" w:rsidRDefault="00BC38B9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Default="00050F2E" w:rsidP="00BC38B9">
      <w:pPr>
        <w:pStyle w:val="a3"/>
        <w:jc w:val="center"/>
        <w:rPr>
          <w:rFonts w:ascii="Times New Roman" w:hAnsi="Times New Roman"/>
        </w:rPr>
      </w:pPr>
    </w:p>
    <w:p w:rsidR="00050F2E" w:rsidRPr="00BC38B9" w:rsidRDefault="00050F2E" w:rsidP="00BC38B9">
      <w:pPr>
        <w:pStyle w:val="a3"/>
        <w:jc w:val="center"/>
        <w:rPr>
          <w:rFonts w:ascii="Times New Roman" w:hAnsi="Times New Roman"/>
        </w:rPr>
      </w:pPr>
    </w:p>
    <w:p w:rsidR="00BC38B9" w:rsidRDefault="00BC38B9" w:rsidP="00BC38B9">
      <w:pPr>
        <w:pStyle w:val="a3"/>
        <w:spacing w:before="240"/>
        <w:ind w:left="840" w:firstLine="861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     ______________________            ____________________</w:t>
      </w:r>
    </w:p>
    <w:p w:rsidR="00BC38B9" w:rsidRDefault="00BC38B9" w:rsidP="00BC38B9">
      <w:pPr>
        <w:pStyle w:val="a3"/>
        <w:ind w:left="840" w:firstLine="861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t>подпись                                                   расшифровка подписи</w:t>
      </w:r>
    </w:p>
    <w:p w:rsidR="00BC38B9" w:rsidRDefault="00BC38B9" w:rsidP="00BC38B9">
      <w:pPr>
        <w:pStyle w:val="a3"/>
        <w:spacing w:before="240"/>
        <w:ind w:left="840" w:firstLine="861"/>
        <w:rPr>
          <w:rFonts w:ascii="Times New Roman" w:hAnsi="Times New Roman"/>
          <w:sz w:val="16"/>
        </w:rPr>
      </w:pPr>
    </w:p>
    <w:p w:rsidR="00BC38B9" w:rsidRDefault="00BC38B9" w:rsidP="00BC38B9">
      <w:pPr>
        <w:pStyle w:val="a3"/>
        <w:ind w:left="840" w:firstLine="861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  _____________________            ____________________</w:t>
      </w:r>
    </w:p>
    <w:p w:rsidR="00BC38B9" w:rsidRDefault="00BC38B9" w:rsidP="00BC38B9">
      <w:pPr>
        <w:pStyle w:val="a3"/>
        <w:ind w:left="840" w:firstLine="861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подпись                                                   расшифровка подписи</w:t>
      </w:r>
    </w:p>
    <w:p w:rsidR="00BC38B9" w:rsidRDefault="00BC38B9" w:rsidP="00BC38B9">
      <w:pPr>
        <w:pStyle w:val="a3"/>
        <w:ind w:left="840" w:firstLine="861"/>
      </w:pPr>
    </w:p>
    <w:p w:rsidR="00BC38B9" w:rsidRPr="00BA65BF" w:rsidRDefault="00BC38B9" w:rsidP="00BC38B9">
      <w:pPr>
        <w:pStyle w:val="a3"/>
        <w:ind w:left="840" w:firstLine="861"/>
        <w:rPr>
          <w:rFonts w:ascii="Times New Roman" w:hAnsi="Times New Roman"/>
        </w:rPr>
      </w:pPr>
      <w:r w:rsidRPr="00BA65BF">
        <w:rPr>
          <w:rFonts w:ascii="Times New Roman" w:hAnsi="Times New Roman"/>
        </w:rPr>
        <w:t>«______» __________________ 20_</w:t>
      </w:r>
      <w:r w:rsidRPr="00BA65BF">
        <w:rPr>
          <w:rFonts w:ascii="Times New Roman" w:hAnsi="Times New Roman"/>
          <w:lang w:val="en-US"/>
        </w:rPr>
        <w:t>_</w:t>
      </w:r>
      <w:r w:rsidRPr="00BA65BF">
        <w:rPr>
          <w:rFonts w:ascii="Times New Roman" w:hAnsi="Times New Roman"/>
        </w:rPr>
        <w:t>г.</w:t>
      </w:r>
    </w:p>
    <w:p w:rsidR="00CE4DE8" w:rsidRDefault="00CE4DE8" w:rsidP="00B44E62">
      <w:pPr>
        <w:pStyle w:val="3"/>
        <w:spacing w:line="200" w:lineRule="exact"/>
        <w:ind w:left="7655" w:firstLine="0"/>
        <w:jc w:val="left"/>
        <w:rPr>
          <w:sz w:val="18"/>
          <w:szCs w:val="18"/>
        </w:rPr>
        <w:sectPr w:rsidR="00CE4DE8" w:rsidSect="001B6E36">
          <w:headerReference w:type="even" r:id="rId22"/>
          <w:footerReference w:type="even" r:id="rId23"/>
          <w:headerReference w:type="first" r:id="rId24"/>
          <w:footnotePr>
            <w:numStart w:val="2"/>
          </w:footnotePr>
          <w:pgSz w:w="11907" w:h="16840" w:code="9"/>
          <w:pgMar w:top="541" w:right="567" w:bottom="397" w:left="1134" w:header="284" w:footer="215" w:gutter="0"/>
          <w:pgNumType w:start="53" w:chapStyle="1"/>
          <w:cols w:space="720"/>
        </w:sectPr>
      </w:pPr>
    </w:p>
    <w:p w:rsidR="00D9513E" w:rsidRDefault="00D9513E" w:rsidP="00D9513E">
      <w:pPr>
        <w:spacing w:line="36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sz w:val="18"/>
          <w:szCs w:val="18"/>
        </w:rPr>
        <w:br w:type="page"/>
      </w:r>
      <w:bookmarkStart w:id="2575" w:name="fR2018"/>
      <w:r w:rsidRPr="006A14DD">
        <w:rPr>
          <w:rFonts w:ascii="Arial" w:hAnsi="Arial" w:cs="Arial"/>
          <w:sz w:val="20"/>
          <w:szCs w:val="20"/>
        </w:rPr>
        <w:t>Уровень рентабельности</w:t>
      </w:r>
    </w:p>
    <w:p w:rsidR="00D9513E" w:rsidRDefault="00D9513E" w:rsidP="00D9513E"/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499"/>
        <w:gridCol w:w="761"/>
        <w:gridCol w:w="440"/>
        <w:gridCol w:w="730"/>
        <w:gridCol w:w="971"/>
        <w:gridCol w:w="379"/>
        <w:gridCol w:w="990"/>
        <w:gridCol w:w="331"/>
        <w:gridCol w:w="839"/>
        <w:gridCol w:w="862"/>
        <w:gridCol w:w="398"/>
        <w:gridCol w:w="1080"/>
        <w:gridCol w:w="222"/>
        <w:gridCol w:w="781"/>
        <w:gridCol w:w="920"/>
        <w:gridCol w:w="84"/>
        <w:gridCol w:w="1003"/>
        <w:gridCol w:w="613"/>
        <w:gridCol w:w="391"/>
        <w:gridCol w:w="1003"/>
        <w:gridCol w:w="307"/>
        <w:gridCol w:w="697"/>
        <w:gridCol w:w="1004"/>
      </w:tblGrid>
      <w:tr w:rsidR="00D9513E" w:rsidRPr="007D7080" w:rsidTr="00CC133B">
        <w:trPr>
          <w:trHeight w:val="358"/>
        </w:trPr>
        <w:tc>
          <w:tcPr>
            <w:tcW w:w="823" w:type="dxa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Код строки</w:t>
            </w:r>
          </w:p>
        </w:tc>
        <w:tc>
          <w:tcPr>
            <w:tcW w:w="1700" w:type="dxa"/>
            <w:gridSpan w:val="3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Уровень рентабельности продаж, %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Уровень рентабельности по конечному финансовому результату, %</w:t>
            </w:r>
          </w:p>
        </w:tc>
        <w:tc>
          <w:tcPr>
            <w:tcW w:w="5101" w:type="dxa"/>
            <w:gridSpan w:val="8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Уровень рентабельности от реализации продукции, %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Снижение уровня затрат, %</w:t>
            </w:r>
          </w:p>
        </w:tc>
        <w:tc>
          <w:tcPr>
            <w:tcW w:w="5102" w:type="dxa"/>
            <w:gridSpan w:val="8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Показатели модернизации</w:t>
            </w:r>
          </w:p>
        </w:tc>
      </w:tr>
      <w:tr w:rsidR="00D9513E" w:rsidRPr="007D7080" w:rsidTr="00CC133B">
        <w:trPr>
          <w:trHeight w:val="623"/>
        </w:trPr>
        <w:tc>
          <w:tcPr>
            <w:tcW w:w="823" w:type="dxa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gridSpan w:val="3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7080">
              <w:rPr>
                <w:rFonts w:ascii="Arial" w:hAnsi="Arial" w:cs="Arial"/>
                <w:sz w:val="14"/>
                <w:szCs w:val="14"/>
                <w:lang w:val="en-US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растениеводство</w:t>
            </w: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животноводство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 xml:space="preserve">среднесписочная численность работников организации за </w:t>
            </w:r>
            <w:r>
              <w:rPr>
                <w:rFonts w:ascii="Arial" w:hAnsi="Arial" w:cs="Arial"/>
                <w:sz w:val="14"/>
                <w:szCs w:val="14"/>
              </w:rPr>
              <w:t>отчётный период</w:t>
            </w:r>
            <w:r w:rsidRPr="007D7080">
              <w:rPr>
                <w:rFonts w:ascii="Arial" w:hAnsi="Arial" w:cs="Arial"/>
                <w:sz w:val="14"/>
                <w:szCs w:val="14"/>
              </w:rPr>
              <w:t>, чел.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вы</w:t>
            </w:r>
            <w:r>
              <w:rPr>
                <w:rFonts w:ascii="Arial" w:hAnsi="Arial" w:cs="Arial"/>
                <w:sz w:val="14"/>
                <w:szCs w:val="14"/>
              </w:rPr>
              <w:t>ручка на одного работающего, тыс</w:t>
            </w:r>
            <w:r w:rsidRPr="007D7080">
              <w:rPr>
                <w:rFonts w:ascii="Arial" w:hAnsi="Arial" w:cs="Arial"/>
                <w:sz w:val="14"/>
                <w:szCs w:val="14"/>
              </w:rPr>
              <w:t>. руб.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добавленная стои</w:t>
            </w:r>
            <w:r>
              <w:rPr>
                <w:rFonts w:ascii="Arial" w:hAnsi="Arial" w:cs="Arial"/>
                <w:sz w:val="14"/>
                <w:szCs w:val="14"/>
              </w:rPr>
              <w:t>мость на одного работающего, тыс</w:t>
            </w:r>
            <w:r w:rsidRPr="007D7080">
              <w:rPr>
                <w:rFonts w:ascii="Arial" w:hAnsi="Arial" w:cs="Arial"/>
                <w:sz w:val="14"/>
                <w:szCs w:val="14"/>
              </w:rPr>
              <w:t>. руб.</w:t>
            </w:r>
          </w:p>
        </w:tc>
      </w:tr>
      <w:tr w:rsidR="00D9513E" w:rsidRPr="007D7080" w:rsidTr="00CC133B">
        <w:trPr>
          <w:trHeight w:val="403"/>
        </w:trPr>
        <w:tc>
          <w:tcPr>
            <w:tcW w:w="82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76" w:name="fR2018r10"/>
            <w:bookmarkEnd w:id="2576"/>
            <w:r>
              <w:rPr>
                <w:rFonts w:ascii="Arial" w:hAnsi="Arial" w:cs="Arial"/>
                <w:b/>
                <w:sz w:val="18"/>
                <w:szCs w:val="18"/>
              </w:rPr>
              <w:t>-17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1,6</w:t>
            </w: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-20,1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-24</w:t>
            </w: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-15,1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14,9</w:t>
            </w:r>
          </w:p>
        </w:tc>
        <w:tc>
          <w:tcPr>
            <w:tcW w:w="170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</w:tr>
      <w:tr w:rsidR="00D9513E" w:rsidRPr="007D7080" w:rsidTr="00CC133B">
        <w:trPr>
          <w:trHeight w:val="585"/>
        </w:trPr>
        <w:tc>
          <w:tcPr>
            <w:tcW w:w="16128" w:type="dxa"/>
            <w:gridSpan w:val="2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20"/>
                <w:szCs w:val="20"/>
              </w:rPr>
              <w:t>Продукция растениеводства</w:t>
            </w:r>
          </w:p>
        </w:tc>
      </w:tr>
      <w:tr w:rsidR="00D9513E" w:rsidRPr="007D7080" w:rsidTr="00CC133B">
        <w:trPr>
          <w:trHeight w:val="959"/>
        </w:trPr>
        <w:tc>
          <w:tcPr>
            <w:tcW w:w="1322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Код строки</w:t>
            </w:r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Фактически убранная площадь, га (кв.м.)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Производство, тонн</w:t>
            </w:r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</w:t>
            </w:r>
            <w:r w:rsidRPr="007D7080">
              <w:rPr>
                <w:rFonts w:ascii="Arial" w:hAnsi="Arial" w:cs="Arial"/>
                <w:sz w:val="14"/>
                <w:szCs w:val="14"/>
                <w:lang w:val="en-US"/>
              </w:rPr>
              <w:t>роцент р</w:t>
            </w:r>
            <w:r w:rsidRPr="007D7080">
              <w:rPr>
                <w:rFonts w:ascii="Arial" w:hAnsi="Arial" w:cs="Arial"/>
                <w:sz w:val="14"/>
                <w:szCs w:val="14"/>
              </w:rPr>
              <w:t>е</w:t>
            </w:r>
            <w:r w:rsidRPr="007D7080">
              <w:rPr>
                <w:rFonts w:ascii="Arial" w:hAnsi="Arial" w:cs="Arial"/>
                <w:sz w:val="14"/>
                <w:szCs w:val="14"/>
                <w:lang w:val="en-US"/>
              </w:rPr>
              <w:t>факции, %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Урожайность, ц/га (кг/кв.м.)</w:t>
            </w:r>
          </w:p>
        </w:tc>
        <w:tc>
          <w:tcPr>
            <w:tcW w:w="1003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Процент товарности, %</w:t>
            </w:r>
          </w:p>
        </w:tc>
        <w:tc>
          <w:tcPr>
            <w:tcW w:w="1004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Прямые затраты труда,чел.-час. на 1 центнер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Содержа-ние кормовых единиц в единице продукции, к.ед./т</w:t>
            </w:r>
          </w:p>
        </w:tc>
        <w:tc>
          <w:tcPr>
            <w:tcW w:w="1004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Себесто-имость 1 т. произве-</w:t>
            </w:r>
            <w:r>
              <w:rPr>
                <w:rFonts w:ascii="Arial" w:hAnsi="Arial" w:cs="Arial"/>
                <w:sz w:val="14"/>
                <w:szCs w:val="14"/>
              </w:rPr>
              <w:t>денной продукции, руб</w:t>
            </w:r>
            <w:r w:rsidRPr="007D7080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Себесто-имость 1 т. реализо-</w:t>
            </w:r>
            <w:r>
              <w:rPr>
                <w:rFonts w:ascii="Arial" w:hAnsi="Arial" w:cs="Arial"/>
                <w:sz w:val="14"/>
                <w:szCs w:val="14"/>
              </w:rPr>
              <w:t xml:space="preserve">ванной продукции, </w:t>
            </w:r>
            <w:r w:rsidRPr="007D7080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004" w:type="dxa"/>
            <w:gridSpan w:val="2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Средняя реализа-</w:t>
            </w:r>
            <w:r>
              <w:rPr>
                <w:rFonts w:ascii="Arial" w:hAnsi="Arial" w:cs="Arial"/>
                <w:sz w:val="14"/>
                <w:szCs w:val="14"/>
              </w:rPr>
              <w:t xml:space="preserve">ционная цена 1 тонны, </w:t>
            </w:r>
            <w:r w:rsidRPr="007D7080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004" w:type="dxa"/>
            <w:vMerge w:val="restart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Рента-бельность, %</w:t>
            </w:r>
          </w:p>
        </w:tc>
      </w:tr>
      <w:tr w:rsidR="00D9513E" w:rsidRPr="007D7080" w:rsidTr="00CC133B">
        <w:trPr>
          <w:trHeight w:val="585"/>
        </w:trPr>
        <w:tc>
          <w:tcPr>
            <w:tcW w:w="1322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в первоначально оприходованной массе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в массе после доработки</w:t>
            </w: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в первоначально оприходо-ванной массе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в массе после доработки</w:t>
            </w:r>
          </w:p>
        </w:tc>
        <w:tc>
          <w:tcPr>
            <w:tcW w:w="1003" w:type="dxa"/>
            <w:gridSpan w:val="2"/>
            <w:vMerge/>
            <w:shd w:val="clear" w:color="auto" w:fill="auto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vMerge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Зерновые и зернобобовые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020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77" w:name="fR2018r20"/>
            <w:bookmarkEnd w:id="2577"/>
            <w:r>
              <w:rPr>
                <w:rFonts w:ascii="Arial" w:hAnsi="Arial" w:cs="Arial"/>
                <w:b/>
                <w:sz w:val="18"/>
                <w:szCs w:val="18"/>
              </w:rPr>
              <w:t>951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3 720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3 123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39,1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32,8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38,2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1,4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581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625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423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-32,6</w:t>
            </w: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Кукуруза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030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78" w:name="fR2018r30"/>
            <w:bookmarkEnd w:id="2578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Рапс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040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79" w:name="fR2018r40"/>
            <w:bookmarkEnd w:id="2579"/>
            <w:r>
              <w:rPr>
                <w:rFonts w:ascii="Arial" w:hAnsi="Arial" w:cs="Arial"/>
                <w:b/>
                <w:sz w:val="18"/>
                <w:szCs w:val="18"/>
              </w:rPr>
              <w:t>88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69,9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1,4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1 021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1 104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1 421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26,8</w:t>
            </w: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050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80" w:name="fR2018r50"/>
            <w:bookmarkEnd w:id="2580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Сахарная свекла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060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81" w:name="fR2018r60"/>
            <w:bookmarkEnd w:id="2581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Овощи открытого грунта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070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82" w:name="fR2018r70"/>
            <w:bookmarkEnd w:id="2582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Овощи защищенного грунта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080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83" w:name="fR2018r80"/>
            <w:bookmarkEnd w:id="2583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E94C3C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E94C3C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Плоды семечковые и косточковые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090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84" w:name="fR2018r90"/>
            <w:bookmarkEnd w:id="2584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E94C3C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E94C3C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4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Ягоды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85" w:name="fR2018r100"/>
            <w:bookmarkEnd w:id="2585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9513E" w:rsidRDefault="00D9513E" w:rsidP="00D9513E"/>
    <w:p w:rsidR="00D9513E" w:rsidRDefault="00D9513E" w:rsidP="00D9513E"/>
    <w:p w:rsidR="00D9513E" w:rsidRDefault="00D9513E" w:rsidP="00D9513E"/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563"/>
        <w:gridCol w:w="761"/>
        <w:gridCol w:w="380"/>
        <w:gridCol w:w="488"/>
        <w:gridCol w:w="302"/>
        <w:gridCol w:w="917"/>
        <w:gridCol w:w="253"/>
        <w:gridCol w:w="725"/>
        <w:gridCol w:w="446"/>
        <w:gridCol w:w="284"/>
        <w:gridCol w:w="886"/>
        <w:gridCol w:w="579"/>
        <w:gridCol w:w="242"/>
        <w:gridCol w:w="350"/>
        <w:gridCol w:w="1170"/>
        <w:gridCol w:w="188"/>
        <w:gridCol w:w="246"/>
        <w:gridCol w:w="736"/>
        <w:gridCol w:w="725"/>
        <w:gridCol w:w="446"/>
        <w:gridCol w:w="288"/>
        <w:gridCol w:w="882"/>
        <w:gridCol w:w="92"/>
        <w:gridCol w:w="1079"/>
        <w:gridCol w:w="142"/>
        <w:gridCol w:w="486"/>
        <w:gridCol w:w="542"/>
        <w:gridCol w:w="1171"/>
      </w:tblGrid>
      <w:tr w:rsidR="00D9513E" w:rsidRPr="007D7080" w:rsidTr="00CC133B">
        <w:trPr>
          <w:trHeight w:val="585"/>
        </w:trPr>
        <w:tc>
          <w:tcPr>
            <w:tcW w:w="16128" w:type="dxa"/>
            <w:gridSpan w:val="29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20"/>
                <w:szCs w:val="20"/>
              </w:rPr>
              <w:t>Продукция животноводства</w:t>
            </w:r>
          </w:p>
        </w:tc>
      </w:tr>
      <w:tr w:rsidR="00D9513E" w:rsidRPr="007D7080" w:rsidTr="00CC133B">
        <w:trPr>
          <w:trHeight w:val="660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  <w:lang w:val="en-US"/>
              </w:rPr>
              <w:t>Наименование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Код строки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Процент товарности, %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Сpеднесу-точный привес (удой, яйценоскость), граммов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Средний вес одной головы приплода, кг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Прямые затраты труда, чел.-час. На 1 центнер</w:t>
            </w: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Расход кормов на 1 ц привеса, ц к.ед.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Себестои-мость 1т приплода,</w:t>
            </w:r>
            <w:r w:rsidRPr="007D7080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Себестои-мость 1т произве-денной п</w:t>
            </w:r>
            <w:r>
              <w:rPr>
                <w:rFonts w:ascii="Arial" w:hAnsi="Arial" w:cs="Arial"/>
                <w:sz w:val="14"/>
                <w:szCs w:val="14"/>
              </w:rPr>
              <w:t xml:space="preserve">родукции (прирост, молоко), </w:t>
            </w:r>
            <w:r w:rsidRPr="007D7080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Себестои-мость 1т живого в</w:t>
            </w:r>
            <w:r>
              <w:rPr>
                <w:rFonts w:ascii="Arial" w:hAnsi="Arial" w:cs="Arial"/>
                <w:sz w:val="14"/>
                <w:szCs w:val="14"/>
              </w:rPr>
              <w:t xml:space="preserve">еса, </w:t>
            </w:r>
            <w:r w:rsidRPr="007D7080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Себестои-мость 1т</w:t>
            </w:r>
            <w:r>
              <w:rPr>
                <w:rFonts w:ascii="Arial" w:hAnsi="Arial" w:cs="Arial"/>
                <w:sz w:val="14"/>
                <w:szCs w:val="14"/>
              </w:rPr>
              <w:t xml:space="preserve"> реализо-ванной продукции, </w:t>
            </w:r>
            <w:r w:rsidRPr="007D7080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Средняя ре</w:t>
            </w:r>
            <w:r>
              <w:rPr>
                <w:rFonts w:ascii="Arial" w:hAnsi="Arial" w:cs="Arial"/>
                <w:sz w:val="14"/>
                <w:szCs w:val="14"/>
              </w:rPr>
              <w:t>ализа-ционная цена 1 тонны,</w:t>
            </w:r>
            <w:r w:rsidRPr="007D7080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Прибыль (убыток), тыс</w:t>
            </w:r>
            <w:r w:rsidRPr="007D7080">
              <w:rPr>
                <w:rFonts w:ascii="Arial" w:hAnsi="Arial" w:cs="Arial"/>
                <w:sz w:val="14"/>
                <w:szCs w:val="14"/>
              </w:rPr>
              <w:t>. руб.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Рента-бельность, %</w:t>
            </w:r>
          </w:p>
        </w:tc>
      </w:tr>
      <w:tr w:rsidR="00D9513E" w:rsidRPr="007D7080" w:rsidTr="00CC133B">
        <w:trPr>
          <w:trHeight w:val="495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КРС молочного направления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bookmarkStart w:id="2586" w:name="fR2018r120"/>
            <w:bookmarkEnd w:id="2586"/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464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9,4</w:t>
            </w: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15,8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12 712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13 542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9 614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9 995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3 200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-2 514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-68</w:t>
            </w:r>
          </w:p>
        </w:tc>
      </w:tr>
      <w:tr w:rsidR="00D9513E" w:rsidRPr="007D7080" w:rsidTr="00CC133B">
        <w:trPr>
          <w:trHeight w:val="495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КРС мясного направления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D7080">
              <w:rPr>
                <w:rFonts w:ascii="Arial" w:hAnsi="Arial" w:cs="Arial"/>
                <w:sz w:val="16"/>
                <w:szCs w:val="16"/>
                <w:lang w:val="en-US"/>
              </w:rPr>
              <w:t>125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bookmarkStart w:id="2587" w:name="fR2018r125"/>
            <w:bookmarkEnd w:id="2587"/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495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Свиньи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bookmarkStart w:id="2588" w:name="fR2018r130"/>
            <w:bookmarkEnd w:id="2588"/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495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Птица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bookmarkStart w:id="2589" w:name="fR2018r140"/>
            <w:bookmarkEnd w:id="2589"/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495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Молоко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90" w:name="fR2018r150"/>
            <w:bookmarkEnd w:id="2590"/>
            <w:r>
              <w:rPr>
                <w:rFonts w:ascii="Arial" w:hAnsi="Arial" w:cs="Arial"/>
                <w:b/>
                <w:sz w:val="18"/>
                <w:szCs w:val="18"/>
              </w:rPr>
              <w:t>86,2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4 777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1,8</w:t>
            </w: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883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954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1 131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1 309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23,6</w:t>
            </w:r>
          </w:p>
        </w:tc>
      </w:tr>
      <w:tr w:rsidR="00D9513E" w:rsidRPr="007D7080" w:rsidTr="00CC133B">
        <w:trPr>
          <w:trHeight w:val="495"/>
        </w:trPr>
        <w:tc>
          <w:tcPr>
            <w:tcW w:w="1322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Яйца – всего, тыс. шт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91" w:name="fR2018r160"/>
            <w:bookmarkEnd w:id="2591"/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Default="00D9513E" w:rsidP="00CC133B">
            <w:pPr>
              <w:jc w:val="center"/>
            </w:pPr>
            <w:r w:rsidRPr="007D7080">
              <w:rPr>
                <w:rFonts w:ascii="Arial" w:hAnsi="Arial" w:cs="Arial"/>
                <w:b/>
                <w:sz w:val="18"/>
                <w:szCs w:val="18"/>
              </w:rPr>
              <w:t>х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585"/>
        </w:trPr>
        <w:tc>
          <w:tcPr>
            <w:tcW w:w="16128" w:type="dxa"/>
            <w:gridSpan w:val="29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20"/>
                <w:szCs w:val="20"/>
              </w:rPr>
              <w:t>Средний вес одной головы</w:t>
            </w:r>
          </w:p>
        </w:tc>
      </w:tr>
      <w:tr w:rsidR="00D9513E" w:rsidRPr="007D7080" w:rsidTr="00CC133B">
        <w:trPr>
          <w:trHeight w:val="363"/>
        </w:trPr>
        <w:tc>
          <w:tcPr>
            <w:tcW w:w="759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Код строки</w:t>
            </w:r>
          </w:p>
        </w:tc>
        <w:tc>
          <w:tcPr>
            <w:tcW w:w="15369" w:type="dxa"/>
            <w:gridSpan w:val="28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Средний вес одной головы, кг</w:t>
            </w:r>
          </w:p>
        </w:tc>
      </w:tr>
      <w:tr w:rsidR="00D9513E" w:rsidRPr="007D7080" w:rsidTr="00CC133B">
        <w:trPr>
          <w:trHeight w:val="645"/>
        </w:trPr>
        <w:tc>
          <w:tcPr>
            <w:tcW w:w="759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4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коpовы и быки-пpоизводители</w:t>
            </w: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коровы основного стада</w:t>
            </w:r>
          </w:p>
        </w:tc>
        <w:tc>
          <w:tcPr>
            <w:tcW w:w="1708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основные свиноматки и хpяки-пpоизводители</w:t>
            </w: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овцематки, козоматки и баpаны-пpоизводители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молодняк КРС и скот на откоpме</w:t>
            </w: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молодняк свииней и свиньи на выpащивании и откоpме</w:t>
            </w:r>
          </w:p>
        </w:tc>
        <w:tc>
          <w:tcPr>
            <w:tcW w:w="1708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молодняк овец</w:t>
            </w: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молодняк лошадей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птица всех возpастов</w:t>
            </w:r>
          </w:p>
        </w:tc>
      </w:tr>
      <w:tr w:rsidR="00D9513E" w:rsidRPr="007D7080" w:rsidTr="00CC133B">
        <w:trPr>
          <w:trHeight w:val="567"/>
        </w:trPr>
        <w:tc>
          <w:tcPr>
            <w:tcW w:w="759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704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92" w:name="fR2018r180"/>
            <w:bookmarkEnd w:id="2592"/>
            <w:r>
              <w:rPr>
                <w:rFonts w:ascii="Arial" w:hAnsi="Arial" w:cs="Arial"/>
                <w:b/>
                <w:sz w:val="18"/>
                <w:szCs w:val="18"/>
              </w:rPr>
              <w:t>456</w:t>
            </w: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456</w:t>
            </w:r>
          </w:p>
        </w:tc>
        <w:tc>
          <w:tcPr>
            <w:tcW w:w="1708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259</w:t>
            </w: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8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513E" w:rsidRPr="007D7080" w:rsidTr="00CC133B">
        <w:trPr>
          <w:trHeight w:val="645"/>
        </w:trPr>
        <w:tc>
          <w:tcPr>
            <w:tcW w:w="16128" w:type="dxa"/>
            <w:gridSpan w:val="29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7080">
              <w:rPr>
                <w:rFonts w:ascii="Arial" w:hAnsi="Arial" w:cs="Arial"/>
                <w:sz w:val="20"/>
                <w:szCs w:val="20"/>
              </w:rPr>
              <w:t>Незавершенное производство</w:t>
            </w:r>
          </w:p>
        </w:tc>
      </w:tr>
      <w:tr w:rsidR="00D9513E" w:rsidRPr="007D7080" w:rsidTr="00CC133B">
        <w:trPr>
          <w:trHeight w:val="365"/>
        </w:trPr>
        <w:tc>
          <w:tcPr>
            <w:tcW w:w="759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Код строки</w:t>
            </w:r>
          </w:p>
        </w:tc>
        <w:tc>
          <w:tcPr>
            <w:tcW w:w="15369" w:type="dxa"/>
            <w:gridSpan w:val="28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З</w:t>
            </w:r>
            <w:r>
              <w:rPr>
                <w:rFonts w:ascii="Arial" w:hAnsi="Arial" w:cs="Arial"/>
                <w:sz w:val="14"/>
                <w:szCs w:val="14"/>
              </w:rPr>
              <w:t>атраты на единицу,</w:t>
            </w:r>
            <w:r w:rsidRPr="007D7080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</w:tr>
      <w:tr w:rsidR="00D9513E" w:rsidRPr="007D7080" w:rsidTr="00CC133B">
        <w:trPr>
          <w:trHeight w:val="626"/>
        </w:trPr>
        <w:tc>
          <w:tcPr>
            <w:tcW w:w="759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озимых зерновых на зерно и зеленый корм</w:t>
            </w: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озимого рапса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на поднятие зяби</w:t>
            </w:r>
          </w:p>
        </w:tc>
        <w:tc>
          <w:tcPr>
            <w:tcW w:w="2196" w:type="dxa"/>
            <w:gridSpan w:val="5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по многолетним травам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по заготовке органики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по производству травяной муки</w:t>
            </w:r>
          </w:p>
        </w:tc>
        <w:tc>
          <w:tcPr>
            <w:tcW w:w="2199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7080">
              <w:rPr>
                <w:rFonts w:ascii="Arial" w:hAnsi="Arial" w:cs="Arial"/>
                <w:sz w:val="14"/>
                <w:szCs w:val="14"/>
              </w:rPr>
              <w:t>по заготовке зерна методом плющения</w:t>
            </w:r>
          </w:p>
        </w:tc>
      </w:tr>
      <w:tr w:rsidR="00D9513E" w:rsidRPr="007D7080" w:rsidTr="00CC133B">
        <w:trPr>
          <w:trHeight w:val="489"/>
        </w:trPr>
        <w:tc>
          <w:tcPr>
            <w:tcW w:w="759" w:type="dxa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08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593" w:name="fR2018r190"/>
            <w:bookmarkEnd w:id="2593"/>
            <w:r>
              <w:rPr>
                <w:rFonts w:ascii="Arial" w:hAnsi="Arial" w:cs="Arial"/>
                <w:b/>
                <w:sz w:val="18"/>
                <w:szCs w:val="18"/>
              </w:rPr>
              <w:t>400</w:t>
            </w: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505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166</w:t>
            </w:r>
          </w:p>
        </w:tc>
        <w:tc>
          <w:tcPr>
            <w:tcW w:w="2196" w:type="dxa"/>
            <w:gridSpan w:val="5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D9513E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9" w:type="dxa"/>
            <w:gridSpan w:val="3"/>
            <w:shd w:val="clear" w:color="auto" w:fill="auto"/>
            <w:vAlign w:val="center"/>
          </w:tcPr>
          <w:p w:rsidR="00D9513E" w:rsidRPr="007D7080" w:rsidRDefault="00D9513E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90554" w:rsidRPr="007D7080" w:rsidTr="00CC133B">
        <w:trPr>
          <w:trHeight w:val="489"/>
        </w:trPr>
        <w:tc>
          <w:tcPr>
            <w:tcW w:w="759" w:type="dxa"/>
            <w:shd w:val="clear" w:color="auto" w:fill="auto"/>
            <w:vAlign w:val="center"/>
          </w:tcPr>
          <w:p w:rsidR="00790554" w:rsidRPr="007D7080" w:rsidRDefault="00790554" w:rsidP="00CC13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:rsidR="00790554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:rsidR="00790554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790554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6" w:type="dxa"/>
            <w:gridSpan w:val="5"/>
            <w:shd w:val="clear" w:color="auto" w:fill="auto"/>
            <w:vAlign w:val="center"/>
          </w:tcPr>
          <w:p w:rsidR="00790554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790554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790554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9" w:type="dxa"/>
            <w:gridSpan w:val="3"/>
            <w:shd w:val="clear" w:color="auto" w:fill="auto"/>
            <w:vAlign w:val="center"/>
          </w:tcPr>
          <w:p w:rsidR="00790554" w:rsidRPr="007D7080" w:rsidRDefault="00790554" w:rsidP="00CC13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2575"/>
    </w:tbl>
    <w:p w:rsidR="00D9513E" w:rsidRDefault="00D9513E" w:rsidP="00D9513E">
      <w:pPr>
        <w:rPr>
          <w:rFonts w:ascii="Arial" w:hAnsi="Arial" w:cs="Arial"/>
          <w:sz w:val="20"/>
          <w:szCs w:val="20"/>
        </w:rPr>
      </w:pPr>
    </w:p>
    <w:p w:rsidR="003C6222" w:rsidRPr="00545198" w:rsidRDefault="003C6222" w:rsidP="00E53877">
      <w:pPr>
        <w:spacing w:line="360" w:lineRule="auto"/>
        <w:jc w:val="center"/>
        <w:rPr>
          <w:sz w:val="18"/>
          <w:szCs w:val="18"/>
        </w:rPr>
      </w:pPr>
    </w:p>
    <w:sectPr w:rsidR="003C6222" w:rsidRPr="00545198" w:rsidSect="00CE4DE8">
      <w:headerReference w:type="default" r:id="rId25"/>
      <w:pgSz w:w="16838" w:h="11906" w:orient="landscape" w:code="9"/>
      <w:pgMar w:top="706" w:right="397" w:bottom="567" w:left="39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76C" w:rsidRDefault="009A376C" w:rsidP="00D868CA">
      <w:r>
        <w:separator/>
      </w:r>
    </w:p>
  </w:endnote>
  <w:endnote w:type="continuationSeparator" w:id="0">
    <w:p w:rsidR="009A376C" w:rsidRDefault="009A376C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C82253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 w:rsidP="00C82253">
    <w:pPr>
      <w:pStyle w:val="a8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Pr="006368CA" w:rsidRDefault="00493CA2" w:rsidP="00F85503">
    <w:pPr>
      <w:pStyle w:val="a8"/>
      <w:jc w:val="center"/>
      <w:rPr>
        <w:sz w:val="16"/>
        <w:szCs w:val="16"/>
      </w:rPr>
    </w:pPr>
    <w:r w:rsidRPr="00F85503">
      <w:rPr>
        <w:sz w:val="18"/>
        <w:szCs w:val="18"/>
      </w:rPr>
      <w:fldChar w:fldCharType="begin"/>
    </w:r>
    <w:r w:rsidR="00F85503" w:rsidRPr="00F85503">
      <w:rPr>
        <w:sz w:val="18"/>
        <w:szCs w:val="18"/>
      </w:rPr>
      <w:instrText>PAGE   \* MERGEFORMAT</w:instrText>
    </w:r>
    <w:r w:rsidRPr="00F85503">
      <w:rPr>
        <w:sz w:val="18"/>
        <w:szCs w:val="18"/>
      </w:rPr>
      <w:fldChar w:fldCharType="separate"/>
    </w:r>
    <w:r w:rsidR="00115F91">
      <w:rPr>
        <w:noProof/>
        <w:sz w:val="18"/>
        <w:szCs w:val="18"/>
      </w:rPr>
      <w:t>52</w:t>
    </w:r>
    <w:r w:rsidRPr="00F85503">
      <w:rPr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2B57E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 w:rsidP="002B57E0">
    <w:pPr>
      <w:pStyle w:val="a8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Pr="006A7D9F" w:rsidRDefault="00493CA2" w:rsidP="00F85503">
    <w:pPr>
      <w:pStyle w:val="a8"/>
      <w:jc w:val="center"/>
      <w:rPr>
        <w:sz w:val="16"/>
        <w:szCs w:val="16"/>
      </w:rPr>
    </w:pPr>
    <w:r w:rsidRPr="00F85503">
      <w:rPr>
        <w:sz w:val="18"/>
        <w:szCs w:val="18"/>
      </w:rPr>
      <w:fldChar w:fldCharType="begin"/>
    </w:r>
    <w:r w:rsidR="002C6378" w:rsidRPr="00F85503">
      <w:rPr>
        <w:sz w:val="18"/>
        <w:szCs w:val="18"/>
      </w:rPr>
      <w:instrText>PAGE   \* MERGEFORMAT</w:instrText>
    </w:r>
    <w:r w:rsidRPr="00F85503">
      <w:rPr>
        <w:sz w:val="18"/>
        <w:szCs w:val="18"/>
      </w:rPr>
      <w:fldChar w:fldCharType="separate"/>
    </w:r>
    <w:r w:rsidR="00115F91">
      <w:rPr>
        <w:noProof/>
        <w:sz w:val="18"/>
        <w:szCs w:val="18"/>
      </w:rPr>
      <w:t>60</w:t>
    </w:r>
    <w:r w:rsidRPr="00F85503">
      <w:rPr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32B42">
      <w:rPr>
        <w:rStyle w:val="ae"/>
        <w:noProof/>
      </w:rPr>
      <w:t>10</w:t>
    </w:r>
    <w:r>
      <w:rPr>
        <w:rStyle w:val="ae"/>
      </w:rPr>
      <w:fldChar w:fldCharType="end"/>
    </w:r>
  </w:p>
  <w:p w:rsidR="00D32B42" w:rsidRDefault="00D32B4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2C6378">
    <w:pPr>
      <w:pStyle w:val="a8"/>
      <w:jc w:val="center"/>
    </w:pPr>
    <w:r w:rsidRPr="002C6378">
      <w:rPr>
        <w:sz w:val="18"/>
        <w:szCs w:val="18"/>
      </w:rPr>
      <w:fldChar w:fldCharType="begin"/>
    </w:r>
    <w:r w:rsidR="002C6378" w:rsidRPr="002C6378">
      <w:rPr>
        <w:sz w:val="18"/>
        <w:szCs w:val="18"/>
      </w:rPr>
      <w:instrText>PAGE   \* MERGEFORMAT</w:instrText>
    </w:r>
    <w:r w:rsidRPr="002C6378">
      <w:rPr>
        <w:sz w:val="18"/>
        <w:szCs w:val="18"/>
      </w:rPr>
      <w:fldChar w:fldCharType="separate"/>
    </w:r>
    <w:r w:rsidR="000E668F">
      <w:rPr>
        <w:noProof/>
        <w:sz w:val="18"/>
        <w:szCs w:val="18"/>
      </w:rPr>
      <w:t>19</w:t>
    </w:r>
    <w:r w:rsidRPr="002C637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C64106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 w:rsidP="00C64106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Pr="002C6378" w:rsidRDefault="00493CA2" w:rsidP="002C6378">
    <w:pPr>
      <w:pStyle w:val="a8"/>
      <w:jc w:val="center"/>
      <w:rPr>
        <w:sz w:val="18"/>
        <w:szCs w:val="18"/>
      </w:rPr>
    </w:pPr>
    <w:r w:rsidRPr="002C6378">
      <w:rPr>
        <w:sz w:val="18"/>
        <w:szCs w:val="18"/>
      </w:rPr>
      <w:fldChar w:fldCharType="begin"/>
    </w:r>
    <w:r w:rsidR="002C6378" w:rsidRPr="002C6378">
      <w:rPr>
        <w:sz w:val="18"/>
        <w:szCs w:val="18"/>
      </w:rPr>
      <w:instrText>PAGE   \* MERGEFORMAT</w:instrText>
    </w:r>
    <w:r w:rsidRPr="002C6378">
      <w:rPr>
        <w:sz w:val="18"/>
        <w:szCs w:val="18"/>
      </w:rPr>
      <w:fldChar w:fldCharType="separate"/>
    </w:r>
    <w:r w:rsidR="00115F91">
      <w:rPr>
        <w:noProof/>
        <w:sz w:val="18"/>
        <w:szCs w:val="18"/>
      </w:rPr>
      <w:t>35</w:t>
    </w:r>
    <w:r w:rsidRPr="002C6378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C82253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 w:rsidP="00C82253">
    <w:pPr>
      <w:pStyle w:val="a8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Pr="002C6378" w:rsidRDefault="00493CA2" w:rsidP="002C6378">
    <w:pPr>
      <w:pStyle w:val="a8"/>
      <w:jc w:val="center"/>
      <w:rPr>
        <w:sz w:val="18"/>
        <w:szCs w:val="18"/>
      </w:rPr>
    </w:pPr>
    <w:r w:rsidRPr="002C6378">
      <w:rPr>
        <w:sz w:val="18"/>
        <w:szCs w:val="18"/>
      </w:rPr>
      <w:fldChar w:fldCharType="begin"/>
    </w:r>
    <w:r w:rsidR="002C6378" w:rsidRPr="002C6378">
      <w:rPr>
        <w:sz w:val="18"/>
        <w:szCs w:val="18"/>
      </w:rPr>
      <w:instrText>PAGE   \* MERGEFORMAT</w:instrText>
    </w:r>
    <w:r w:rsidRPr="002C6378">
      <w:rPr>
        <w:sz w:val="18"/>
        <w:szCs w:val="18"/>
      </w:rPr>
      <w:fldChar w:fldCharType="separate"/>
    </w:r>
    <w:r w:rsidR="00115F91">
      <w:rPr>
        <w:noProof/>
        <w:sz w:val="18"/>
        <w:szCs w:val="18"/>
      </w:rPr>
      <w:t>36</w:t>
    </w:r>
    <w:r w:rsidRPr="002C6378">
      <w:rPr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2B57E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 w:rsidP="002B57E0">
    <w:pPr>
      <w:pStyle w:val="a8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Pr="002C6378" w:rsidRDefault="00493CA2" w:rsidP="002C6378">
    <w:pPr>
      <w:pStyle w:val="a8"/>
      <w:jc w:val="center"/>
      <w:rPr>
        <w:sz w:val="18"/>
        <w:szCs w:val="18"/>
      </w:rPr>
    </w:pPr>
    <w:r w:rsidRPr="002C6378">
      <w:rPr>
        <w:sz w:val="18"/>
        <w:szCs w:val="18"/>
      </w:rPr>
      <w:fldChar w:fldCharType="begin"/>
    </w:r>
    <w:r w:rsidR="002C6378" w:rsidRPr="002C6378">
      <w:rPr>
        <w:sz w:val="18"/>
        <w:szCs w:val="18"/>
      </w:rPr>
      <w:instrText>PAGE   \* MERGEFORMAT</w:instrText>
    </w:r>
    <w:r w:rsidRPr="002C6378">
      <w:rPr>
        <w:sz w:val="18"/>
        <w:szCs w:val="18"/>
      </w:rPr>
      <w:fldChar w:fldCharType="separate"/>
    </w:r>
    <w:r w:rsidR="00115F91">
      <w:rPr>
        <w:noProof/>
        <w:sz w:val="18"/>
        <w:szCs w:val="18"/>
      </w:rPr>
      <w:t>45</w:t>
    </w:r>
    <w:r w:rsidRPr="002C6378">
      <w:rPr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2B57E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 w:rsidP="002B57E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76C" w:rsidRDefault="009A376C" w:rsidP="00D868CA">
      <w:r>
        <w:separator/>
      </w:r>
    </w:p>
  </w:footnote>
  <w:footnote w:type="continuationSeparator" w:id="0">
    <w:p w:rsidR="009A376C" w:rsidRDefault="009A376C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0B" w:rsidRPr="002210B7" w:rsidRDefault="00790554" w:rsidP="00046EC2">
    <w:pPr>
      <w:pStyle w:val="a6"/>
      <w:rPr>
        <w:sz w:val="16"/>
        <w:szCs w:val="16"/>
        <w:lang w:val="en-US"/>
      </w:rPr>
    </w:pPr>
    <w:bookmarkStart w:id="384" w:name="title2"/>
    <w:bookmarkEnd w:id="384"/>
    <w:r>
      <w:rPr>
        <w:sz w:val="16"/>
        <w:szCs w:val="16"/>
        <w:lang w:val="en-US"/>
      </w:rPr>
      <w:t>ОАО "СВАТКИ"</w:t>
    </w:r>
    <w:r w:rsidR="0083450B">
      <w:rPr>
        <w:sz w:val="16"/>
        <w:szCs w:val="16"/>
        <w:lang w:val="en-US"/>
      </w:rPr>
      <w:t xml:space="preserve">,   </w:t>
    </w:r>
    <w:bookmarkStart w:id="385" w:name="year1"/>
    <w:bookmarkEnd w:id="385"/>
    <w:r>
      <w:rPr>
        <w:sz w:val="16"/>
        <w:szCs w:val="16"/>
        <w:lang w:val="en-US"/>
      </w:rPr>
      <w:t>2025 год</w:t>
    </w:r>
    <w:r w:rsidR="0083450B">
      <w:rPr>
        <w:sz w:val="16"/>
        <w:szCs w:val="16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Pr="00BA65BF" w:rsidRDefault="00790554">
    <w:pPr>
      <w:pStyle w:val="a6"/>
      <w:rPr>
        <w:sz w:val="16"/>
        <w:szCs w:val="16"/>
      </w:rPr>
    </w:pPr>
    <w:bookmarkStart w:id="459" w:name="title"/>
    <w:bookmarkEnd w:id="459"/>
    <w:r>
      <w:rPr>
        <w:sz w:val="16"/>
        <w:szCs w:val="16"/>
      </w:rPr>
      <w:t>ОАО "СВАТКИ"</w:t>
    </w:r>
    <w:r w:rsidR="00D32B42" w:rsidRPr="00BA65BF">
      <w:rPr>
        <w:sz w:val="16"/>
        <w:szCs w:val="16"/>
      </w:rPr>
      <w:t xml:space="preserve">,  </w:t>
    </w:r>
    <w:bookmarkStart w:id="460" w:name="year"/>
    <w:bookmarkEnd w:id="460"/>
    <w:r>
      <w:rPr>
        <w:sz w:val="16"/>
        <w:szCs w:val="16"/>
      </w:rPr>
      <w:t>2025 год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493CA2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32B4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B42" w:rsidRDefault="00D32B42">
    <w:pPr>
      <w:pStyle w:val="a6"/>
      <w:ind w:right="360"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B42" w:rsidRDefault="00D32B42">
    <w:pPr>
      <w:pStyle w:val="a6"/>
      <w:jc w:val="center"/>
    </w:pPr>
  </w:p>
  <w:p w:rsidR="00D32B42" w:rsidRDefault="00D32B42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7D" w:rsidRPr="00D80BE4" w:rsidRDefault="00790554" w:rsidP="00CE4DE8">
    <w:pPr>
      <w:pStyle w:val="a6"/>
      <w:rPr>
        <w:lang w:val="en-US"/>
      </w:rPr>
    </w:pPr>
    <w:bookmarkStart w:id="2594" w:name="title4"/>
    <w:bookmarkEnd w:id="2594"/>
    <w:r>
      <w:rPr>
        <w:lang w:val="en-US"/>
      </w:rPr>
      <w:t>ОАО "СВАТКИ"</w:t>
    </w:r>
    <w:r w:rsidR="009C6A7D">
      <w:rPr>
        <w:lang w:val="en-US"/>
      </w:rPr>
      <w:t xml:space="preserve">, </w:t>
    </w:r>
    <w:bookmarkStart w:id="2595" w:name="year2"/>
    <w:bookmarkEnd w:id="2595"/>
    <w:r>
      <w:rPr>
        <w:lang w:val="en-US"/>
      </w:rPr>
      <w:t>2025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 w15:restartNumberingAfterBreak="0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 w15:restartNumberingAfterBreak="0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 w15:restartNumberingAfterBreak="0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 w15:restartNumberingAfterBreak="0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 w15:restartNumberingAfterBreak="0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 w15:restartNumberingAfterBreak="0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 w15:restartNumberingAfterBreak="0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 w15:restartNumberingAfterBreak="0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 w15:restartNumberingAfterBreak="0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 w15:restartNumberingAfterBreak="0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 w15:restartNumberingAfterBreak="0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 w15:restartNumberingAfterBreak="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54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AF2"/>
    <w:rsid w:val="00021D82"/>
    <w:rsid w:val="00023B27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6EB1"/>
    <w:rsid w:val="00046EC2"/>
    <w:rsid w:val="00047EFD"/>
    <w:rsid w:val="00050B08"/>
    <w:rsid w:val="00050BD3"/>
    <w:rsid w:val="00050F2E"/>
    <w:rsid w:val="00051677"/>
    <w:rsid w:val="0005296E"/>
    <w:rsid w:val="00052B87"/>
    <w:rsid w:val="000530BB"/>
    <w:rsid w:val="00053850"/>
    <w:rsid w:val="00054037"/>
    <w:rsid w:val="00060F03"/>
    <w:rsid w:val="0006360D"/>
    <w:rsid w:val="0006547D"/>
    <w:rsid w:val="0006684A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8717C"/>
    <w:rsid w:val="000907C3"/>
    <w:rsid w:val="00092AF4"/>
    <w:rsid w:val="000939AD"/>
    <w:rsid w:val="00094A4E"/>
    <w:rsid w:val="000A0C4C"/>
    <w:rsid w:val="000A5D15"/>
    <w:rsid w:val="000A64C3"/>
    <w:rsid w:val="000A6FBD"/>
    <w:rsid w:val="000B0176"/>
    <w:rsid w:val="000B0380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5436"/>
    <w:rsid w:val="000E668F"/>
    <w:rsid w:val="000F1AA2"/>
    <w:rsid w:val="000F21B6"/>
    <w:rsid w:val="000F4486"/>
    <w:rsid w:val="000F5C1F"/>
    <w:rsid w:val="000F634F"/>
    <w:rsid w:val="000F708D"/>
    <w:rsid w:val="001008B9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5F91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0168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24D4"/>
    <w:rsid w:val="00173AE0"/>
    <w:rsid w:val="00174BD5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5EFE"/>
    <w:rsid w:val="001B62A7"/>
    <w:rsid w:val="001B693E"/>
    <w:rsid w:val="001B6E36"/>
    <w:rsid w:val="001B708A"/>
    <w:rsid w:val="001B7AEC"/>
    <w:rsid w:val="001B7DFC"/>
    <w:rsid w:val="001C2062"/>
    <w:rsid w:val="001C30CA"/>
    <w:rsid w:val="001C5925"/>
    <w:rsid w:val="001C77C9"/>
    <w:rsid w:val="001C7864"/>
    <w:rsid w:val="001D0481"/>
    <w:rsid w:val="001D182D"/>
    <w:rsid w:val="001D2CA9"/>
    <w:rsid w:val="001D55AE"/>
    <w:rsid w:val="001D5DF8"/>
    <w:rsid w:val="001D6131"/>
    <w:rsid w:val="001D65C0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21BD"/>
    <w:rsid w:val="00202406"/>
    <w:rsid w:val="0020497A"/>
    <w:rsid w:val="002053EF"/>
    <w:rsid w:val="00206B90"/>
    <w:rsid w:val="00206E17"/>
    <w:rsid w:val="00211941"/>
    <w:rsid w:val="00211CE0"/>
    <w:rsid w:val="0021595A"/>
    <w:rsid w:val="00215D61"/>
    <w:rsid w:val="00217B80"/>
    <w:rsid w:val="00220198"/>
    <w:rsid w:val="00220686"/>
    <w:rsid w:val="00221A94"/>
    <w:rsid w:val="00221C46"/>
    <w:rsid w:val="002228D7"/>
    <w:rsid w:val="00227984"/>
    <w:rsid w:val="00235A41"/>
    <w:rsid w:val="002370F4"/>
    <w:rsid w:val="0024027E"/>
    <w:rsid w:val="00240B0D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56FC4"/>
    <w:rsid w:val="00262B13"/>
    <w:rsid w:val="0026388B"/>
    <w:rsid w:val="00264CD8"/>
    <w:rsid w:val="00265192"/>
    <w:rsid w:val="00265301"/>
    <w:rsid w:val="002670BB"/>
    <w:rsid w:val="002673A1"/>
    <w:rsid w:val="0026779D"/>
    <w:rsid w:val="00267EBC"/>
    <w:rsid w:val="002757E4"/>
    <w:rsid w:val="00276EA6"/>
    <w:rsid w:val="00277A60"/>
    <w:rsid w:val="00281CD7"/>
    <w:rsid w:val="002826B0"/>
    <w:rsid w:val="00282C11"/>
    <w:rsid w:val="00284444"/>
    <w:rsid w:val="00285275"/>
    <w:rsid w:val="00286343"/>
    <w:rsid w:val="002871DE"/>
    <w:rsid w:val="00287BEE"/>
    <w:rsid w:val="002916FE"/>
    <w:rsid w:val="00291736"/>
    <w:rsid w:val="0029176C"/>
    <w:rsid w:val="00294272"/>
    <w:rsid w:val="0029532E"/>
    <w:rsid w:val="00295DA5"/>
    <w:rsid w:val="0029660B"/>
    <w:rsid w:val="00296DD9"/>
    <w:rsid w:val="002A03A1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5A9D"/>
    <w:rsid w:val="002B5EA3"/>
    <w:rsid w:val="002B6860"/>
    <w:rsid w:val="002C1B9D"/>
    <w:rsid w:val="002C294A"/>
    <w:rsid w:val="002C36E6"/>
    <w:rsid w:val="002C43A0"/>
    <w:rsid w:val="002C547E"/>
    <w:rsid w:val="002C6378"/>
    <w:rsid w:val="002C693B"/>
    <w:rsid w:val="002D2142"/>
    <w:rsid w:val="002D36B8"/>
    <w:rsid w:val="002D51CF"/>
    <w:rsid w:val="002D5869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29F6"/>
    <w:rsid w:val="00317013"/>
    <w:rsid w:val="00320346"/>
    <w:rsid w:val="003207F6"/>
    <w:rsid w:val="0032149E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15A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A6A64"/>
    <w:rsid w:val="003B07AD"/>
    <w:rsid w:val="003B17E1"/>
    <w:rsid w:val="003B727D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21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6DC8"/>
    <w:rsid w:val="00417337"/>
    <w:rsid w:val="00421DBA"/>
    <w:rsid w:val="004230A6"/>
    <w:rsid w:val="00424BD8"/>
    <w:rsid w:val="00426171"/>
    <w:rsid w:val="00427676"/>
    <w:rsid w:val="0043182D"/>
    <w:rsid w:val="00432770"/>
    <w:rsid w:val="00436EA0"/>
    <w:rsid w:val="00440B2D"/>
    <w:rsid w:val="004410A2"/>
    <w:rsid w:val="00442CF1"/>
    <w:rsid w:val="004444D6"/>
    <w:rsid w:val="00444517"/>
    <w:rsid w:val="0044454E"/>
    <w:rsid w:val="0044529E"/>
    <w:rsid w:val="00445A52"/>
    <w:rsid w:val="00454E5E"/>
    <w:rsid w:val="0045540D"/>
    <w:rsid w:val="00455D75"/>
    <w:rsid w:val="004575CD"/>
    <w:rsid w:val="004603CC"/>
    <w:rsid w:val="004643C4"/>
    <w:rsid w:val="00465FE2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3CA2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3E05"/>
    <w:rsid w:val="004B3ED1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1876"/>
    <w:rsid w:val="004F3D2E"/>
    <w:rsid w:val="004F40A1"/>
    <w:rsid w:val="004F41BF"/>
    <w:rsid w:val="004F4994"/>
    <w:rsid w:val="00501A16"/>
    <w:rsid w:val="00502BF5"/>
    <w:rsid w:val="005075F8"/>
    <w:rsid w:val="0051009F"/>
    <w:rsid w:val="00511B4C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528C6"/>
    <w:rsid w:val="00552AFA"/>
    <w:rsid w:val="00557924"/>
    <w:rsid w:val="00557B3D"/>
    <w:rsid w:val="00560C09"/>
    <w:rsid w:val="00561731"/>
    <w:rsid w:val="005620EA"/>
    <w:rsid w:val="005626BE"/>
    <w:rsid w:val="005627F9"/>
    <w:rsid w:val="00564407"/>
    <w:rsid w:val="00564F51"/>
    <w:rsid w:val="00566246"/>
    <w:rsid w:val="00572F2F"/>
    <w:rsid w:val="00573CBE"/>
    <w:rsid w:val="00573CC3"/>
    <w:rsid w:val="0057459A"/>
    <w:rsid w:val="00581E85"/>
    <w:rsid w:val="00581F7C"/>
    <w:rsid w:val="0058217A"/>
    <w:rsid w:val="00585472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5B9"/>
    <w:rsid w:val="005A3E52"/>
    <w:rsid w:val="005A5330"/>
    <w:rsid w:val="005A6713"/>
    <w:rsid w:val="005A6EC9"/>
    <w:rsid w:val="005B06B2"/>
    <w:rsid w:val="005B0E7B"/>
    <w:rsid w:val="005B299C"/>
    <w:rsid w:val="005B2E9A"/>
    <w:rsid w:val="005B6673"/>
    <w:rsid w:val="005B7AB6"/>
    <w:rsid w:val="005C1168"/>
    <w:rsid w:val="005C153A"/>
    <w:rsid w:val="005C2E4C"/>
    <w:rsid w:val="005C5B1D"/>
    <w:rsid w:val="005C7DB2"/>
    <w:rsid w:val="005C7EE0"/>
    <w:rsid w:val="005D0ACE"/>
    <w:rsid w:val="005D1DC6"/>
    <w:rsid w:val="005D203C"/>
    <w:rsid w:val="005D2A04"/>
    <w:rsid w:val="005D4322"/>
    <w:rsid w:val="005D4C21"/>
    <w:rsid w:val="005E0023"/>
    <w:rsid w:val="005E2248"/>
    <w:rsid w:val="005E2E25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26BDE"/>
    <w:rsid w:val="006368CA"/>
    <w:rsid w:val="00637C1F"/>
    <w:rsid w:val="00637DD8"/>
    <w:rsid w:val="00642260"/>
    <w:rsid w:val="0064314F"/>
    <w:rsid w:val="00643F20"/>
    <w:rsid w:val="0065091D"/>
    <w:rsid w:val="00654FC5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5C"/>
    <w:rsid w:val="0068698F"/>
    <w:rsid w:val="0069118F"/>
    <w:rsid w:val="00694473"/>
    <w:rsid w:val="006A1EE4"/>
    <w:rsid w:val="006A2172"/>
    <w:rsid w:val="006A26AA"/>
    <w:rsid w:val="006A41B7"/>
    <w:rsid w:val="006A77DC"/>
    <w:rsid w:val="006A785A"/>
    <w:rsid w:val="006A7D9F"/>
    <w:rsid w:val="006C5510"/>
    <w:rsid w:val="006D18CB"/>
    <w:rsid w:val="006D2CE9"/>
    <w:rsid w:val="006D4180"/>
    <w:rsid w:val="006D4BB0"/>
    <w:rsid w:val="006D5247"/>
    <w:rsid w:val="006D596F"/>
    <w:rsid w:val="006D5C45"/>
    <w:rsid w:val="006D631B"/>
    <w:rsid w:val="006D704F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3ECD"/>
    <w:rsid w:val="00714375"/>
    <w:rsid w:val="00715CD6"/>
    <w:rsid w:val="00717D55"/>
    <w:rsid w:val="007215B5"/>
    <w:rsid w:val="007234EF"/>
    <w:rsid w:val="0072581D"/>
    <w:rsid w:val="0072731B"/>
    <w:rsid w:val="007273A5"/>
    <w:rsid w:val="007301E5"/>
    <w:rsid w:val="00730961"/>
    <w:rsid w:val="00734EA7"/>
    <w:rsid w:val="0073689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354F"/>
    <w:rsid w:val="00763E40"/>
    <w:rsid w:val="00764178"/>
    <w:rsid w:val="00766654"/>
    <w:rsid w:val="00770A3E"/>
    <w:rsid w:val="00771518"/>
    <w:rsid w:val="00771EC8"/>
    <w:rsid w:val="007751EE"/>
    <w:rsid w:val="007751F3"/>
    <w:rsid w:val="00775462"/>
    <w:rsid w:val="00780BB8"/>
    <w:rsid w:val="007810CB"/>
    <w:rsid w:val="0078171F"/>
    <w:rsid w:val="00781B90"/>
    <w:rsid w:val="00784670"/>
    <w:rsid w:val="007859F5"/>
    <w:rsid w:val="007868F6"/>
    <w:rsid w:val="007874CC"/>
    <w:rsid w:val="00787FCF"/>
    <w:rsid w:val="0079051C"/>
    <w:rsid w:val="00790554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A8B"/>
    <w:rsid w:val="007F2A56"/>
    <w:rsid w:val="007F73D2"/>
    <w:rsid w:val="007F7DEF"/>
    <w:rsid w:val="00800FA0"/>
    <w:rsid w:val="00804EC8"/>
    <w:rsid w:val="008053A7"/>
    <w:rsid w:val="00807F3D"/>
    <w:rsid w:val="008119A6"/>
    <w:rsid w:val="0081292B"/>
    <w:rsid w:val="008164AD"/>
    <w:rsid w:val="00816545"/>
    <w:rsid w:val="008172A5"/>
    <w:rsid w:val="008209B4"/>
    <w:rsid w:val="008220CD"/>
    <w:rsid w:val="00823E9B"/>
    <w:rsid w:val="0082530E"/>
    <w:rsid w:val="008259B2"/>
    <w:rsid w:val="008276A6"/>
    <w:rsid w:val="0083450B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0C6"/>
    <w:rsid w:val="008A089F"/>
    <w:rsid w:val="008A13A8"/>
    <w:rsid w:val="008A1C09"/>
    <w:rsid w:val="008A44A2"/>
    <w:rsid w:val="008A4F39"/>
    <w:rsid w:val="008A73DC"/>
    <w:rsid w:val="008A7C6C"/>
    <w:rsid w:val="008B14CA"/>
    <w:rsid w:val="008B2FE4"/>
    <w:rsid w:val="008B34B2"/>
    <w:rsid w:val="008B4B5D"/>
    <w:rsid w:val="008B6B35"/>
    <w:rsid w:val="008C2832"/>
    <w:rsid w:val="008C367D"/>
    <w:rsid w:val="008C4D1D"/>
    <w:rsid w:val="008C60BB"/>
    <w:rsid w:val="008C6616"/>
    <w:rsid w:val="008C793D"/>
    <w:rsid w:val="008C798C"/>
    <w:rsid w:val="008C7B00"/>
    <w:rsid w:val="008D230A"/>
    <w:rsid w:val="008D3C53"/>
    <w:rsid w:val="008D4AFD"/>
    <w:rsid w:val="008D53DB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082E"/>
    <w:rsid w:val="009643C8"/>
    <w:rsid w:val="00965094"/>
    <w:rsid w:val="009663F6"/>
    <w:rsid w:val="00966FAA"/>
    <w:rsid w:val="00967243"/>
    <w:rsid w:val="00970E5C"/>
    <w:rsid w:val="00972703"/>
    <w:rsid w:val="0097341C"/>
    <w:rsid w:val="009735EF"/>
    <w:rsid w:val="009754A9"/>
    <w:rsid w:val="00986BB7"/>
    <w:rsid w:val="009878EB"/>
    <w:rsid w:val="009879CA"/>
    <w:rsid w:val="00995A12"/>
    <w:rsid w:val="00997015"/>
    <w:rsid w:val="009973C7"/>
    <w:rsid w:val="00997EBE"/>
    <w:rsid w:val="009A0246"/>
    <w:rsid w:val="009A0CF7"/>
    <w:rsid w:val="009A376C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01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19D1"/>
    <w:rsid w:val="00A05793"/>
    <w:rsid w:val="00A05F00"/>
    <w:rsid w:val="00A12317"/>
    <w:rsid w:val="00A12463"/>
    <w:rsid w:val="00A12E2F"/>
    <w:rsid w:val="00A13DEC"/>
    <w:rsid w:val="00A21442"/>
    <w:rsid w:val="00A22221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12D4"/>
    <w:rsid w:val="00A7216A"/>
    <w:rsid w:val="00A7551F"/>
    <w:rsid w:val="00A77C06"/>
    <w:rsid w:val="00A77E3C"/>
    <w:rsid w:val="00A8002C"/>
    <w:rsid w:val="00A812C9"/>
    <w:rsid w:val="00A834B5"/>
    <w:rsid w:val="00A84358"/>
    <w:rsid w:val="00A86777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E7582"/>
    <w:rsid w:val="00AF0365"/>
    <w:rsid w:val="00AF0FCA"/>
    <w:rsid w:val="00AF1FB3"/>
    <w:rsid w:val="00AF2C5F"/>
    <w:rsid w:val="00AF4D9A"/>
    <w:rsid w:val="00AF5570"/>
    <w:rsid w:val="00AF700B"/>
    <w:rsid w:val="00B0117B"/>
    <w:rsid w:val="00B0151E"/>
    <w:rsid w:val="00B055A4"/>
    <w:rsid w:val="00B056C4"/>
    <w:rsid w:val="00B06D1B"/>
    <w:rsid w:val="00B10A28"/>
    <w:rsid w:val="00B163CE"/>
    <w:rsid w:val="00B16F4F"/>
    <w:rsid w:val="00B23D75"/>
    <w:rsid w:val="00B2406C"/>
    <w:rsid w:val="00B25D72"/>
    <w:rsid w:val="00B26415"/>
    <w:rsid w:val="00B27AA0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14F9"/>
    <w:rsid w:val="00B525AF"/>
    <w:rsid w:val="00B5364F"/>
    <w:rsid w:val="00B54D67"/>
    <w:rsid w:val="00B5582C"/>
    <w:rsid w:val="00B56934"/>
    <w:rsid w:val="00B60915"/>
    <w:rsid w:val="00B63FE6"/>
    <w:rsid w:val="00B64A9F"/>
    <w:rsid w:val="00B67758"/>
    <w:rsid w:val="00B67FA3"/>
    <w:rsid w:val="00B75DE2"/>
    <w:rsid w:val="00B775C8"/>
    <w:rsid w:val="00B80AF4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1FE6"/>
    <w:rsid w:val="00B950E5"/>
    <w:rsid w:val="00B96058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2579"/>
    <w:rsid w:val="00BB4B45"/>
    <w:rsid w:val="00BB5C8E"/>
    <w:rsid w:val="00BB5DA9"/>
    <w:rsid w:val="00BB7C50"/>
    <w:rsid w:val="00BC08C7"/>
    <w:rsid w:val="00BC0F94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E355F"/>
    <w:rsid w:val="00BE51E9"/>
    <w:rsid w:val="00BE62DD"/>
    <w:rsid w:val="00BF1847"/>
    <w:rsid w:val="00BF1CD2"/>
    <w:rsid w:val="00BF7F8B"/>
    <w:rsid w:val="00C01163"/>
    <w:rsid w:val="00C01869"/>
    <w:rsid w:val="00C021E0"/>
    <w:rsid w:val="00C044CA"/>
    <w:rsid w:val="00C04E7E"/>
    <w:rsid w:val="00C05772"/>
    <w:rsid w:val="00C069C7"/>
    <w:rsid w:val="00C075A1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0907"/>
    <w:rsid w:val="00C31178"/>
    <w:rsid w:val="00C32869"/>
    <w:rsid w:val="00C33F18"/>
    <w:rsid w:val="00C33F70"/>
    <w:rsid w:val="00C34B92"/>
    <w:rsid w:val="00C34DE2"/>
    <w:rsid w:val="00C4088C"/>
    <w:rsid w:val="00C42DF9"/>
    <w:rsid w:val="00C43A4D"/>
    <w:rsid w:val="00C45A09"/>
    <w:rsid w:val="00C47D4B"/>
    <w:rsid w:val="00C50DC3"/>
    <w:rsid w:val="00C51ECA"/>
    <w:rsid w:val="00C53BC5"/>
    <w:rsid w:val="00C5667E"/>
    <w:rsid w:val="00C5682A"/>
    <w:rsid w:val="00C56BC3"/>
    <w:rsid w:val="00C57DA4"/>
    <w:rsid w:val="00C6282F"/>
    <w:rsid w:val="00C637A6"/>
    <w:rsid w:val="00C64106"/>
    <w:rsid w:val="00C64739"/>
    <w:rsid w:val="00C67F66"/>
    <w:rsid w:val="00C724AD"/>
    <w:rsid w:val="00C73864"/>
    <w:rsid w:val="00C74C49"/>
    <w:rsid w:val="00C760B5"/>
    <w:rsid w:val="00C760E1"/>
    <w:rsid w:val="00C766ED"/>
    <w:rsid w:val="00C76A0E"/>
    <w:rsid w:val="00C77929"/>
    <w:rsid w:val="00C80190"/>
    <w:rsid w:val="00C8182D"/>
    <w:rsid w:val="00C81CE6"/>
    <w:rsid w:val="00C82253"/>
    <w:rsid w:val="00C83DD7"/>
    <w:rsid w:val="00C90616"/>
    <w:rsid w:val="00C9080F"/>
    <w:rsid w:val="00C917BA"/>
    <w:rsid w:val="00C91B7E"/>
    <w:rsid w:val="00C91E37"/>
    <w:rsid w:val="00C92587"/>
    <w:rsid w:val="00C92650"/>
    <w:rsid w:val="00C93F1F"/>
    <w:rsid w:val="00C93F8F"/>
    <w:rsid w:val="00C95991"/>
    <w:rsid w:val="00C96AE0"/>
    <w:rsid w:val="00C97A59"/>
    <w:rsid w:val="00CA07C8"/>
    <w:rsid w:val="00CA2995"/>
    <w:rsid w:val="00CA5B14"/>
    <w:rsid w:val="00CB5430"/>
    <w:rsid w:val="00CB61B0"/>
    <w:rsid w:val="00CB6609"/>
    <w:rsid w:val="00CC0FBA"/>
    <w:rsid w:val="00CC133B"/>
    <w:rsid w:val="00CC185E"/>
    <w:rsid w:val="00CC3BF9"/>
    <w:rsid w:val="00CC59E0"/>
    <w:rsid w:val="00CC671C"/>
    <w:rsid w:val="00CD0A15"/>
    <w:rsid w:val="00CD105B"/>
    <w:rsid w:val="00CD125D"/>
    <w:rsid w:val="00CD5B4E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4E2"/>
    <w:rsid w:val="00CE5CD5"/>
    <w:rsid w:val="00CF187F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4B81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513E"/>
    <w:rsid w:val="00D96808"/>
    <w:rsid w:val="00DA2F18"/>
    <w:rsid w:val="00DB0631"/>
    <w:rsid w:val="00DB421B"/>
    <w:rsid w:val="00DB5409"/>
    <w:rsid w:val="00DB59D6"/>
    <w:rsid w:val="00DC0BED"/>
    <w:rsid w:val="00DC16B5"/>
    <w:rsid w:val="00DC4573"/>
    <w:rsid w:val="00DC55FB"/>
    <w:rsid w:val="00DC5A7E"/>
    <w:rsid w:val="00DC7C81"/>
    <w:rsid w:val="00DD0F07"/>
    <w:rsid w:val="00DD1701"/>
    <w:rsid w:val="00DD21AB"/>
    <w:rsid w:val="00DD3A45"/>
    <w:rsid w:val="00DD5285"/>
    <w:rsid w:val="00DE1D1C"/>
    <w:rsid w:val="00DE2540"/>
    <w:rsid w:val="00DE52C5"/>
    <w:rsid w:val="00DE5894"/>
    <w:rsid w:val="00DE702F"/>
    <w:rsid w:val="00DF0B14"/>
    <w:rsid w:val="00DF0B87"/>
    <w:rsid w:val="00DF11FE"/>
    <w:rsid w:val="00DF21CD"/>
    <w:rsid w:val="00DF37B8"/>
    <w:rsid w:val="00DF4CC1"/>
    <w:rsid w:val="00DF5C52"/>
    <w:rsid w:val="00E0065C"/>
    <w:rsid w:val="00E00E33"/>
    <w:rsid w:val="00E10F0B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4090C"/>
    <w:rsid w:val="00E52D17"/>
    <w:rsid w:val="00E53877"/>
    <w:rsid w:val="00E54263"/>
    <w:rsid w:val="00E54592"/>
    <w:rsid w:val="00E54C04"/>
    <w:rsid w:val="00E54FFA"/>
    <w:rsid w:val="00E55381"/>
    <w:rsid w:val="00E601A9"/>
    <w:rsid w:val="00E602D4"/>
    <w:rsid w:val="00E60FE2"/>
    <w:rsid w:val="00E620D4"/>
    <w:rsid w:val="00E655B6"/>
    <w:rsid w:val="00E66191"/>
    <w:rsid w:val="00E6755E"/>
    <w:rsid w:val="00E70395"/>
    <w:rsid w:val="00E8160C"/>
    <w:rsid w:val="00E8230E"/>
    <w:rsid w:val="00E8234A"/>
    <w:rsid w:val="00E82CA5"/>
    <w:rsid w:val="00E847BF"/>
    <w:rsid w:val="00E85266"/>
    <w:rsid w:val="00E9084A"/>
    <w:rsid w:val="00E9184B"/>
    <w:rsid w:val="00E92920"/>
    <w:rsid w:val="00E95246"/>
    <w:rsid w:val="00E9660F"/>
    <w:rsid w:val="00EA053C"/>
    <w:rsid w:val="00EA179D"/>
    <w:rsid w:val="00EA224B"/>
    <w:rsid w:val="00EA2CF7"/>
    <w:rsid w:val="00EA3428"/>
    <w:rsid w:val="00EA47C4"/>
    <w:rsid w:val="00EA59D7"/>
    <w:rsid w:val="00EB0200"/>
    <w:rsid w:val="00EB0A67"/>
    <w:rsid w:val="00EB645B"/>
    <w:rsid w:val="00EB69C1"/>
    <w:rsid w:val="00EB75DC"/>
    <w:rsid w:val="00EC1E20"/>
    <w:rsid w:val="00EC39E1"/>
    <w:rsid w:val="00EC43A1"/>
    <w:rsid w:val="00EC5D67"/>
    <w:rsid w:val="00ED5493"/>
    <w:rsid w:val="00ED7C24"/>
    <w:rsid w:val="00EE338D"/>
    <w:rsid w:val="00EE3759"/>
    <w:rsid w:val="00EE4F5B"/>
    <w:rsid w:val="00EE55EE"/>
    <w:rsid w:val="00EE67CC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EF7224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4A6F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4881"/>
    <w:rsid w:val="00F85503"/>
    <w:rsid w:val="00F8580A"/>
    <w:rsid w:val="00F87BB7"/>
    <w:rsid w:val="00F90E6B"/>
    <w:rsid w:val="00F93628"/>
    <w:rsid w:val="00F9370D"/>
    <w:rsid w:val="00F94D22"/>
    <w:rsid w:val="00F94E95"/>
    <w:rsid w:val="00F95092"/>
    <w:rsid w:val="00F95130"/>
    <w:rsid w:val="00F95290"/>
    <w:rsid w:val="00F97297"/>
    <w:rsid w:val="00FA0EA2"/>
    <w:rsid w:val="00FA2BED"/>
    <w:rsid w:val="00FA2F8F"/>
    <w:rsid w:val="00FA4414"/>
    <w:rsid w:val="00FA5061"/>
    <w:rsid w:val="00FA5E6A"/>
    <w:rsid w:val="00FA6C1F"/>
    <w:rsid w:val="00FA74C0"/>
    <w:rsid w:val="00FA7B56"/>
    <w:rsid w:val="00FB17E1"/>
    <w:rsid w:val="00FB4E21"/>
    <w:rsid w:val="00FB5E3D"/>
    <w:rsid w:val="00FB668D"/>
    <w:rsid w:val="00FB6AF0"/>
    <w:rsid w:val="00FB7041"/>
    <w:rsid w:val="00FB7544"/>
    <w:rsid w:val="00FC270A"/>
    <w:rsid w:val="00FC3DD8"/>
    <w:rsid w:val="00FC4D39"/>
    <w:rsid w:val="00FC64FC"/>
    <w:rsid w:val="00FC69C3"/>
    <w:rsid w:val="00FD1A33"/>
    <w:rsid w:val="00FD34FF"/>
    <w:rsid w:val="00FD3A94"/>
    <w:rsid w:val="00FD66B4"/>
    <w:rsid w:val="00FD687E"/>
    <w:rsid w:val="00FE34C6"/>
    <w:rsid w:val="00FE7058"/>
    <w:rsid w:val="00FF231B"/>
    <w:rsid w:val="00FF3CA3"/>
    <w:rsid w:val="00FF5034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5:docId w15:val="{130BA549-3578-4E54-9FB8-1B5D374C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paragraph" w:customStyle="1" w:styleId="afc">
    <w:basedOn w:val="a"/>
    <w:next w:val="aa"/>
    <w:link w:val="afd"/>
    <w:qFormat/>
    <w:rsid w:val="0083450B"/>
    <w:pPr>
      <w:jc w:val="center"/>
    </w:pPr>
    <w:rPr>
      <w:sz w:val="28"/>
      <w:szCs w:val="20"/>
    </w:rPr>
  </w:style>
  <w:style w:type="character" w:customStyle="1" w:styleId="afd">
    <w:name w:val="Заголовок Знак"/>
    <w:link w:val="afc"/>
    <w:rsid w:val="0083450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10" Type="http://schemas.openxmlformats.org/officeDocument/2006/relationships/footer" Target="footer1.xm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5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IVC\Mshp\TEMPLATE\blank200250sx_Mins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13CAF-10BD-44FB-ABB9-FA7F800F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blank200250sx_Minsk</Template>
  <TotalTime>0</TotalTime>
  <Pages>20</Pages>
  <Words>13895</Words>
  <Characters>79202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92912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Гуща Янина Михайловна</dc:creator>
  <cp:lastModifiedBy>Anzhela Maksimchik</cp:lastModifiedBy>
  <cp:revision>2</cp:revision>
  <cp:lastPrinted>2026-03-13T09:39:00Z</cp:lastPrinted>
  <dcterms:created xsi:type="dcterms:W3CDTF">2026-04-25T09:04:00Z</dcterms:created>
  <dcterms:modified xsi:type="dcterms:W3CDTF">2026-04-25T09:04:00Z</dcterms:modified>
</cp:coreProperties>
</file>