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C90" w:rsidRPr="00923D2F" w:rsidRDefault="00330C90" w:rsidP="00330C90">
      <w:pPr>
        <w:pStyle w:val="a3"/>
        <w:rPr>
          <w:rFonts w:ascii="Times New Roman" w:hAnsi="Times New Roman"/>
        </w:rPr>
      </w:pPr>
      <w:bookmarkStart w:id="0" w:name="F6A"/>
      <w:bookmarkStart w:id="1" w:name="f6"/>
      <w:bookmarkStart w:id="2" w:name="f2"/>
    </w:p>
    <w:bookmarkEnd w:id="2"/>
    <w:tbl>
      <w:tblPr>
        <w:tblW w:w="10206" w:type="dxa"/>
        <w:tblInd w:w="392" w:type="dxa"/>
        <w:tblLayout w:type="fixed"/>
        <w:tblLook w:val="0000"/>
      </w:tblPr>
      <w:tblGrid>
        <w:gridCol w:w="1831"/>
        <w:gridCol w:w="895"/>
        <w:gridCol w:w="1415"/>
        <w:gridCol w:w="962"/>
        <w:gridCol w:w="213"/>
        <w:gridCol w:w="637"/>
        <w:gridCol w:w="145"/>
        <w:gridCol w:w="1982"/>
        <w:gridCol w:w="157"/>
        <w:gridCol w:w="1969"/>
      </w:tblGrid>
      <w:tr w:rsidR="00330C90" w:rsidRPr="00961291" w:rsidTr="00957E34">
        <w:trPr>
          <w:trHeight w:val="80"/>
        </w:trPr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330C90" w:rsidRPr="00961291" w:rsidRDefault="00330C90" w:rsidP="00957E34">
            <w:pPr>
              <w:jc w:val="right"/>
              <w:rPr>
                <w:sz w:val="18"/>
                <w:szCs w:val="16"/>
              </w:rPr>
            </w:pPr>
            <w:r w:rsidRPr="00961291">
              <w:rPr>
                <w:sz w:val="18"/>
                <w:szCs w:val="16"/>
              </w:rPr>
              <w:t>Приложение 1</w:t>
            </w:r>
          </w:p>
        </w:tc>
      </w:tr>
      <w:tr w:rsidR="00330C90" w:rsidRPr="00961291" w:rsidTr="00957E34">
        <w:trPr>
          <w:trHeight w:val="225"/>
        </w:trPr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30C90" w:rsidRPr="00961291" w:rsidRDefault="00330C90" w:rsidP="00957E34">
            <w:pPr>
              <w:jc w:val="right"/>
              <w:rPr>
                <w:sz w:val="18"/>
                <w:szCs w:val="16"/>
              </w:rPr>
            </w:pPr>
            <w:r w:rsidRPr="00961291">
              <w:rPr>
                <w:sz w:val="18"/>
                <w:szCs w:val="16"/>
              </w:rPr>
              <w:t>к поста</w:t>
            </w:r>
            <w:r>
              <w:rPr>
                <w:sz w:val="18"/>
                <w:szCs w:val="16"/>
              </w:rPr>
              <w:t xml:space="preserve">новлению Министерства финансов </w:t>
            </w:r>
            <w:r w:rsidRPr="00961291">
              <w:rPr>
                <w:sz w:val="18"/>
                <w:szCs w:val="16"/>
              </w:rPr>
              <w:t>Ре</w:t>
            </w:r>
            <w:r w:rsidRPr="00961291">
              <w:rPr>
                <w:sz w:val="18"/>
                <w:szCs w:val="16"/>
              </w:rPr>
              <w:t>с</w:t>
            </w:r>
            <w:r w:rsidRPr="00961291">
              <w:rPr>
                <w:sz w:val="18"/>
                <w:szCs w:val="16"/>
              </w:rPr>
              <w:t xml:space="preserve">публики Беларусь </w:t>
            </w:r>
          </w:p>
        </w:tc>
      </w:tr>
      <w:tr w:rsidR="00330C90" w:rsidRPr="00961291" w:rsidTr="00957E34">
        <w:trPr>
          <w:trHeight w:val="225"/>
        </w:trPr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30C90" w:rsidRPr="00961291" w:rsidRDefault="00330C90" w:rsidP="00957E34">
            <w:pPr>
              <w:jc w:val="right"/>
              <w:rPr>
                <w:sz w:val="18"/>
                <w:szCs w:val="16"/>
                <w:lang w:val="en-US"/>
              </w:rPr>
            </w:pPr>
            <w:r>
              <w:rPr>
                <w:sz w:val="18"/>
                <w:szCs w:val="16"/>
              </w:rPr>
              <w:t xml:space="preserve">   </w:t>
            </w:r>
            <w:r w:rsidRPr="00961291">
              <w:rPr>
                <w:sz w:val="18"/>
                <w:szCs w:val="16"/>
                <w:lang w:val="en-US"/>
              </w:rPr>
              <w:t>12</w:t>
            </w:r>
            <w:r w:rsidRPr="00961291">
              <w:rPr>
                <w:sz w:val="18"/>
                <w:szCs w:val="16"/>
              </w:rPr>
              <w:t>.</w:t>
            </w:r>
            <w:r w:rsidRPr="00961291">
              <w:rPr>
                <w:sz w:val="18"/>
                <w:szCs w:val="16"/>
                <w:lang w:val="en-US"/>
              </w:rPr>
              <w:t>12</w:t>
            </w:r>
            <w:r w:rsidRPr="00961291">
              <w:rPr>
                <w:sz w:val="18"/>
                <w:szCs w:val="16"/>
              </w:rPr>
              <w:t>.20</w:t>
            </w:r>
            <w:r w:rsidRPr="00961291">
              <w:rPr>
                <w:sz w:val="18"/>
                <w:szCs w:val="16"/>
                <w:lang w:val="en-US"/>
              </w:rPr>
              <w:t>16</w:t>
            </w:r>
            <w:r w:rsidRPr="00961291">
              <w:rPr>
                <w:sz w:val="18"/>
                <w:szCs w:val="16"/>
              </w:rPr>
              <w:t xml:space="preserve"> № 1</w:t>
            </w:r>
            <w:r w:rsidRPr="00961291">
              <w:rPr>
                <w:sz w:val="18"/>
                <w:szCs w:val="16"/>
                <w:lang w:val="en-US"/>
              </w:rPr>
              <w:t>04</w:t>
            </w:r>
          </w:p>
        </w:tc>
      </w:tr>
      <w:tr w:rsidR="00330C90" w:rsidRPr="00961291" w:rsidTr="00957E34">
        <w:trPr>
          <w:trHeight w:val="255"/>
        </w:trPr>
        <w:tc>
          <w:tcPr>
            <w:tcW w:w="1020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Pr="00961291" w:rsidRDefault="00330C90" w:rsidP="00957E34">
            <w:pPr>
              <w:jc w:val="center"/>
              <w:rPr>
                <w:b/>
                <w:bCs/>
                <w:sz w:val="18"/>
                <w:szCs w:val="22"/>
              </w:rPr>
            </w:pPr>
            <w:r w:rsidRPr="00961291">
              <w:rPr>
                <w:b/>
                <w:bCs/>
                <w:sz w:val="18"/>
                <w:szCs w:val="22"/>
              </w:rPr>
              <w:t>БУХГАЛТЕРСКИЙ БАЛАНС</w:t>
            </w:r>
          </w:p>
        </w:tc>
      </w:tr>
      <w:tr w:rsidR="00330C90" w:rsidRPr="00961291" w:rsidTr="00957E34">
        <w:trPr>
          <w:trHeight w:val="252"/>
        </w:trPr>
        <w:tc>
          <w:tcPr>
            <w:tcW w:w="1020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Pr="00961291" w:rsidRDefault="00330C90" w:rsidP="00957E34">
            <w:pPr>
              <w:jc w:val="center"/>
              <w:rPr>
                <w:b/>
                <w:sz w:val="18"/>
                <w:szCs w:val="20"/>
              </w:rPr>
            </w:pPr>
            <w:r w:rsidRPr="00961291">
              <w:rPr>
                <w:b/>
                <w:sz w:val="18"/>
                <w:szCs w:val="22"/>
              </w:rPr>
              <w:t>на</w:t>
            </w:r>
            <w:r w:rsidRPr="00961291">
              <w:rPr>
                <w:b/>
                <w:sz w:val="18"/>
                <w:szCs w:val="22"/>
                <w:lang w:val="en-US"/>
              </w:rPr>
              <w:t xml:space="preserve"> </w:t>
            </w:r>
            <w:r w:rsidRPr="00961291">
              <w:rPr>
                <w:b/>
                <w:sz w:val="18"/>
                <w:szCs w:val="22"/>
              </w:rPr>
              <w:t>3</w:t>
            </w:r>
            <w:r>
              <w:rPr>
                <w:b/>
                <w:sz w:val="18"/>
                <w:szCs w:val="22"/>
              </w:rPr>
              <w:t>1</w:t>
            </w:r>
            <w:r w:rsidRPr="00961291">
              <w:rPr>
                <w:b/>
                <w:sz w:val="18"/>
                <w:szCs w:val="22"/>
              </w:rPr>
              <w:t xml:space="preserve"> </w:t>
            </w:r>
            <w:r>
              <w:rPr>
                <w:b/>
                <w:sz w:val="18"/>
                <w:szCs w:val="22"/>
              </w:rPr>
              <w:t>декабря</w:t>
            </w:r>
            <w:r w:rsidRPr="00961291">
              <w:rPr>
                <w:b/>
                <w:sz w:val="18"/>
                <w:szCs w:val="22"/>
              </w:rPr>
              <w:t xml:space="preserve"> 202</w:t>
            </w:r>
            <w:r>
              <w:rPr>
                <w:b/>
                <w:sz w:val="18"/>
                <w:szCs w:val="22"/>
              </w:rPr>
              <w:t>5</w:t>
            </w:r>
            <w:r w:rsidRPr="00961291">
              <w:rPr>
                <w:b/>
                <w:sz w:val="18"/>
                <w:szCs w:val="22"/>
              </w:rPr>
              <w:t xml:space="preserve"> года</w:t>
            </w:r>
          </w:p>
        </w:tc>
      </w:tr>
      <w:tr w:rsidR="00330C90" w:rsidRPr="00961291" w:rsidTr="00957E34">
        <w:trPr>
          <w:trHeight w:val="70"/>
        </w:trPr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Pr="00670171" w:rsidRDefault="00330C90" w:rsidP="00957E34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Pr="00670171" w:rsidRDefault="00330C90" w:rsidP="00957E34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Pr="00670171" w:rsidRDefault="00330C90" w:rsidP="00957E34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Pr="00670171" w:rsidRDefault="00330C90" w:rsidP="00957E34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Pr="00670171" w:rsidRDefault="00330C90" w:rsidP="00957E34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Pr="00961291" w:rsidRDefault="00330C90" w:rsidP="00957E34">
            <w:pPr>
              <w:rPr>
                <w:sz w:val="18"/>
                <w:szCs w:val="16"/>
              </w:rPr>
            </w:pPr>
            <w:r w:rsidRPr="00961291">
              <w:rPr>
                <w:sz w:val="18"/>
                <w:szCs w:val="16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Pr="00961291" w:rsidRDefault="00330C90" w:rsidP="00957E34">
            <w:pPr>
              <w:rPr>
                <w:sz w:val="18"/>
                <w:szCs w:val="16"/>
              </w:rPr>
            </w:pPr>
            <w:r w:rsidRPr="00961291">
              <w:rPr>
                <w:sz w:val="18"/>
                <w:szCs w:val="16"/>
              </w:rPr>
              <w:t> </w:t>
            </w:r>
          </w:p>
        </w:tc>
      </w:tr>
      <w:tr w:rsidR="00330C90" w:rsidRPr="00961291" w:rsidTr="00957E34">
        <w:trPr>
          <w:trHeight w:val="113"/>
        </w:trPr>
        <w:tc>
          <w:tcPr>
            <w:tcW w:w="4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</w:t>
            </w:r>
          </w:p>
        </w:tc>
        <w:tc>
          <w:tcPr>
            <w:tcW w:w="6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330C90" w:rsidRPr="00961291" w:rsidRDefault="00013D53" w:rsidP="00957E34">
            <w:pPr>
              <w:rPr>
                <w:sz w:val="18"/>
                <w:szCs w:val="20"/>
              </w:rPr>
            </w:pPr>
            <w:bookmarkStart w:id="3" w:name="title10"/>
            <w:bookmarkEnd w:id="3"/>
            <w:r>
              <w:rPr>
                <w:sz w:val="18"/>
                <w:szCs w:val="20"/>
              </w:rPr>
              <w:t>ОАО "БЕЗДЕЖ-АГРО"</w:t>
            </w:r>
            <w:r w:rsidR="00330C90" w:rsidRPr="00961291">
              <w:rPr>
                <w:sz w:val="18"/>
                <w:szCs w:val="20"/>
              </w:rPr>
              <w:t> </w:t>
            </w:r>
          </w:p>
        </w:tc>
      </w:tr>
      <w:tr w:rsidR="00330C90" w:rsidRPr="00961291" w:rsidTr="00957E34">
        <w:trPr>
          <w:trHeight w:val="113"/>
        </w:trPr>
        <w:tc>
          <w:tcPr>
            <w:tcW w:w="4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Учетный номер плательщика</w:t>
            </w:r>
          </w:p>
        </w:tc>
        <w:tc>
          <w:tcPr>
            <w:tcW w:w="6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330C90" w:rsidRPr="00961291" w:rsidRDefault="00013D53" w:rsidP="00957E34">
            <w:pPr>
              <w:rPr>
                <w:sz w:val="18"/>
                <w:szCs w:val="20"/>
              </w:rPr>
            </w:pPr>
            <w:bookmarkStart w:id="4" w:name="unn1"/>
            <w:bookmarkEnd w:id="4"/>
            <w:r>
              <w:rPr>
                <w:sz w:val="18"/>
                <w:szCs w:val="20"/>
              </w:rPr>
              <w:t>200226708</w:t>
            </w:r>
            <w:r w:rsidR="00330C90" w:rsidRPr="00961291">
              <w:rPr>
                <w:sz w:val="18"/>
                <w:szCs w:val="20"/>
              </w:rPr>
              <w:t> </w:t>
            </w:r>
          </w:p>
        </w:tc>
      </w:tr>
      <w:tr w:rsidR="00330C90" w:rsidRPr="00961291" w:rsidTr="00957E34">
        <w:trPr>
          <w:trHeight w:val="113"/>
        </w:trPr>
        <w:tc>
          <w:tcPr>
            <w:tcW w:w="4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экономической деятельности</w:t>
            </w:r>
          </w:p>
        </w:tc>
        <w:tc>
          <w:tcPr>
            <w:tcW w:w="6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330C90" w:rsidRPr="00013D53" w:rsidRDefault="00013D53" w:rsidP="00957E34">
            <w:pPr>
              <w:rPr>
                <w:sz w:val="18"/>
                <w:szCs w:val="20"/>
              </w:rPr>
            </w:pPr>
            <w:bookmarkStart w:id="5" w:name="activity1"/>
            <w:bookmarkEnd w:id="5"/>
            <w:r>
              <w:rPr>
                <w:sz w:val="18"/>
                <w:szCs w:val="20"/>
              </w:rPr>
              <w:t>Сельское хозяйство</w:t>
            </w:r>
          </w:p>
        </w:tc>
      </w:tr>
      <w:tr w:rsidR="00330C90" w:rsidRPr="00961291" w:rsidTr="00957E34">
        <w:trPr>
          <w:trHeight w:val="113"/>
        </w:trPr>
        <w:tc>
          <w:tcPr>
            <w:tcW w:w="4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Организационно-правовая форма</w:t>
            </w:r>
          </w:p>
        </w:tc>
        <w:tc>
          <w:tcPr>
            <w:tcW w:w="6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330C90" w:rsidRPr="00013D53" w:rsidRDefault="00013D53" w:rsidP="00957E34">
            <w:pPr>
              <w:rPr>
                <w:sz w:val="18"/>
                <w:szCs w:val="20"/>
              </w:rPr>
            </w:pPr>
            <w:bookmarkStart w:id="6" w:name="prop_kind1"/>
            <w:bookmarkEnd w:id="6"/>
            <w:r>
              <w:rPr>
                <w:sz w:val="18"/>
                <w:szCs w:val="20"/>
              </w:rPr>
              <w:t>Коммунальная</w:t>
            </w:r>
          </w:p>
        </w:tc>
      </w:tr>
      <w:tr w:rsidR="00330C90" w:rsidRPr="00961291" w:rsidTr="00957E34">
        <w:trPr>
          <w:trHeight w:val="113"/>
        </w:trPr>
        <w:tc>
          <w:tcPr>
            <w:tcW w:w="4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 управления</w:t>
            </w:r>
          </w:p>
        </w:tc>
        <w:tc>
          <w:tcPr>
            <w:tcW w:w="6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330C90" w:rsidRPr="00013D53" w:rsidRDefault="00013D53" w:rsidP="00957E34">
            <w:pPr>
              <w:rPr>
                <w:sz w:val="18"/>
                <w:szCs w:val="20"/>
              </w:rPr>
            </w:pPr>
            <w:bookmarkStart w:id="7" w:name="joint1"/>
            <w:bookmarkEnd w:id="7"/>
            <w:r>
              <w:rPr>
                <w:sz w:val="18"/>
                <w:szCs w:val="20"/>
              </w:rPr>
              <w:t>Дрогичинский РИК</w:t>
            </w:r>
          </w:p>
        </w:tc>
      </w:tr>
      <w:tr w:rsidR="00330C90" w:rsidRPr="00961291" w:rsidTr="00957E34">
        <w:trPr>
          <w:trHeight w:val="113"/>
        </w:trPr>
        <w:tc>
          <w:tcPr>
            <w:tcW w:w="4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6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330C90" w:rsidRPr="00961291" w:rsidRDefault="00330C90" w:rsidP="00957E34">
            <w:pPr>
              <w:rPr>
                <w:sz w:val="18"/>
                <w:szCs w:val="20"/>
              </w:rPr>
            </w:pPr>
            <w:r w:rsidRPr="00961291">
              <w:rPr>
                <w:sz w:val="18"/>
                <w:szCs w:val="20"/>
              </w:rPr>
              <w:t>тыс. руб</w:t>
            </w:r>
            <w:r w:rsidRPr="00961291">
              <w:rPr>
                <w:sz w:val="18"/>
                <w:szCs w:val="20"/>
                <w:lang w:val="en-US"/>
              </w:rPr>
              <w:t>.</w:t>
            </w:r>
          </w:p>
        </w:tc>
      </w:tr>
      <w:tr w:rsidR="00330C90" w:rsidRPr="00961291" w:rsidTr="00957E34">
        <w:trPr>
          <w:trHeight w:val="113"/>
        </w:trPr>
        <w:tc>
          <w:tcPr>
            <w:tcW w:w="4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</w:t>
            </w:r>
          </w:p>
        </w:tc>
        <w:tc>
          <w:tcPr>
            <w:tcW w:w="6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330C90" w:rsidRPr="00961291" w:rsidRDefault="00013D53" w:rsidP="00957E34">
            <w:pPr>
              <w:rPr>
                <w:sz w:val="18"/>
                <w:szCs w:val="20"/>
              </w:rPr>
            </w:pPr>
            <w:bookmarkStart w:id="8" w:name="address1"/>
            <w:bookmarkEnd w:id="8"/>
            <w:r>
              <w:rPr>
                <w:sz w:val="18"/>
                <w:szCs w:val="20"/>
              </w:rPr>
              <w:t xml:space="preserve">225848 Брестская обл. Дрогичинский р-н </w:t>
            </w:r>
            <w:r w:rsidR="00CE74E0">
              <w:rPr>
                <w:sz w:val="18"/>
                <w:szCs w:val="20"/>
              </w:rPr>
              <w:t>аг</w:t>
            </w:r>
            <w:r>
              <w:rPr>
                <w:sz w:val="18"/>
                <w:szCs w:val="20"/>
              </w:rPr>
              <w:t>.Бездеж</w:t>
            </w:r>
            <w:r w:rsidR="00330C90" w:rsidRPr="00961291">
              <w:rPr>
                <w:sz w:val="18"/>
                <w:szCs w:val="20"/>
              </w:rPr>
              <w:t> </w:t>
            </w:r>
          </w:p>
        </w:tc>
      </w:tr>
      <w:tr w:rsidR="00330C90" w:rsidRPr="00961291" w:rsidTr="00957E34">
        <w:trPr>
          <w:trHeight w:val="170"/>
        </w:trPr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Default="00330C90" w:rsidP="00957E34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утверждения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961291" w:rsidRDefault="00330C90" w:rsidP="00957E34">
            <w:pPr>
              <w:jc w:val="center"/>
              <w:rPr>
                <w:sz w:val="18"/>
                <w:szCs w:val="20"/>
              </w:rPr>
            </w:pPr>
            <w:r w:rsidRPr="00961291">
              <w:rPr>
                <w:sz w:val="18"/>
                <w:szCs w:val="20"/>
              </w:rPr>
              <w:t> </w:t>
            </w:r>
          </w:p>
        </w:tc>
      </w:tr>
      <w:tr w:rsidR="00330C90" w:rsidRPr="00961291" w:rsidTr="00957E34">
        <w:trPr>
          <w:trHeight w:val="170"/>
        </w:trPr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Default="00330C90" w:rsidP="00957E34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отправки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961291" w:rsidRDefault="00330C90" w:rsidP="00957E34">
            <w:pPr>
              <w:jc w:val="center"/>
              <w:rPr>
                <w:sz w:val="18"/>
                <w:szCs w:val="20"/>
              </w:rPr>
            </w:pPr>
            <w:r w:rsidRPr="00961291">
              <w:rPr>
                <w:sz w:val="18"/>
                <w:szCs w:val="20"/>
              </w:rPr>
              <w:t> </w:t>
            </w:r>
          </w:p>
        </w:tc>
      </w:tr>
      <w:tr w:rsidR="00330C90" w:rsidRPr="00961291" w:rsidTr="00957E34">
        <w:trPr>
          <w:trHeight w:val="170"/>
        </w:trPr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Default="00330C90" w:rsidP="00957E34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принятия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961291" w:rsidRDefault="00330C90" w:rsidP="00957E34">
            <w:pPr>
              <w:jc w:val="center"/>
              <w:rPr>
                <w:sz w:val="18"/>
                <w:szCs w:val="20"/>
              </w:rPr>
            </w:pPr>
            <w:r w:rsidRPr="00961291">
              <w:rPr>
                <w:sz w:val="18"/>
                <w:szCs w:val="20"/>
              </w:rPr>
              <w:t> </w:t>
            </w:r>
          </w:p>
        </w:tc>
      </w:tr>
      <w:tr w:rsidR="00330C90" w:rsidRPr="00961291" w:rsidTr="00957E34">
        <w:trPr>
          <w:trHeight w:val="84"/>
        </w:trPr>
        <w:tc>
          <w:tcPr>
            <w:tcW w:w="183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330C90" w:rsidRPr="00670171" w:rsidRDefault="00330C90" w:rsidP="00957E34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330C90" w:rsidRPr="00670171" w:rsidRDefault="00330C90" w:rsidP="00957E34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330C90" w:rsidRPr="00670171" w:rsidRDefault="00330C90" w:rsidP="00957E34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:rsidR="00330C90" w:rsidRPr="00670171" w:rsidRDefault="00330C90" w:rsidP="00957E34">
            <w:pPr>
              <w:ind w:firstLineChars="200" w:firstLine="320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330C90" w:rsidRPr="00670171" w:rsidRDefault="00330C90" w:rsidP="00957E34">
            <w:pPr>
              <w:jc w:val="center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330C90" w:rsidRPr="00670171" w:rsidRDefault="00330C90" w:rsidP="00957E34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330C90" w:rsidRPr="00961291" w:rsidRDefault="00330C90" w:rsidP="00957E34">
            <w:pPr>
              <w:rPr>
                <w:sz w:val="18"/>
                <w:szCs w:val="16"/>
              </w:rPr>
            </w:pPr>
            <w:r w:rsidRPr="00961291">
              <w:rPr>
                <w:sz w:val="18"/>
                <w:szCs w:val="16"/>
              </w:rPr>
              <w:t> </w:t>
            </w:r>
          </w:p>
        </w:tc>
      </w:tr>
      <w:tr w:rsidR="00330C90" w:rsidRPr="00961291" w:rsidTr="00957E34">
        <w:trPr>
          <w:trHeight w:val="312"/>
        </w:trPr>
        <w:tc>
          <w:tcPr>
            <w:tcW w:w="5103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670171" w:rsidRDefault="00330C90" w:rsidP="00957E34">
            <w:pPr>
              <w:jc w:val="center"/>
              <w:rPr>
                <w:b/>
                <w:bCs/>
                <w:sz w:val="18"/>
                <w:szCs w:val="18"/>
              </w:rPr>
            </w:pPr>
            <w:r w:rsidRPr="00670171">
              <w:rPr>
                <w:b/>
                <w:bCs/>
                <w:sz w:val="18"/>
                <w:szCs w:val="18"/>
              </w:rPr>
              <w:t>Активы</w:t>
            </w:r>
          </w:p>
        </w:tc>
        <w:tc>
          <w:tcPr>
            <w:tcW w:w="850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Pr="00F8617A" w:rsidRDefault="00330C90" w:rsidP="00957E34">
            <w:pPr>
              <w:jc w:val="center"/>
              <w:rPr>
                <w:b/>
                <w:bCs/>
                <w:sz w:val="16"/>
                <w:szCs w:val="16"/>
              </w:rPr>
            </w:pPr>
            <w:r w:rsidRPr="00F8617A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127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Pr="00743169" w:rsidRDefault="00330C90" w:rsidP="00957E3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D3712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 w:rsidRPr="00BD3712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3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Pr="00BD3712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декабря</w:t>
            </w:r>
            <w:r w:rsidRPr="00BD3712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2025 года</w:t>
            </w:r>
          </w:p>
        </w:tc>
        <w:tc>
          <w:tcPr>
            <w:tcW w:w="2126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30C90" w:rsidRPr="00BD3712" w:rsidRDefault="00330C90" w:rsidP="00957E3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D3712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 w:rsidRPr="00BD3712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3</w:t>
            </w:r>
            <w:r w:rsidRPr="00BD3712">
              <w:rPr>
                <w:rFonts w:ascii="Times New Roman" w:hAnsi="Times New Roman"/>
                <w:b/>
                <w:sz w:val="16"/>
                <w:szCs w:val="16"/>
              </w:rPr>
              <w:t xml:space="preserve">1 декабря </w:t>
            </w:r>
            <w:r w:rsidRPr="00BD3712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20</w:t>
            </w:r>
            <w:r w:rsidRPr="00BD3712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4</w:t>
            </w:r>
            <w:r w:rsidRPr="00BD3712">
              <w:rPr>
                <w:rFonts w:ascii="Times New Roman" w:hAnsi="Times New Roman"/>
                <w:b/>
                <w:sz w:val="16"/>
                <w:szCs w:val="16"/>
              </w:rPr>
              <w:t>года</w:t>
            </w:r>
          </w:p>
        </w:tc>
      </w:tr>
      <w:tr w:rsidR="00330C90" w:rsidRPr="00961291" w:rsidTr="00957E34">
        <w:trPr>
          <w:trHeight w:val="225"/>
        </w:trPr>
        <w:tc>
          <w:tcPr>
            <w:tcW w:w="5103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30C90" w:rsidRPr="00670171" w:rsidRDefault="00330C90" w:rsidP="00957E34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670171" w:rsidRDefault="00330C90" w:rsidP="00957E34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670171" w:rsidRDefault="00330C90" w:rsidP="00957E34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330C90" w:rsidRPr="00961291" w:rsidRDefault="00330C90" w:rsidP="00957E34">
            <w:pPr>
              <w:jc w:val="center"/>
              <w:rPr>
                <w:b/>
                <w:bCs/>
                <w:sz w:val="18"/>
                <w:szCs w:val="16"/>
              </w:rPr>
            </w:pPr>
            <w:r w:rsidRPr="00961291">
              <w:rPr>
                <w:b/>
                <w:bCs/>
                <w:sz w:val="18"/>
                <w:szCs w:val="16"/>
              </w:rPr>
              <w:t>4</w:t>
            </w:r>
          </w:p>
        </w:tc>
      </w:tr>
      <w:tr w:rsidR="00330C90" w:rsidRPr="00961291" w:rsidTr="00957E34">
        <w:trPr>
          <w:trHeight w:val="300"/>
        </w:trPr>
        <w:tc>
          <w:tcPr>
            <w:tcW w:w="5103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I. ДОЛГОСРОЧНЫЕ АКТИВЫ </w:t>
            </w:r>
          </w:p>
        </w:tc>
        <w:tc>
          <w:tcPr>
            <w:tcW w:w="850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961291" w:rsidRDefault="00330C90" w:rsidP="00957E34">
            <w:pPr>
              <w:jc w:val="center"/>
              <w:rPr>
                <w:sz w:val="18"/>
                <w:szCs w:val="20"/>
              </w:rPr>
            </w:pPr>
            <w:r w:rsidRPr="00961291">
              <w:rPr>
                <w:sz w:val="18"/>
                <w:szCs w:val="20"/>
              </w:rPr>
              <w:t> </w:t>
            </w:r>
          </w:p>
        </w:tc>
      </w:tr>
      <w:tr w:rsidR="00330C90" w:rsidRPr="00961291" w:rsidTr="00957E34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средства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bookmarkStart w:id="9" w:name="f1r110"/>
            <w:bookmarkEnd w:id="9"/>
            <w:r>
              <w:rPr>
                <w:b/>
                <w:sz w:val="20"/>
                <w:szCs w:val="20"/>
              </w:rPr>
              <w:t>36 357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961291" w:rsidRDefault="00013D53" w:rsidP="00957E34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28 745</w:t>
            </w:r>
          </w:p>
        </w:tc>
      </w:tr>
      <w:tr w:rsidR="00330C90" w:rsidRPr="00961291" w:rsidTr="00957E34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Нематериальные активы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330C90" w:rsidP="00957E34">
            <w:pPr>
              <w:jc w:val="center"/>
              <w:rPr>
                <w:b/>
                <w:sz w:val="20"/>
                <w:szCs w:val="20"/>
              </w:rPr>
            </w:pPr>
            <w:bookmarkStart w:id="10" w:name="f1r120"/>
            <w:bookmarkEnd w:id="10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961291" w:rsidRDefault="00330C90" w:rsidP="00957E34">
            <w:pPr>
              <w:jc w:val="center"/>
              <w:rPr>
                <w:b/>
                <w:sz w:val="18"/>
                <w:szCs w:val="20"/>
              </w:rPr>
            </w:pPr>
          </w:p>
        </w:tc>
      </w:tr>
      <w:tr w:rsidR="00330C90" w:rsidRPr="00961291" w:rsidTr="00957E34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Доходные вложения в материальные активы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330C90" w:rsidP="00957E34">
            <w:pPr>
              <w:jc w:val="center"/>
              <w:rPr>
                <w:b/>
                <w:sz w:val="20"/>
                <w:szCs w:val="20"/>
              </w:rPr>
            </w:pPr>
            <w:bookmarkStart w:id="11" w:name="f1r130"/>
            <w:bookmarkEnd w:id="11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961291" w:rsidRDefault="00330C90" w:rsidP="00957E34">
            <w:pPr>
              <w:jc w:val="center"/>
              <w:rPr>
                <w:b/>
                <w:sz w:val="18"/>
                <w:szCs w:val="20"/>
              </w:rPr>
            </w:pPr>
          </w:p>
        </w:tc>
      </w:tr>
      <w:tr w:rsidR="00330C90" w:rsidRPr="00961291" w:rsidTr="00957E34">
        <w:trPr>
          <w:trHeight w:val="255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330C90" w:rsidP="00957E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961291" w:rsidRDefault="00330C90" w:rsidP="00957E34">
            <w:pPr>
              <w:jc w:val="center"/>
              <w:rPr>
                <w:b/>
                <w:sz w:val="18"/>
                <w:szCs w:val="20"/>
              </w:rPr>
            </w:pPr>
          </w:p>
        </w:tc>
      </w:tr>
      <w:tr w:rsidR="00330C90" w:rsidRPr="00961291" w:rsidTr="00957E34">
        <w:trPr>
          <w:trHeight w:val="255"/>
        </w:trPr>
        <w:tc>
          <w:tcPr>
            <w:tcW w:w="51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инвестиционная недвижимость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330C90" w:rsidP="00957E34">
            <w:pPr>
              <w:jc w:val="center"/>
              <w:rPr>
                <w:b/>
                <w:sz w:val="20"/>
                <w:szCs w:val="20"/>
              </w:rPr>
            </w:pPr>
            <w:bookmarkStart w:id="12" w:name="f1r131"/>
            <w:bookmarkEnd w:id="12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961291" w:rsidRDefault="00330C90" w:rsidP="00957E34">
            <w:pPr>
              <w:jc w:val="center"/>
              <w:rPr>
                <w:b/>
                <w:sz w:val="18"/>
                <w:szCs w:val="20"/>
              </w:rPr>
            </w:pPr>
          </w:p>
        </w:tc>
      </w:tr>
      <w:tr w:rsidR="00330C90" w:rsidRPr="00961291" w:rsidTr="00957E34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предметы финансовой аренды (лизинга)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330C90" w:rsidP="00957E34">
            <w:pPr>
              <w:jc w:val="center"/>
              <w:rPr>
                <w:b/>
                <w:sz w:val="20"/>
                <w:szCs w:val="20"/>
              </w:rPr>
            </w:pPr>
            <w:bookmarkStart w:id="13" w:name="f1r132"/>
            <w:bookmarkEnd w:id="13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961291" w:rsidRDefault="00330C90" w:rsidP="00957E34">
            <w:pPr>
              <w:jc w:val="center"/>
              <w:rPr>
                <w:b/>
                <w:sz w:val="18"/>
                <w:szCs w:val="20"/>
              </w:rPr>
            </w:pPr>
          </w:p>
        </w:tc>
      </w:tr>
      <w:tr w:rsidR="00330C90" w:rsidRPr="00961291" w:rsidTr="00957E34">
        <w:trPr>
          <w:trHeight w:val="281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доходные вложения в материальные активы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330C90" w:rsidP="00957E34">
            <w:pPr>
              <w:jc w:val="center"/>
              <w:rPr>
                <w:b/>
                <w:sz w:val="20"/>
                <w:szCs w:val="20"/>
              </w:rPr>
            </w:pPr>
            <w:bookmarkStart w:id="14" w:name="f1r133"/>
            <w:bookmarkEnd w:id="14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961291" w:rsidRDefault="00330C90" w:rsidP="00957E34">
            <w:pPr>
              <w:jc w:val="center"/>
              <w:rPr>
                <w:b/>
                <w:sz w:val="18"/>
                <w:szCs w:val="20"/>
              </w:rPr>
            </w:pPr>
          </w:p>
        </w:tc>
      </w:tr>
      <w:tr w:rsidR="00330C90" w:rsidRPr="00961291" w:rsidTr="00957E34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долгосрочные активы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bookmarkStart w:id="15" w:name="f1r140"/>
            <w:bookmarkEnd w:id="15"/>
            <w:r>
              <w:rPr>
                <w:b/>
                <w:sz w:val="20"/>
                <w:szCs w:val="20"/>
              </w:rPr>
              <w:t>2 404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961291" w:rsidRDefault="00013D53" w:rsidP="00957E34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2 758</w:t>
            </w:r>
          </w:p>
        </w:tc>
      </w:tr>
      <w:tr w:rsidR="00330C90" w:rsidRPr="00961291" w:rsidTr="00957E34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финансовые вложения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bookmarkStart w:id="16" w:name="f1r150"/>
            <w:bookmarkEnd w:id="16"/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961291" w:rsidRDefault="00013D53" w:rsidP="00957E34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3</w:t>
            </w:r>
          </w:p>
        </w:tc>
      </w:tr>
      <w:tr w:rsidR="00330C90" w:rsidRPr="00961291" w:rsidTr="00957E34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Отложенные налоговые активы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330C90" w:rsidP="00957E34">
            <w:pPr>
              <w:jc w:val="center"/>
              <w:rPr>
                <w:b/>
                <w:sz w:val="20"/>
                <w:szCs w:val="20"/>
              </w:rPr>
            </w:pPr>
            <w:bookmarkStart w:id="17" w:name="f1r160"/>
            <w:bookmarkEnd w:id="17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961291" w:rsidRDefault="00330C90" w:rsidP="00957E34">
            <w:pPr>
              <w:jc w:val="center"/>
              <w:rPr>
                <w:b/>
                <w:sz w:val="18"/>
                <w:szCs w:val="20"/>
              </w:rPr>
            </w:pPr>
          </w:p>
        </w:tc>
      </w:tr>
      <w:tr w:rsidR="00330C90" w:rsidRPr="00961291" w:rsidTr="00957E34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Долгосрочная дебиторская задолженность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bookmarkStart w:id="18" w:name="f1r170"/>
            <w:bookmarkEnd w:id="18"/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961291" w:rsidRDefault="00013D53" w:rsidP="00957E34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6</w:t>
            </w:r>
          </w:p>
        </w:tc>
      </w:tr>
      <w:tr w:rsidR="00330C90" w:rsidRPr="00961291" w:rsidTr="00957E34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долгосрочные активы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330C90" w:rsidP="00957E34">
            <w:pPr>
              <w:jc w:val="center"/>
              <w:rPr>
                <w:b/>
                <w:sz w:val="20"/>
                <w:szCs w:val="20"/>
              </w:rPr>
            </w:pPr>
            <w:bookmarkStart w:id="19" w:name="f1r180"/>
            <w:bookmarkEnd w:id="19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961291" w:rsidRDefault="00330C90" w:rsidP="00957E34">
            <w:pPr>
              <w:jc w:val="center"/>
              <w:rPr>
                <w:b/>
                <w:sz w:val="18"/>
                <w:szCs w:val="20"/>
              </w:rPr>
            </w:pPr>
          </w:p>
        </w:tc>
      </w:tr>
      <w:tr w:rsidR="00330C90" w:rsidRPr="00961291" w:rsidTr="00957E34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3C732E" w:rsidRDefault="00013D53" w:rsidP="00957E34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20" w:name="f1r190"/>
            <w:bookmarkEnd w:id="20"/>
            <w:r>
              <w:rPr>
                <w:b/>
                <w:bCs/>
                <w:sz w:val="20"/>
                <w:szCs w:val="20"/>
              </w:rPr>
              <w:t>38 768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961291" w:rsidRDefault="00013D53" w:rsidP="00957E34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b/>
                <w:bCs/>
                <w:sz w:val="18"/>
                <w:szCs w:val="20"/>
              </w:rPr>
              <w:t>31 512</w:t>
            </w:r>
          </w:p>
        </w:tc>
      </w:tr>
      <w:tr w:rsidR="00330C90" w:rsidRPr="00961291" w:rsidTr="00957E34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II. КРАТКОСРОЧНЫЕ АКТИВЫ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E95246" w:rsidRDefault="00330C90" w:rsidP="00957E34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330C90" w:rsidP="00957E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961291" w:rsidRDefault="00330C90" w:rsidP="00957E34">
            <w:pPr>
              <w:jc w:val="center"/>
              <w:rPr>
                <w:b/>
                <w:bCs/>
                <w:sz w:val="18"/>
                <w:szCs w:val="20"/>
              </w:rPr>
            </w:pPr>
          </w:p>
        </w:tc>
      </w:tr>
      <w:tr w:rsidR="00330C90" w:rsidRPr="00961291" w:rsidTr="00957E34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Запасы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bookmarkStart w:id="21" w:name="f1r210"/>
            <w:bookmarkEnd w:id="21"/>
            <w:r>
              <w:rPr>
                <w:b/>
                <w:sz w:val="20"/>
                <w:szCs w:val="20"/>
              </w:rPr>
              <w:t>13 648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961291" w:rsidRDefault="00013D53" w:rsidP="00957E34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11 885</w:t>
            </w:r>
          </w:p>
        </w:tc>
      </w:tr>
      <w:tr w:rsidR="00330C90" w:rsidRPr="00961291" w:rsidTr="00957E34">
        <w:trPr>
          <w:trHeight w:val="255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E95246" w:rsidRDefault="00330C90" w:rsidP="00957E34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330C90" w:rsidP="00957E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961291" w:rsidRDefault="00330C90" w:rsidP="00957E34">
            <w:pPr>
              <w:jc w:val="center"/>
              <w:rPr>
                <w:b/>
                <w:sz w:val="18"/>
                <w:szCs w:val="20"/>
              </w:rPr>
            </w:pPr>
          </w:p>
        </w:tc>
      </w:tr>
      <w:tr w:rsidR="00330C90" w:rsidRPr="00961291" w:rsidTr="00957E34">
        <w:trPr>
          <w:trHeight w:val="255"/>
        </w:trPr>
        <w:tc>
          <w:tcPr>
            <w:tcW w:w="51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2676D3" w:rsidRDefault="00013D53" w:rsidP="00957E34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22" w:name="f1r211"/>
            <w:bookmarkEnd w:id="22"/>
            <w:r>
              <w:rPr>
                <w:rFonts w:ascii="Times New Roman" w:hAnsi="Times New Roman"/>
                <w:b/>
              </w:rPr>
              <w:t>5 990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961291" w:rsidRDefault="00013D53" w:rsidP="00957E34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5 469</w:t>
            </w:r>
          </w:p>
        </w:tc>
      </w:tr>
      <w:tr w:rsidR="00330C90" w:rsidRPr="00961291" w:rsidTr="00957E34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животные на выращивании и откорме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2676D3" w:rsidRDefault="00013D53" w:rsidP="00957E34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23" w:name="f1r212"/>
            <w:bookmarkEnd w:id="23"/>
            <w:r>
              <w:rPr>
                <w:rFonts w:ascii="Times New Roman" w:hAnsi="Times New Roman"/>
                <w:b/>
              </w:rPr>
              <w:t>4 659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961291" w:rsidRDefault="00013D53" w:rsidP="00957E34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4 112</w:t>
            </w:r>
          </w:p>
        </w:tc>
      </w:tr>
      <w:tr w:rsidR="00330C90" w:rsidRPr="00961291" w:rsidTr="00957E34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незавершенное производство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2676D3" w:rsidRDefault="00013D53" w:rsidP="00957E34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24" w:name="f1r213"/>
            <w:bookmarkEnd w:id="24"/>
            <w:r>
              <w:rPr>
                <w:rFonts w:ascii="Times New Roman" w:hAnsi="Times New Roman"/>
                <w:b/>
              </w:rPr>
              <w:t>2 986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961291" w:rsidRDefault="00013D53" w:rsidP="00957E34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2 294</w:t>
            </w:r>
          </w:p>
        </w:tc>
      </w:tr>
      <w:tr w:rsidR="00330C90" w:rsidRPr="00961291" w:rsidTr="00957E34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готовая продукция и товары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2676D3" w:rsidRDefault="00013D53" w:rsidP="00957E34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25" w:name="f1r214"/>
            <w:bookmarkEnd w:id="25"/>
            <w:r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961291" w:rsidRDefault="00013D53" w:rsidP="00957E34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10</w:t>
            </w:r>
          </w:p>
        </w:tc>
      </w:tr>
      <w:tr w:rsidR="00330C90" w:rsidRPr="00961291" w:rsidTr="00957E34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товары отгруженные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2676D3" w:rsidRDefault="00330C90" w:rsidP="00957E34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26" w:name="f1r215"/>
            <w:bookmarkEnd w:id="26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961291" w:rsidRDefault="00330C90" w:rsidP="00957E34">
            <w:pPr>
              <w:jc w:val="center"/>
              <w:rPr>
                <w:b/>
                <w:sz w:val="18"/>
                <w:szCs w:val="20"/>
              </w:rPr>
            </w:pPr>
          </w:p>
        </w:tc>
      </w:tr>
      <w:tr w:rsidR="00330C90" w:rsidRPr="00961291" w:rsidTr="00957E34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запасы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2676D3" w:rsidRDefault="00330C90" w:rsidP="00957E34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27" w:name="f1r216"/>
            <w:bookmarkEnd w:id="27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961291" w:rsidRDefault="00330C90" w:rsidP="00957E34">
            <w:pPr>
              <w:jc w:val="center"/>
              <w:rPr>
                <w:b/>
                <w:sz w:val="18"/>
                <w:szCs w:val="20"/>
              </w:rPr>
            </w:pPr>
          </w:p>
        </w:tc>
      </w:tr>
      <w:tr w:rsidR="00330C90" w:rsidRPr="00961291" w:rsidTr="00957E34">
        <w:trPr>
          <w:trHeight w:val="31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активы, предназначенные для реализации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330C90" w:rsidP="00957E34">
            <w:pPr>
              <w:jc w:val="center"/>
              <w:rPr>
                <w:b/>
                <w:sz w:val="20"/>
                <w:szCs w:val="20"/>
              </w:rPr>
            </w:pPr>
            <w:bookmarkStart w:id="28" w:name="f1r220"/>
            <w:bookmarkEnd w:id="28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961291" w:rsidRDefault="00330C90" w:rsidP="00957E34">
            <w:pPr>
              <w:jc w:val="center"/>
              <w:rPr>
                <w:b/>
                <w:sz w:val="18"/>
                <w:szCs w:val="20"/>
              </w:rPr>
            </w:pPr>
          </w:p>
        </w:tc>
      </w:tr>
      <w:tr w:rsidR="00330C90" w:rsidRPr="00961291" w:rsidTr="00957E34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будущих периодов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330C90" w:rsidP="00957E34">
            <w:pPr>
              <w:jc w:val="center"/>
              <w:rPr>
                <w:b/>
                <w:sz w:val="20"/>
                <w:szCs w:val="20"/>
              </w:rPr>
            </w:pPr>
            <w:bookmarkStart w:id="29" w:name="f1r230"/>
            <w:bookmarkEnd w:id="29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961291" w:rsidRDefault="00330C90" w:rsidP="00957E34">
            <w:pPr>
              <w:jc w:val="center"/>
              <w:rPr>
                <w:b/>
                <w:sz w:val="18"/>
                <w:szCs w:val="20"/>
              </w:rPr>
            </w:pPr>
          </w:p>
        </w:tc>
      </w:tr>
      <w:tr w:rsidR="00330C90" w:rsidRPr="00961291" w:rsidTr="00957E34">
        <w:trPr>
          <w:trHeight w:val="555"/>
        </w:trPr>
        <w:tc>
          <w:tcPr>
            <w:tcW w:w="51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добавленную стоимость по приобретенным товарам, работам, услугам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bookmarkStart w:id="30" w:name="f1r240"/>
            <w:bookmarkEnd w:id="30"/>
            <w:r>
              <w:rPr>
                <w:b/>
                <w:sz w:val="20"/>
                <w:szCs w:val="20"/>
              </w:rPr>
              <w:t>735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961291" w:rsidRDefault="00013D53" w:rsidP="00957E34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629</w:t>
            </w:r>
          </w:p>
        </w:tc>
      </w:tr>
      <w:tr w:rsidR="00330C90" w:rsidRPr="00961291" w:rsidTr="00957E34">
        <w:trPr>
          <w:trHeight w:val="300"/>
        </w:trPr>
        <w:tc>
          <w:tcPr>
            <w:tcW w:w="510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дебиторская задолженность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bookmarkStart w:id="31" w:name="f1r250"/>
            <w:bookmarkEnd w:id="31"/>
            <w:r>
              <w:rPr>
                <w:b/>
                <w:sz w:val="20"/>
                <w:szCs w:val="20"/>
              </w:rPr>
              <w:t>1 041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961291" w:rsidRDefault="00013D53" w:rsidP="00957E34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344</w:t>
            </w:r>
          </w:p>
        </w:tc>
      </w:tr>
      <w:tr w:rsidR="00330C90" w:rsidRPr="00961291" w:rsidTr="00957E34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Краткосрочные финансовые вложения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330C90" w:rsidP="00957E34">
            <w:pPr>
              <w:jc w:val="center"/>
              <w:rPr>
                <w:b/>
                <w:sz w:val="20"/>
                <w:szCs w:val="20"/>
              </w:rPr>
            </w:pPr>
            <w:bookmarkStart w:id="32" w:name="f1r260"/>
            <w:bookmarkEnd w:id="32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961291" w:rsidRDefault="00330C90" w:rsidP="00957E34">
            <w:pPr>
              <w:jc w:val="center"/>
              <w:rPr>
                <w:b/>
                <w:sz w:val="18"/>
                <w:szCs w:val="20"/>
              </w:rPr>
            </w:pPr>
          </w:p>
        </w:tc>
      </w:tr>
      <w:tr w:rsidR="00330C90" w:rsidRPr="00961291" w:rsidTr="00957E34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Денежные средства и их эквиваленты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bookmarkStart w:id="33" w:name="f1r270"/>
            <w:bookmarkEnd w:id="33"/>
            <w:r>
              <w:rPr>
                <w:b/>
                <w:sz w:val="20"/>
                <w:szCs w:val="20"/>
              </w:rPr>
              <w:t>102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961291" w:rsidRDefault="00013D53" w:rsidP="00957E34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105</w:t>
            </w:r>
          </w:p>
        </w:tc>
      </w:tr>
      <w:tr w:rsidR="00330C90" w:rsidRPr="00961291" w:rsidTr="00957E34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краткосрочные активы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330C90" w:rsidP="00957E34">
            <w:pPr>
              <w:jc w:val="center"/>
              <w:rPr>
                <w:b/>
                <w:sz w:val="20"/>
                <w:szCs w:val="20"/>
              </w:rPr>
            </w:pPr>
            <w:bookmarkStart w:id="34" w:name="f1r280"/>
            <w:bookmarkEnd w:id="34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961291" w:rsidRDefault="00330C90" w:rsidP="00957E34">
            <w:pPr>
              <w:jc w:val="center"/>
              <w:rPr>
                <w:b/>
                <w:sz w:val="18"/>
                <w:szCs w:val="20"/>
              </w:rPr>
            </w:pPr>
          </w:p>
        </w:tc>
      </w:tr>
      <w:tr w:rsidR="00330C90" w:rsidRPr="00961291" w:rsidTr="00957E34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II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3C732E" w:rsidRDefault="00013D53" w:rsidP="00957E34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35" w:name="f1r290"/>
            <w:bookmarkEnd w:id="35"/>
            <w:r>
              <w:rPr>
                <w:b/>
                <w:bCs/>
                <w:sz w:val="20"/>
                <w:szCs w:val="20"/>
              </w:rPr>
              <w:t>15 526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961291" w:rsidRDefault="00013D53" w:rsidP="00957E34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b/>
                <w:bCs/>
                <w:sz w:val="18"/>
                <w:szCs w:val="20"/>
              </w:rPr>
              <w:t>12 963</w:t>
            </w:r>
          </w:p>
        </w:tc>
      </w:tr>
      <w:tr w:rsidR="00330C90" w:rsidRPr="00961291" w:rsidTr="00957E34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3C732E" w:rsidRDefault="00013D53" w:rsidP="00957E34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36" w:name="f1r300"/>
            <w:bookmarkEnd w:id="36"/>
            <w:r>
              <w:rPr>
                <w:b/>
                <w:bCs/>
                <w:sz w:val="20"/>
                <w:szCs w:val="20"/>
              </w:rPr>
              <w:t>54 294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961291" w:rsidRDefault="00013D53" w:rsidP="00957E34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b/>
                <w:bCs/>
                <w:sz w:val="18"/>
                <w:szCs w:val="20"/>
              </w:rPr>
              <w:t>44 475</w:t>
            </w:r>
          </w:p>
        </w:tc>
      </w:tr>
      <w:tr w:rsidR="00330C90" w:rsidRPr="00CA33C8" w:rsidTr="00957E34">
        <w:trPr>
          <w:trHeight w:val="57"/>
        </w:trPr>
        <w:tc>
          <w:tcPr>
            <w:tcW w:w="5103" w:type="dxa"/>
            <w:gridSpan w:val="4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30C90" w:rsidRPr="00CA33C8" w:rsidRDefault="00330C90" w:rsidP="00957E34">
            <w:pPr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shd w:val="clear" w:color="auto" w:fill="FFFFFF"/>
            <w:noWrap/>
            <w:vAlign w:val="center"/>
          </w:tcPr>
          <w:p w:rsidR="00330C90" w:rsidRPr="00CA33C8" w:rsidRDefault="00330C90" w:rsidP="00957E34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330C90" w:rsidRPr="00CA33C8" w:rsidRDefault="00330C90" w:rsidP="00957E34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330C90" w:rsidRPr="00CA33C8" w:rsidRDefault="00330C90" w:rsidP="00957E34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</w:tr>
    </w:tbl>
    <w:p w:rsidR="00330C90" w:rsidRDefault="00330C90" w:rsidP="00330C90">
      <w:r>
        <w:br w:type="page"/>
      </w:r>
    </w:p>
    <w:tbl>
      <w:tblPr>
        <w:tblW w:w="10250" w:type="dxa"/>
        <w:tblInd w:w="348" w:type="dxa"/>
        <w:tblLook w:val="0000"/>
      </w:tblPr>
      <w:tblGrid>
        <w:gridCol w:w="5147"/>
        <w:gridCol w:w="869"/>
        <w:gridCol w:w="2165"/>
        <w:gridCol w:w="2069"/>
      </w:tblGrid>
      <w:tr w:rsidR="00330C90" w:rsidTr="00957E34">
        <w:trPr>
          <w:trHeight w:val="284"/>
        </w:trPr>
        <w:tc>
          <w:tcPr>
            <w:tcW w:w="51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9F36D0" w:rsidRDefault="00330C90" w:rsidP="00957E34">
            <w:pPr>
              <w:ind w:left="132" w:hanging="132"/>
              <w:jc w:val="center"/>
              <w:rPr>
                <w:b/>
                <w:bCs/>
                <w:sz w:val="16"/>
                <w:szCs w:val="16"/>
              </w:rPr>
            </w:pPr>
            <w:r w:rsidRPr="009F36D0">
              <w:rPr>
                <w:sz w:val="16"/>
                <w:szCs w:val="16"/>
              </w:rPr>
              <w:lastRenderedPageBreak/>
              <w:br w:type="page"/>
            </w:r>
            <w:r w:rsidRPr="009F36D0">
              <w:rPr>
                <w:b/>
                <w:bCs/>
                <w:sz w:val="16"/>
                <w:szCs w:val="16"/>
              </w:rPr>
              <w:t>Собственный капитал и обязательства</w:t>
            </w:r>
          </w:p>
        </w:tc>
        <w:tc>
          <w:tcPr>
            <w:tcW w:w="8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Pr="009F36D0" w:rsidRDefault="00330C90" w:rsidP="00957E34">
            <w:pPr>
              <w:jc w:val="center"/>
              <w:rPr>
                <w:b/>
                <w:bCs/>
                <w:sz w:val="16"/>
                <w:szCs w:val="16"/>
              </w:rPr>
            </w:pPr>
            <w:r w:rsidRPr="009F36D0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16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Pr="00743169" w:rsidRDefault="00330C90" w:rsidP="00957E3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D3712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 w:rsidRPr="00BD3712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3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Pr="00BD3712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декабря</w:t>
            </w:r>
            <w:r w:rsidRPr="00BD3712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2025 года</w:t>
            </w:r>
          </w:p>
        </w:tc>
        <w:tc>
          <w:tcPr>
            <w:tcW w:w="20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30C90" w:rsidRPr="00BD3712" w:rsidRDefault="00330C90" w:rsidP="00957E3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D3712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 w:rsidRPr="00BD3712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3</w:t>
            </w:r>
            <w:r w:rsidRPr="00BD3712">
              <w:rPr>
                <w:rFonts w:ascii="Times New Roman" w:hAnsi="Times New Roman"/>
                <w:b/>
                <w:sz w:val="16"/>
                <w:szCs w:val="16"/>
              </w:rPr>
              <w:t xml:space="preserve">1 декабря </w:t>
            </w:r>
            <w:r w:rsidRPr="00BD3712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20</w:t>
            </w:r>
            <w:r w:rsidRPr="00BD3712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4</w:t>
            </w:r>
            <w:r w:rsidRPr="00BD3712">
              <w:rPr>
                <w:rFonts w:ascii="Times New Roman" w:hAnsi="Times New Roman"/>
                <w:b/>
                <w:sz w:val="16"/>
                <w:szCs w:val="16"/>
              </w:rPr>
              <w:t>года</w:t>
            </w:r>
          </w:p>
        </w:tc>
      </w:tr>
      <w:tr w:rsidR="00330C90" w:rsidTr="00957E34">
        <w:trPr>
          <w:trHeight w:val="57"/>
        </w:trPr>
        <w:tc>
          <w:tcPr>
            <w:tcW w:w="514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330C90" w:rsidRPr="00670171" w:rsidRDefault="00330C90" w:rsidP="00957E34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670171" w:rsidRDefault="00330C90" w:rsidP="00957E34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670171" w:rsidRDefault="00330C90" w:rsidP="00957E34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330C90" w:rsidRPr="00670171" w:rsidRDefault="00330C90" w:rsidP="00957E34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330C90" w:rsidTr="00957E34">
        <w:trPr>
          <w:trHeight w:val="360"/>
        </w:trPr>
        <w:tc>
          <w:tcPr>
            <w:tcW w:w="5147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III. СОБСТВЕННЫЙ КАПИТАЛ</w:t>
            </w:r>
          </w:p>
        </w:tc>
        <w:tc>
          <w:tcPr>
            <w:tcW w:w="86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6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30C90" w:rsidRPr="003C732E" w:rsidTr="00957E34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Уставный капитал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bookmarkStart w:id="37" w:name="f1r410"/>
            <w:bookmarkEnd w:id="37"/>
            <w:r>
              <w:rPr>
                <w:b/>
                <w:sz w:val="20"/>
                <w:szCs w:val="20"/>
              </w:rPr>
              <w:t>6 979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6 979</w:t>
            </w:r>
          </w:p>
        </w:tc>
      </w:tr>
      <w:tr w:rsidR="00330C90" w:rsidRPr="003C732E" w:rsidTr="00957E34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Неоплаченная часть уставного капитала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330C90" w:rsidP="00957E34">
            <w:pPr>
              <w:jc w:val="center"/>
              <w:rPr>
                <w:b/>
                <w:sz w:val="20"/>
                <w:szCs w:val="20"/>
              </w:rPr>
            </w:pPr>
            <w:bookmarkStart w:id="38" w:name="f1r420"/>
            <w:bookmarkEnd w:id="38"/>
          </w:p>
        </w:tc>
        <w:tc>
          <w:tcPr>
            <w:tcW w:w="2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BD615C" w:rsidRDefault="00330C90" w:rsidP="00957E34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330C90" w:rsidRPr="003C732E" w:rsidTr="00957E34">
        <w:trPr>
          <w:trHeight w:val="306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Собственные акции (доли в уставном капитале)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BD615C" w:rsidRDefault="00330C90" w:rsidP="00957E34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39" w:name="f1r430"/>
            <w:bookmarkEnd w:id="39"/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BD615C" w:rsidRDefault="00330C90" w:rsidP="00957E34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330C90" w:rsidRPr="003C732E" w:rsidTr="00957E34">
        <w:trPr>
          <w:trHeight w:val="360"/>
        </w:trPr>
        <w:tc>
          <w:tcPr>
            <w:tcW w:w="514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капитал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330C90" w:rsidP="00957E34">
            <w:pPr>
              <w:jc w:val="center"/>
              <w:rPr>
                <w:b/>
                <w:sz w:val="20"/>
                <w:szCs w:val="20"/>
              </w:rPr>
            </w:pPr>
            <w:bookmarkStart w:id="40" w:name="f1r440"/>
            <w:bookmarkEnd w:id="40"/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330C90" w:rsidP="00957E3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0C90" w:rsidRPr="003C732E" w:rsidTr="00957E34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Добавочный капитал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bookmarkStart w:id="41" w:name="f1r450"/>
            <w:bookmarkEnd w:id="41"/>
            <w:r>
              <w:rPr>
                <w:b/>
                <w:sz w:val="20"/>
                <w:szCs w:val="20"/>
              </w:rPr>
              <w:t>10 126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8 189</w:t>
            </w:r>
          </w:p>
        </w:tc>
      </w:tr>
      <w:tr w:rsidR="00330C90" w:rsidRPr="003C732E" w:rsidTr="00957E34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Нераспределенная прибыль (непокрытый убыток)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bookmarkStart w:id="42" w:name="f1r460"/>
            <w:bookmarkEnd w:id="42"/>
            <w:r>
              <w:rPr>
                <w:b/>
                <w:sz w:val="20"/>
                <w:szCs w:val="20"/>
              </w:rPr>
              <w:t>21 909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15 630</w:t>
            </w:r>
          </w:p>
        </w:tc>
      </w:tr>
      <w:tr w:rsidR="00330C90" w:rsidRPr="003C732E" w:rsidTr="00957E34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Чистая прибыль (убыток) отчетного периода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A8659D" w:rsidRDefault="00330C90" w:rsidP="00957E34">
            <w:pPr>
              <w:jc w:val="center"/>
              <w:rPr>
                <w:b/>
                <w:sz w:val="20"/>
                <w:szCs w:val="20"/>
              </w:rPr>
            </w:pPr>
            <w:bookmarkStart w:id="43" w:name="f1r470"/>
            <w:bookmarkEnd w:id="43"/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0D79BC" w:rsidRDefault="00330C90" w:rsidP="00957E34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x</w:t>
            </w:r>
          </w:p>
        </w:tc>
      </w:tr>
      <w:tr w:rsidR="00330C90" w:rsidRPr="003C732E" w:rsidTr="00957E34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Целевое финансирование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330C90" w:rsidP="00957E34">
            <w:pPr>
              <w:jc w:val="center"/>
              <w:rPr>
                <w:b/>
                <w:sz w:val="20"/>
                <w:szCs w:val="20"/>
              </w:rPr>
            </w:pPr>
            <w:bookmarkStart w:id="44" w:name="f1r480"/>
            <w:bookmarkEnd w:id="44"/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330C90" w:rsidP="00957E3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0C90" w:rsidRPr="003C732E" w:rsidTr="00957E34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III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bookmarkStart w:id="45" w:name="f1r490"/>
            <w:bookmarkEnd w:id="45"/>
            <w:r>
              <w:rPr>
                <w:b/>
                <w:sz w:val="20"/>
                <w:szCs w:val="20"/>
              </w:rPr>
              <w:t>39 014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30 798</w:t>
            </w:r>
          </w:p>
        </w:tc>
      </w:tr>
      <w:tr w:rsidR="00330C90" w:rsidRPr="003C732E" w:rsidTr="00957E34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IV. ДОЛГОСРОЧНЫЕ ОБЯЗАТЕЛЬСТВА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330C90" w:rsidP="00957E34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330C90" w:rsidP="00957E34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30C90" w:rsidRPr="003C732E" w:rsidTr="00957E34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кредиты и займы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bookmarkStart w:id="46" w:name="f1r510"/>
            <w:bookmarkEnd w:id="46"/>
            <w:r>
              <w:rPr>
                <w:b/>
                <w:sz w:val="20"/>
                <w:szCs w:val="20"/>
              </w:rPr>
              <w:t>4 227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4 176</w:t>
            </w:r>
          </w:p>
        </w:tc>
      </w:tr>
      <w:tr w:rsidR="00330C90" w:rsidRPr="003C732E" w:rsidTr="00957E34">
        <w:trPr>
          <w:trHeight w:val="324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обязательства по лизинговым платежам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bookmarkStart w:id="47" w:name="f1r520"/>
            <w:bookmarkEnd w:id="47"/>
            <w:r>
              <w:rPr>
                <w:b/>
                <w:sz w:val="20"/>
                <w:szCs w:val="20"/>
              </w:rPr>
              <w:t>2 773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2 622</w:t>
            </w:r>
          </w:p>
        </w:tc>
      </w:tr>
      <w:tr w:rsidR="00330C90" w:rsidRPr="003C732E" w:rsidTr="00957E34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Отложенные налоговые обязательства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330C90" w:rsidP="00957E34">
            <w:pPr>
              <w:jc w:val="center"/>
              <w:rPr>
                <w:b/>
                <w:sz w:val="20"/>
                <w:szCs w:val="20"/>
              </w:rPr>
            </w:pPr>
            <w:bookmarkStart w:id="48" w:name="f1r530"/>
            <w:bookmarkEnd w:id="48"/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330C90" w:rsidP="00957E3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0C90" w:rsidRPr="003C732E" w:rsidTr="00957E34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bookmarkStart w:id="49" w:name="f1r540"/>
            <w:bookmarkEnd w:id="49"/>
            <w:r>
              <w:rPr>
                <w:b/>
                <w:sz w:val="20"/>
                <w:szCs w:val="20"/>
              </w:rPr>
              <w:t>2 523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1 247</w:t>
            </w:r>
          </w:p>
        </w:tc>
      </w:tr>
      <w:tr w:rsidR="00330C90" w:rsidRPr="003C732E" w:rsidTr="00957E34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330C90" w:rsidP="00957E34">
            <w:pPr>
              <w:jc w:val="center"/>
              <w:rPr>
                <w:b/>
                <w:sz w:val="20"/>
                <w:szCs w:val="20"/>
              </w:rPr>
            </w:pPr>
            <w:bookmarkStart w:id="50" w:name="f1r550"/>
            <w:bookmarkEnd w:id="50"/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330C90" w:rsidP="00957E3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0C90" w:rsidRPr="003C732E" w:rsidTr="00957E34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долгосрочные обязательства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330C90" w:rsidP="00957E34">
            <w:pPr>
              <w:jc w:val="center"/>
              <w:rPr>
                <w:b/>
                <w:sz w:val="20"/>
                <w:szCs w:val="20"/>
              </w:rPr>
            </w:pPr>
            <w:bookmarkStart w:id="51" w:name="f1r560"/>
            <w:bookmarkEnd w:id="51"/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199</w:t>
            </w:r>
          </w:p>
        </w:tc>
      </w:tr>
      <w:tr w:rsidR="00330C90" w:rsidRPr="003C732E" w:rsidTr="00957E34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IV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bookmarkStart w:id="52" w:name="f1r590"/>
            <w:bookmarkEnd w:id="52"/>
            <w:r>
              <w:rPr>
                <w:b/>
                <w:sz w:val="20"/>
                <w:szCs w:val="20"/>
              </w:rPr>
              <w:t>9 523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8 244</w:t>
            </w:r>
          </w:p>
        </w:tc>
      </w:tr>
      <w:tr w:rsidR="00330C90" w:rsidRPr="003C732E" w:rsidTr="00957E34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V. КРАТКОСРОЧНЫЕ ОБЯЗАТЕЛЬСТВА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330C90" w:rsidP="00957E34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330C90" w:rsidP="00957E34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30C90" w:rsidRPr="003C732E" w:rsidTr="00957E34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Краткосрочные кредиты и займы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bookmarkStart w:id="53" w:name="f1r610"/>
            <w:bookmarkEnd w:id="53"/>
            <w:r>
              <w:rPr>
                <w:b/>
                <w:sz w:val="20"/>
                <w:szCs w:val="20"/>
              </w:rPr>
              <w:t>703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552</w:t>
            </w:r>
          </w:p>
        </w:tc>
      </w:tr>
      <w:tr w:rsidR="00330C90" w:rsidRPr="003C732E" w:rsidTr="00957E34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часть долгосрочных обязательств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bookmarkStart w:id="54" w:name="f1r620"/>
            <w:bookmarkEnd w:id="54"/>
            <w:r>
              <w:rPr>
                <w:b/>
                <w:sz w:val="20"/>
                <w:szCs w:val="20"/>
              </w:rPr>
              <w:t>1 452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1 326</w:t>
            </w:r>
          </w:p>
        </w:tc>
      </w:tr>
      <w:tr w:rsidR="00330C90" w:rsidRPr="003C732E" w:rsidTr="00957E34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кредиторская задолженность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Pr="003C732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bookmarkStart w:id="55" w:name="f1r630"/>
            <w:bookmarkEnd w:id="55"/>
            <w:r>
              <w:rPr>
                <w:b/>
                <w:sz w:val="20"/>
                <w:szCs w:val="20"/>
              </w:rPr>
              <w:t>3 602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3 508</w:t>
            </w:r>
          </w:p>
        </w:tc>
      </w:tr>
      <w:tr w:rsidR="00330C90" w:rsidRPr="003C732E" w:rsidTr="00957E34">
        <w:trPr>
          <w:trHeight w:val="306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Pr="00A20493" w:rsidRDefault="00330C90" w:rsidP="00957E34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bookmarkStart w:id="56" w:name="f1r631"/>
            <w:bookmarkEnd w:id="56"/>
            <w:r>
              <w:rPr>
                <w:b/>
                <w:sz w:val="20"/>
                <w:szCs w:val="20"/>
              </w:rPr>
              <w:t>1 474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1 816</w:t>
            </w:r>
          </w:p>
        </w:tc>
      </w:tr>
      <w:tr w:rsidR="00330C90" w:rsidRPr="003C732E" w:rsidTr="00957E34">
        <w:trPr>
          <w:trHeight w:val="306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поставщикам, подрядчикам, исполнителям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631</w:t>
            </w:r>
          </w:p>
        </w:tc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0C90" w:rsidRPr="003C732E" w:rsidRDefault="00330C90" w:rsidP="00957E34">
            <w:pPr>
              <w:rPr>
                <w:b/>
                <w:sz w:val="20"/>
                <w:szCs w:val="20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0C90" w:rsidRPr="003C732E" w:rsidRDefault="00330C90" w:rsidP="00957E34">
            <w:pPr>
              <w:rPr>
                <w:b/>
                <w:sz w:val="20"/>
                <w:szCs w:val="20"/>
              </w:rPr>
            </w:pPr>
          </w:p>
        </w:tc>
      </w:tr>
      <w:tr w:rsidR="00330C90" w:rsidRPr="003C732E" w:rsidTr="00957E34">
        <w:trPr>
          <w:trHeight w:val="360"/>
        </w:trPr>
        <w:tc>
          <w:tcPr>
            <w:tcW w:w="514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авансам полученным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632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330C90" w:rsidP="00957E34">
            <w:pPr>
              <w:jc w:val="center"/>
              <w:rPr>
                <w:b/>
                <w:sz w:val="20"/>
                <w:szCs w:val="20"/>
              </w:rPr>
            </w:pPr>
            <w:bookmarkStart w:id="57" w:name="f1r632"/>
            <w:bookmarkEnd w:id="57"/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330C90" w:rsidP="00957E3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0C90" w:rsidRPr="003C732E" w:rsidTr="00957E34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налогам и сборам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bookmarkStart w:id="58" w:name="f1r633"/>
            <w:bookmarkEnd w:id="58"/>
            <w:r>
              <w:rPr>
                <w:b/>
                <w:sz w:val="20"/>
                <w:szCs w:val="20"/>
              </w:rPr>
              <w:t>117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73</w:t>
            </w:r>
          </w:p>
        </w:tc>
      </w:tr>
      <w:tr w:rsidR="00330C90" w:rsidRPr="003C732E" w:rsidTr="00957E34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социальному страхованию и обеспечению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634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bookmarkStart w:id="59" w:name="f1r634"/>
            <w:bookmarkEnd w:id="59"/>
            <w:r>
              <w:rPr>
                <w:b/>
                <w:sz w:val="20"/>
                <w:szCs w:val="20"/>
              </w:rPr>
              <w:t>165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132</w:t>
            </w:r>
          </w:p>
        </w:tc>
      </w:tr>
      <w:tr w:rsidR="00330C90" w:rsidRPr="003C732E" w:rsidTr="00957E34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оплате труда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bookmarkStart w:id="60" w:name="f1r635"/>
            <w:bookmarkEnd w:id="60"/>
            <w:r>
              <w:rPr>
                <w:b/>
                <w:sz w:val="20"/>
                <w:szCs w:val="20"/>
              </w:rPr>
              <w:t>427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381</w:t>
            </w:r>
          </w:p>
        </w:tc>
      </w:tr>
      <w:tr w:rsidR="00330C90" w:rsidRPr="003C732E" w:rsidTr="00957E34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лизинговым платежам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636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bookmarkStart w:id="61" w:name="f1r636"/>
            <w:bookmarkEnd w:id="61"/>
            <w:r>
              <w:rPr>
                <w:b/>
                <w:sz w:val="20"/>
                <w:szCs w:val="20"/>
              </w:rPr>
              <w:t>1 419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1 106</w:t>
            </w:r>
          </w:p>
        </w:tc>
      </w:tr>
      <w:tr w:rsidR="00330C90" w:rsidRPr="003C732E" w:rsidTr="00957E34">
        <w:trPr>
          <w:trHeight w:val="324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собственнику имущества (учредителям, участникам)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637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330C90" w:rsidP="00957E34">
            <w:pPr>
              <w:jc w:val="center"/>
              <w:rPr>
                <w:b/>
                <w:sz w:val="20"/>
                <w:szCs w:val="20"/>
              </w:rPr>
            </w:pPr>
            <w:bookmarkStart w:id="62" w:name="f1r637"/>
            <w:bookmarkEnd w:id="62"/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330C90" w:rsidP="00957E3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0C90" w:rsidRPr="003C732E" w:rsidTr="00957E34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прочим кредиторам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638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330C90" w:rsidP="00957E34">
            <w:pPr>
              <w:jc w:val="center"/>
              <w:rPr>
                <w:b/>
                <w:sz w:val="20"/>
                <w:szCs w:val="20"/>
              </w:rPr>
            </w:pPr>
            <w:bookmarkStart w:id="63" w:name="f1r638"/>
            <w:bookmarkEnd w:id="63"/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330C90" w:rsidP="00957E3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0C90" w:rsidRPr="003C732E" w:rsidTr="00957E34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Обязательства, предназначенные для реализации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330C90" w:rsidP="00957E34">
            <w:pPr>
              <w:jc w:val="center"/>
              <w:rPr>
                <w:b/>
                <w:sz w:val="20"/>
                <w:szCs w:val="20"/>
              </w:rPr>
            </w:pPr>
            <w:bookmarkStart w:id="64" w:name="f1r640"/>
            <w:bookmarkEnd w:id="64"/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330C90" w:rsidP="00957E3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0C90" w:rsidRPr="003C732E" w:rsidTr="00957E34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330C90" w:rsidP="00957E34">
            <w:pPr>
              <w:jc w:val="center"/>
              <w:rPr>
                <w:b/>
                <w:sz w:val="20"/>
                <w:szCs w:val="20"/>
              </w:rPr>
            </w:pPr>
            <w:bookmarkStart w:id="65" w:name="f1r650"/>
            <w:bookmarkEnd w:id="65"/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</w:t>
            </w:r>
          </w:p>
        </w:tc>
      </w:tr>
      <w:tr w:rsidR="00330C90" w:rsidRPr="003C732E" w:rsidTr="00957E34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330C90" w:rsidP="00957E34">
            <w:pPr>
              <w:jc w:val="center"/>
              <w:rPr>
                <w:b/>
                <w:sz w:val="20"/>
                <w:szCs w:val="20"/>
              </w:rPr>
            </w:pPr>
            <w:bookmarkStart w:id="66" w:name="f1r660"/>
            <w:bookmarkEnd w:id="66"/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330C90" w:rsidP="00957E3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0C90" w:rsidRPr="003C732E" w:rsidTr="00957E34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краткосрочные обязательства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330C90" w:rsidP="00957E34">
            <w:pPr>
              <w:jc w:val="center"/>
              <w:rPr>
                <w:b/>
                <w:sz w:val="20"/>
                <w:szCs w:val="20"/>
              </w:rPr>
            </w:pPr>
            <w:bookmarkStart w:id="67" w:name="f1r670"/>
            <w:bookmarkEnd w:id="67"/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330C90" w:rsidP="00957E3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0C90" w:rsidRPr="003C732E" w:rsidTr="00957E34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V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bookmarkStart w:id="68" w:name="f1r690"/>
            <w:bookmarkEnd w:id="68"/>
            <w:r>
              <w:rPr>
                <w:b/>
                <w:sz w:val="20"/>
                <w:szCs w:val="20"/>
              </w:rPr>
              <w:t>5 757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5 433</w:t>
            </w:r>
          </w:p>
        </w:tc>
      </w:tr>
      <w:tr w:rsidR="00330C90" w:rsidRPr="003C732E" w:rsidTr="00957E34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30C90" w:rsidRDefault="00330C90" w:rsidP="00957E3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bookmarkStart w:id="69" w:name="f1r700"/>
            <w:bookmarkEnd w:id="69"/>
            <w:r>
              <w:rPr>
                <w:b/>
                <w:sz w:val="20"/>
                <w:szCs w:val="20"/>
              </w:rPr>
              <w:t>54 294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3C732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44 475</w:t>
            </w:r>
          </w:p>
        </w:tc>
      </w:tr>
      <w:tr w:rsidR="00330C90" w:rsidRPr="00CA33C8" w:rsidTr="00957E34">
        <w:trPr>
          <w:trHeight w:val="57"/>
        </w:trPr>
        <w:tc>
          <w:tcPr>
            <w:tcW w:w="514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30C90" w:rsidRPr="00CA33C8" w:rsidRDefault="00330C90" w:rsidP="00957E34">
            <w:pPr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</w:tcPr>
          <w:p w:rsidR="00330C90" w:rsidRPr="00CA33C8" w:rsidRDefault="00330C90" w:rsidP="00957E34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165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</w:tcPr>
          <w:p w:rsidR="00330C90" w:rsidRPr="00CA33C8" w:rsidRDefault="00330C90" w:rsidP="00957E34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2069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</w:tcPr>
          <w:p w:rsidR="00330C90" w:rsidRPr="00CA33C8" w:rsidRDefault="00330C90" w:rsidP="00957E34">
            <w:pPr>
              <w:jc w:val="center"/>
              <w:rPr>
                <w:b/>
                <w:sz w:val="10"/>
                <w:szCs w:val="10"/>
              </w:rPr>
            </w:pPr>
          </w:p>
        </w:tc>
      </w:tr>
    </w:tbl>
    <w:p w:rsidR="00330C90" w:rsidRPr="0005360B" w:rsidRDefault="00330C90" w:rsidP="00330C90">
      <w:pPr>
        <w:pStyle w:val="a3"/>
        <w:tabs>
          <w:tab w:val="left" w:pos="2340"/>
        </w:tabs>
        <w:rPr>
          <w:rFonts w:ascii="Times New Roman" w:hAnsi="Times New Roman"/>
          <w:sz w:val="16"/>
        </w:rPr>
      </w:pPr>
    </w:p>
    <w:p w:rsidR="00330C90" w:rsidRPr="0050494D" w:rsidRDefault="00330C90" w:rsidP="00330C90">
      <w:pPr>
        <w:pStyle w:val="a3"/>
        <w:widowControl w:val="0"/>
        <w:ind w:left="567"/>
        <w:rPr>
          <w:rFonts w:ascii="Times New Roman" w:hAnsi="Times New Roman"/>
          <w:sz w:val="18"/>
          <w:szCs w:val="18"/>
        </w:rPr>
      </w:pPr>
      <w:r w:rsidRPr="006B2B00">
        <w:rPr>
          <w:rFonts w:ascii="Times New Roman" w:hAnsi="Times New Roman"/>
          <w:sz w:val="18"/>
          <w:szCs w:val="18"/>
        </w:rPr>
        <w:t xml:space="preserve">Руководитель        </w:t>
      </w:r>
      <w:r>
        <w:rPr>
          <w:rFonts w:ascii="Times New Roman" w:hAnsi="Times New Roman"/>
          <w:sz w:val="18"/>
          <w:szCs w:val="18"/>
        </w:rPr>
        <w:t xml:space="preserve"> </w:t>
      </w:r>
      <w:r w:rsidRPr="006B2B00">
        <w:rPr>
          <w:rFonts w:ascii="Times New Roman" w:hAnsi="Times New Roman"/>
          <w:sz w:val="18"/>
          <w:szCs w:val="18"/>
        </w:rPr>
        <w:t xml:space="preserve"> </w:t>
      </w:r>
      <w:r w:rsidRPr="0050494D">
        <w:rPr>
          <w:rFonts w:ascii="Times New Roman" w:hAnsi="Times New Roman"/>
          <w:sz w:val="18"/>
          <w:szCs w:val="18"/>
        </w:rPr>
        <w:t>___________________________</w:t>
      </w:r>
      <w:r w:rsidRPr="006B2B00">
        <w:rPr>
          <w:rFonts w:ascii="Times New Roman" w:hAnsi="Times New Roman"/>
          <w:sz w:val="18"/>
          <w:szCs w:val="18"/>
        </w:rPr>
        <w:t xml:space="preserve">                           </w:t>
      </w:r>
      <w:r w:rsidR="00CE74E0">
        <w:rPr>
          <w:rFonts w:ascii="Times New Roman" w:hAnsi="Times New Roman"/>
          <w:sz w:val="18"/>
          <w:szCs w:val="18"/>
        </w:rPr>
        <w:t xml:space="preserve">                       Н.И.Гриневич</w:t>
      </w:r>
      <w:r w:rsidRPr="006B2B00">
        <w:rPr>
          <w:rFonts w:ascii="Times New Roman" w:hAnsi="Times New Roman"/>
          <w:sz w:val="18"/>
          <w:szCs w:val="18"/>
        </w:rPr>
        <w:t xml:space="preserve">                          </w:t>
      </w:r>
    </w:p>
    <w:p w:rsidR="00330C90" w:rsidRPr="0050494D" w:rsidRDefault="00330C90" w:rsidP="00330C90">
      <w:pPr>
        <w:pStyle w:val="a3"/>
        <w:widowControl w:val="0"/>
        <w:ind w:left="567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 xml:space="preserve">                                                          </w:t>
      </w:r>
      <w:r w:rsidRPr="0050494D">
        <w:rPr>
          <w:rFonts w:ascii="Times New Roman" w:hAnsi="Times New Roman"/>
          <w:i/>
          <w:sz w:val="16"/>
          <w:szCs w:val="16"/>
        </w:rPr>
        <w:t>(</w:t>
      </w:r>
      <w:r>
        <w:rPr>
          <w:rFonts w:ascii="Times New Roman" w:hAnsi="Times New Roman"/>
          <w:i/>
          <w:sz w:val="16"/>
          <w:szCs w:val="16"/>
        </w:rPr>
        <w:t>подпись)                                                                               ( инициалы, фамилия)</w:t>
      </w:r>
    </w:p>
    <w:p w:rsidR="00330C90" w:rsidRPr="0050494D" w:rsidRDefault="00330C90" w:rsidP="00330C90">
      <w:pPr>
        <w:pStyle w:val="a3"/>
        <w:widowControl w:val="0"/>
        <w:ind w:left="567"/>
        <w:rPr>
          <w:rFonts w:ascii="Times New Roman" w:hAnsi="Times New Roman"/>
          <w:sz w:val="18"/>
          <w:szCs w:val="18"/>
        </w:rPr>
      </w:pPr>
      <w:r w:rsidRPr="006B2B00">
        <w:rPr>
          <w:rFonts w:ascii="Times New Roman" w:hAnsi="Times New Roman"/>
          <w:sz w:val="18"/>
          <w:szCs w:val="18"/>
        </w:rPr>
        <w:t>Главный бухгалтер</w:t>
      </w:r>
      <w:r>
        <w:rPr>
          <w:rFonts w:ascii="Times New Roman" w:hAnsi="Times New Roman"/>
          <w:sz w:val="18"/>
          <w:szCs w:val="18"/>
        </w:rPr>
        <w:t xml:space="preserve"> </w:t>
      </w:r>
      <w:r w:rsidRPr="0050494D">
        <w:rPr>
          <w:rFonts w:ascii="Times New Roman" w:hAnsi="Times New Roman"/>
          <w:sz w:val="18"/>
          <w:szCs w:val="18"/>
        </w:rPr>
        <w:t>___________________________</w:t>
      </w:r>
      <w:r w:rsidRPr="006B2B00">
        <w:rPr>
          <w:rFonts w:ascii="Times New Roman" w:hAnsi="Times New Roman"/>
          <w:sz w:val="18"/>
          <w:szCs w:val="18"/>
        </w:rPr>
        <w:t xml:space="preserve">                       </w:t>
      </w:r>
      <w:r w:rsidR="00CE74E0">
        <w:rPr>
          <w:rFonts w:ascii="Times New Roman" w:hAnsi="Times New Roman"/>
          <w:sz w:val="18"/>
          <w:szCs w:val="18"/>
        </w:rPr>
        <w:t xml:space="preserve">                           Т.М.Елец</w:t>
      </w:r>
      <w:r w:rsidRPr="006B2B00">
        <w:rPr>
          <w:rFonts w:ascii="Times New Roman" w:hAnsi="Times New Roman"/>
          <w:sz w:val="18"/>
          <w:szCs w:val="18"/>
        </w:rPr>
        <w:t xml:space="preserve">                       </w:t>
      </w:r>
    </w:p>
    <w:p w:rsidR="00330C90" w:rsidRDefault="00330C90" w:rsidP="00330C90">
      <w:pPr>
        <w:pStyle w:val="a3"/>
        <w:widowControl w:val="0"/>
        <w:ind w:left="567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 xml:space="preserve">                                                          </w:t>
      </w:r>
      <w:r w:rsidRPr="00D321E5">
        <w:rPr>
          <w:rFonts w:ascii="Times New Roman" w:hAnsi="Times New Roman"/>
          <w:i/>
          <w:sz w:val="16"/>
          <w:szCs w:val="16"/>
        </w:rPr>
        <w:t>(</w:t>
      </w:r>
      <w:r>
        <w:rPr>
          <w:rFonts w:ascii="Times New Roman" w:hAnsi="Times New Roman"/>
          <w:i/>
          <w:sz w:val="16"/>
          <w:szCs w:val="16"/>
        </w:rPr>
        <w:t>подпись)                                                                              ( инициалы, фамилия)</w:t>
      </w:r>
    </w:p>
    <w:p w:rsidR="00330C90" w:rsidRDefault="00330C90" w:rsidP="00330C90">
      <w:pPr>
        <w:pStyle w:val="a3"/>
        <w:tabs>
          <w:tab w:val="left" w:pos="2340"/>
        </w:tabs>
        <w:ind w:left="567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«</w:t>
      </w:r>
      <w:r w:rsidR="00CE74E0">
        <w:rPr>
          <w:rFonts w:ascii="Times New Roman" w:hAnsi="Times New Roman"/>
          <w:sz w:val="18"/>
          <w:szCs w:val="18"/>
        </w:rPr>
        <w:t>24</w:t>
      </w:r>
      <w:r>
        <w:rPr>
          <w:rFonts w:ascii="Times New Roman" w:hAnsi="Times New Roman"/>
          <w:sz w:val="18"/>
          <w:szCs w:val="18"/>
        </w:rPr>
        <w:t xml:space="preserve"> » февраля</w:t>
      </w:r>
      <w:r w:rsidRPr="003F77F7">
        <w:rPr>
          <w:rFonts w:ascii="Times New Roman" w:hAnsi="Times New Roman"/>
          <w:sz w:val="18"/>
          <w:szCs w:val="18"/>
        </w:rPr>
        <w:t xml:space="preserve"> 202</w:t>
      </w:r>
      <w:r>
        <w:rPr>
          <w:rFonts w:ascii="Times New Roman" w:hAnsi="Times New Roman"/>
          <w:sz w:val="18"/>
          <w:szCs w:val="18"/>
        </w:rPr>
        <w:t>6</w:t>
      </w:r>
      <w:r w:rsidRPr="003F77F7">
        <w:rPr>
          <w:rFonts w:ascii="Times New Roman" w:hAnsi="Times New Roman"/>
          <w:sz w:val="18"/>
          <w:szCs w:val="18"/>
        </w:rPr>
        <w:t>г.</w:t>
      </w:r>
    </w:p>
    <w:p w:rsidR="00330C90" w:rsidRDefault="00330C90" w:rsidP="00330C90">
      <w:pPr>
        <w:pStyle w:val="a3"/>
        <w:tabs>
          <w:tab w:val="left" w:pos="2340"/>
        </w:tabs>
        <w:ind w:left="567"/>
        <w:rPr>
          <w:rFonts w:ascii="Times New Roman" w:hAnsi="Times New Roman"/>
          <w:sz w:val="18"/>
          <w:szCs w:val="18"/>
        </w:rPr>
      </w:pPr>
    </w:p>
    <w:p w:rsidR="00330C90" w:rsidRDefault="00330C90" w:rsidP="00330C90">
      <w:pPr>
        <w:pStyle w:val="a3"/>
        <w:tabs>
          <w:tab w:val="left" w:pos="2340"/>
        </w:tabs>
        <w:rPr>
          <w:rFonts w:ascii="Times New Roman" w:hAnsi="Times New Roman"/>
        </w:rPr>
      </w:pPr>
    </w:p>
    <w:p w:rsidR="00173076" w:rsidRPr="00047166" w:rsidRDefault="00173076" w:rsidP="00330C90">
      <w:pPr>
        <w:pStyle w:val="a3"/>
        <w:tabs>
          <w:tab w:val="left" w:pos="2340"/>
        </w:tabs>
        <w:rPr>
          <w:rFonts w:ascii="Times New Roman" w:hAnsi="Times New Roman"/>
        </w:rPr>
      </w:pPr>
    </w:p>
    <w:tbl>
      <w:tblPr>
        <w:tblW w:w="10370" w:type="dxa"/>
        <w:tblInd w:w="228" w:type="dxa"/>
        <w:tblLook w:val="0000"/>
      </w:tblPr>
      <w:tblGrid>
        <w:gridCol w:w="1854"/>
        <w:gridCol w:w="764"/>
        <w:gridCol w:w="1273"/>
        <w:gridCol w:w="809"/>
        <w:gridCol w:w="193"/>
        <w:gridCol w:w="657"/>
        <w:gridCol w:w="125"/>
        <w:gridCol w:w="2185"/>
        <w:gridCol w:w="100"/>
        <w:gridCol w:w="2410"/>
      </w:tblGrid>
      <w:tr w:rsidR="00330C90" w:rsidTr="00957E34">
        <w:trPr>
          <w:trHeight w:val="136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Pr="00692C37" w:rsidRDefault="00330C90" w:rsidP="00957E34">
            <w:pPr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Pr="00692C37" w:rsidRDefault="00330C90" w:rsidP="00957E34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Pr="00692C37" w:rsidRDefault="00330C90" w:rsidP="00957E34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Pr="00692C37" w:rsidRDefault="00330C90" w:rsidP="00957E34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Pr="00692C37" w:rsidRDefault="00330C90" w:rsidP="00957E34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4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330C90" w:rsidRPr="00000891" w:rsidRDefault="00330C90" w:rsidP="00957E34">
            <w:pPr>
              <w:jc w:val="right"/>
              <w:rPr>
                <w:sz w:val="16"/>
                <w:szCs w:val="16"/>
              </w:rPr>
            </w:pPr>
            <w:r w:rsidRPr="00000891">
              <w:rPr>
                <w:sz w:val="16"/>
                <w:szCs w:val="16"/>
              </w:rPr>
              <w:t>Приложение 2</w:t>
            </w:r>
          </w:p>
        </w:tc>
      </w:tr>
      <w:tr w:rsidR="00330C90" w:rsidTr="00957E34">
        <w:trPr>
          <w:trHeight w:val="224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30C90" w:rsidRDefault="00330C90" w:rsidP="00957E3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 постановлению Министерства финансов </w:t>
            </w:r>
            <w:r>
              <w:rPr>
                <w:sz w:val="16"/>
                <w:szCs w:val="16"/>
              </w:rPr>
              <w:br/>
              <w:t xml:space="preserve">Республики Беларусь </w:t>
            </w:r>
          </w:p>
        </w:tc>
      </w:tr>
      <w:tr w:rsidR="00330C90" w:rsidTr="00957E34">
        <w:trPr>
          <w:trHeight w:val="225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30C90" w:rsidRDefault="00330C90" w:rsidP="00957E3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330C90" w:rsidTr="00957E34">
        <w:trPr>
          <w:trHeight w:val="80"/>
        </w:trPr>
        <w:tc>
          <w:tcPr>
            <w:tcW w:w="1037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ОТЧЕТ</w:t>
            </w:r>
          </w:p>
        </w:tc>
      </w:tr>
      <w:tr w:rsidR="00330C90" w:rsidTr="00957E34">
        <w:trPr>
          <w:trHeight w:val="255"/>
        </w:trPr>
        <w:tc>
          <w:tcPr>
            <w:tcW w:w="1037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 прибылях и убытках</w:t>
            </w:r>
          </w:p>
        </w:tc>
      </w:tr>
      <w:tr w:rsidR="00330C90" w:rsidTr="00957E34">
        <w:trPr>
          <w:trHeight w:val="151"/>
        </w:trPr>
        <w:tc>
          <w:tcPr>
            <w:tcW w:w="1037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Pr="00301E3F" w:rsidRDefault="00330C90" w:rsidP="00957E34">
            <w:pPr>
              <w:jc w:val="center"/>
              <w:rPr>
                <w:b/>
                <w:sz w:val="22"/>
                <w:szCs w:val="22"/>
              </w:rPr>
            </w:pPr>
            <w:r w:rsidRPr="001B260C">
              <w:rPr>
                <w:b/>
                <w:sz w:val="22"/>
                <w:szCs w:val="22"/>
              </w:rPr>
              <w:t>за январь-</w:t>
            </w:r>
            <w:r>
              <w:rPr>
                <w:b/>
                <w:sz w:val="22"/>
                <w:szCs w:val="22"/>
              </w:rPr>
              <w:t>декабрь</w:t>
            </w:r>
            <w:r w:rsidRPr="001B260C">
              <w:rPr>
                <w:b/>
                <w:sz w:val="22"/>
                <w:szCs w:val="22"/>
              </w:rPr>
              <w:t xml:space="preserve"> 20</w:t>
            </w:r>
            <w:r>
              <w:rPr>
                <w:b/>
                <w:sz w:val="22"/>
                <w:szCs w:val="22"/>
              </w:rPr>
              <w:t>25</w:t>
            </w:r>
            <w:r w:rsidRPr="001B260C">
              <w:rPr>
                <w:b/>
                <w:sz w:val="22"/>
                <w:szCs w:val="22"/>
              </w:rPr>
              <w:t xml:space="preserve"> года</w:t>
            </w:r>
          </w:p>
        </w:tc>
      </w:tr>
      <w:tr w:rsidR="00330C90" w:rsidTr="00957E34">
        <w:trPr>
          <w:trHeight w:val="70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Pr="00692C37" w:rsidRDefault="00330C90" w:rsidP="00957E34">
            <w:pPr>
              <w:rPr>
                <w:sz w:val="14"/>
                <w:szCs w:val="14"/>
              </w:rPr>
            </w:pPr>
            <w:r w:rsidRPr="00692C37">
              <w:rPr>
                <w:sz w:val="14"/>
                <w:szCs w:val="14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Pr="00692C37" w:rsidRDefault="00330C90" w:rsidP="00957E34">
            <w:pPr>
              <w:rPr>
                <w:sz w:val="14"/>
                <w:szCs w:val="14"/>
              </w:rPr>
            </w:pPr>
            <w:r w:rsidRPr="00692C37">
              <w:rPr>
                <w:sz w:val="14"/>
                <w:szCs w:val="14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Pr="00692C37" w:rsidRDefault="00330C90" w:rsidP="00957E34">
            <w:pPr>
              <w:rPr>
                <w:sz w:val="14"/>
                <w:szCs w:val="14"/>
              </w:rPr>
            </w:pPr>
            <w:r w:rsidRPr="00692C37">
              <w:rPr>
                <w:sz w:val="14"/>
                <w:szCs w:val="14"/>
              </w:rPr>
              <w:t> 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Pr="00692C37" w:rsidRDefault="00330C90" w:rsidP="00957E34">
            <w:pPr>
              <w:rPr>
                <w:sz w:val="14"/>
                <w:szCs w:val="14"/>
              </w:rPr>
            </w:pPr>
            <w:r w:rsidRPr="00692C37">
              <w:rPr>
                <w:sz w:val="14"/>
                <w:szCs w:val="14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Pr="00692C37" w:rsidRDefault="00330C90" w:rsidP="00957E34">
            <w:pPr>
              <w:rPr>
                <w:sz w:val="14"/>
                <w:szCs w:val="14"/>
              </w:rPr>
            </w:pPr>
            <w:r w:rsidRPr="00692C37">
              <w:rPr>
                <w:sz w:val="14"/>
                <w:szCs w:val="14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Pr="00692C37" w:rsidRDefault="00330C90" w:rsidP="00957E34">
            <w:pPr>
              <w:rPr>
                <w:sz w:val="14"/>
                <w:szCs w:val="14"/>
              </w:rPr>
            </w:pPr>
            <w:r w:rsidRPr="00692C37">
              <w:rPr>
                <w:sz w:val="14"/>
                <w:szCs w:val="14"/>
              </w:rPr>
              <w:t> </w:t>
            </w:r>
          </w:p>
        </w:tc>
        <w:tc>
          <w:tcPr>
            <w:tcW w:w="2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Pr="00692C37" w:rsidRDefault="00330C90" w:rsidP="00957E34">
            <w:pPr>
              <w:rPr>
                <w:sz w:val="14"/>
                <w:szCs w:val="14"/>
              </w:rPr>
            </w:pPr>
            <w:r w:rsidRPr="00692C37">
              <w:rPr>
                <w:sz w:val="14"/>
                <w:szCs w:val="14"/>
              </w:rPr>
              <w:t> </w:t>
            </w:r>
          </w:p>
        </w:tc>
      </w:tr>
      <w:tr w:rsidR="00013D53" w:rsidTr="00957E34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13D53" w:rsidRDefault="00013D53" w:rsidP="00013D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</w:t>
            </w:r>
          </w:p>
        </w:tc>
        <w:tc>
          <w:tcPr>
            <w:tcW w:w="6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13D53" w:rsidRDefault="00013D53" w:rsidP="00013D53">
            <w:pPr>
              <w:rPr>
                <w:sz w:val="20"/>
                <w:szCs w:val="20"/>
              </w:rPr>
            </w:pPr>
            <w:r>
              <w:rPr>
                <w:sz w:val="18"/>
                <w:szCs w:val="20"/>
              </w:rPr>
              <w:t>ОАО "БЕЗДЕЖ-АГРО"</w:t>
            </w:r>
            <w:r w:rsidRPr="00961291">
              <w:rPr>
                <w:sz w:val="18"/>
                <w:szCs w:val="20"/>
              </w:rPr>
              <w:t> </w:t>
            </w:r>
          </w:p>
        </w:tc>
      </w:tr>
      <w:tr w:rsidR="00013D53" w:rsidTr="00957E34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13D53" w:rsidRDefault="00013D53" w:rsidP="00013D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Учетный номер плательщика</w:t>
            </w:r>
          </w:p>
        </w:tc>
        <w:tc>
          <w:tcPr>
            <w:tcW w:w="6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13D53" w:rsidRDefault="00013D53" w:rsidP="00013D53">
            <w:pPr>
              <w:rPr>
                <w:sz w:val="20"/>
                <w:szCs w:val="20"/>
              </w:rPr>
            </w:pPr>
            <w:bookmarkStart w:id="70" w:name="unn2"/>
            <w:bookmarkEnd w:id="70"/>
            <w:r>
              <w:rPr>
                <w:sz w:val="18"/>
                <w:szCs w:val="20"/>
              </w:rPr>
              <w:t>200226708</w:t>
            </w:r>
            <w:r w:rsidRPr="00961291">
              <w:rPr>
                <w:sz w:val="18"/>
                <w:szCs w:val="20"/>
              </w:rPr>
              <w:t> </w:t>
            </w:r>
          </w:p>
        </w:tc>
      </w:tr>
      <w:tr w:rsidR="00013D53" w:rsidTr="00957E34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13D53" w:rsidRDefault="00013D53" w:rsidP="00013D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экономической деятельности</w:t>
            </w:r>
          </w:p>
        </w:tc>
        <w:tc>
          <w:tcPr>
            <w:tcW w:w="6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13D53" w:rsidRPr="004C3435" w:rsidRDefault="00013D53" w:rsidP="00013D53">
            <w:pPr>
              <w:rPr>
                <w:sz w:val="20"/>
                <w:szCs w:val="20"/>
                <w:lang w:val="en-US"/>
              </w:rPr>
            </w:pPr>
            <w:bookmarkStart w:id="71" w:name="activity2"/>
            <w:bookmarkEnd w:id="71"/>
            <w:r>
              <w:rPr>
                <w:sz w:val="18"/>
                <w:szCs w:val="20"/>
              </w:rPr>
              <w:t>Сельское хозяйство</w:t>
            </w:r>
          </w:p>
        </w:tc>
      </w:tr>
      <w:tr w:rsidR="00013D53" w:rsidTr="00957E34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13D53" w:rsidRDefault="00013D53" w:rsidP="00013D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Организационно-правовая форма</w:t>
            </w:r>
          </w:p>
        </w:tc>
        <w:tc>
          <w:tcPr>
            <w:tcW w:w="6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13D53" w:rsidRPr="00B305F0" w:rsidRDefault="00013D53" w:rsidP="00013D53">
            <w:pPr>
              <w:rPr>
                <w:sz w:val="20"/>
                <w:szCs w:val="20"/>
                <w:lang w:val="en-US"/>
              </w:rPr>
            </w:pPr>
            <w:bookmarkStart w:id="72" w:name="prop_kind2"/>
            <w:bookmarkEnd w:id="72"/>
            <w:r>
              <w:rPr>
                <w:sz w:val="18"/>
                <w:szCs w:val="20"/>
              </w:rPr>
              <w:t>Коммунальная</w:t>
            </w:r>
          </w:p>
        </w:tc>
      </w:tr>
      <w:tr w:rsidR="00013D53" w:rsidTr="00957E34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13D53" w:rsidRDefault="00013D53" w:rsidP="00013D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 управления</w:t>
            </w:r>
          </w:p>
        </w:tc>
        <w:tc>
          <w:tcPr>
            <w:tcW w:w="6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13D53" w:rsidRPr="008512F7" w:rsidRDefault="00013D53" w:rsidP="00013D53">
            <w:pPr>
              <w:rPr>
                <w:sz w:val="20"/>
                <w:szCs w:val="20"/>
                <w:lang w:val="en-US"/>
              </w:rPr>
            </w:pPr>
            <w:bookmarkStart w:id="73" w:name="joint2"/>
            <w:bookmarkEnd w:id="73"/>
            <w:r>
              <w:rPr>
                <w:sz w:val="18"/>
                <w:szCs w:val="20"/>
              </w:rPr>
              <w:t>Дрогичинский РИК</w:t>
            </w:r>
          </w:p>
        </w:tc>
      </w:tr>
      <w:tr w:rsidR="00013D53" w:rsidTr="00957E34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13D53" w:rsidRDefault="00013D53" w:rsidP="00013D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6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13D53" w:rsidRPr="005548E7" w:rsidRDefault="00013D53" w:rsidP="00013D53">
            <w:pPr>
              <w:rPr>
                <w:sz w:val="20"/>
                <w:szCs w:val="20"/>
              </w:rPr>
            </w:pPr>
            <w:r w:rsidRPr="00961291">
              <w:rPr>
                <w:sz w:val="18"/>
                <w:szCs w:val="20"/>
              </w:rPr>
              <w:t>тыс. руб</w:t>
            </w:r>
            <w:r w:rsidRPr="00961291">
              <w:rPr>
                <w:sz w:val="18"/>
                <w:szCs w:val="20"/>
                <w:lang w:val="en-US"/>
              </w:rPr>
              <w:t>.</w:t>
            </w:r>
          </w:p>
        </w:tc>
      </w:tr>
      <w:tr w:rsidR="00013D53" w:rsidTr="00957E34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13D53" w:rsidRDefault="00013D53" w:rsidP="00013D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</w:t>
            </w:r>
          </w:p>
        </w:tc>
        <w:tc>
          <w:tcPr>
            <w:tcW w:w="6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13D53" w:rsidRDefault="00013D53" w:rsidP="00013D53">
            <w:pPr>
              <w:rPr>
                <w:sz w:val="20"/>
                <w:szCs w:val="20"/>
              </w:rPr>
            </w:pPr>
            <w:bookmarkStart w:id="74" w:name="address2"/>
            <w:bookmarkEnd w:id="74"/>
            <w:r>
              <w:rPr>
                <w:sz w:val="18"/>
                <w:szCs w:val="20"/>
              </w:rPr>
              <w:t xml:space="preserve">225848 Брестская обл. Дрогичинский р-н </w:t>
            </w:r>
            <w:r w:rsidR="00CE74E0">
              <w:rPr>
                <w:sz w:val="18"/>
                <w:szCs w:val="20"/>
              </w:rPr>
              <w:t>аг</w:t>
            </w:r>
            <w:r>
              <w:rPr>
                <w:sz w:val="18"/>
                <w:szCs w:val="20"/>
              </w:rPr>
              <w:t>.Бездеж</w:t>
            </w:r>
            <w:r w:rsidRPr="00961291">
              <w:rPr>
                <w:sz w:val="18"/>
                <w:szCs w:val="20"/>
              </w:rPr>
              <w:t> </w:t>
            </w:r>
          </w:p>
        </w:tc>
      </w:tr>
      <w:tr w:rsidR="00013D53" w:rsidRPr="007F0264" w:rsidTr="00957E34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</w:tcPr>
          <w:p w:rsidR="00013D53" w:rsidRPr="007F0264" w:rsidRDefault="00013D53" w:rsidP="00013D53">
            <w:pPr>
              <w:rPr>
                <w:sz w:val="10"/>
                <w:szCs w:val="10"/>
              </w:rPr>
            </w:pPr>
          </w:p>
        </w:tc>
        <w:tc>
          <w:tcPr>
            <w:tcW w:w="6479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</w:tcPr>
          <w:p w:rsidR="00013D53" w:rsidRPr="007F0264" w:rsidRDefault="00013D53" w:rsidP="00013D53">
            <w:pPr>
              <w:rPr>
                <w:sz w:val="10"/>
                <w:szCs w:val="10"/>
              </w:rPr>
            </w:pPr>
          </w:p>
        </w:tc>
      </w:tr>
      <w:tr w:rsidR="00013D53" w:rsidTr="00957E34">
        <w:trPr>
          <w:trHeight w:val="247"/>
        </w:trPr>
        <w:tc>
          <w:tcPr>
            <w:tcW w:w="4700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Default="00013D53" w:rsidP="00013D5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Default="00013D53" w:rsidP="00013D5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Код строки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Pr="008D096D" w:rsidRDefault="00013D53" w:rsidP="00013D53">
            <w:pPr>
              <w:pStyle w:val="a3"/>
              <w:ind w:left="-115" w:right="-16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096D">
              <w:rPr>
                <w:rFonts w:ascii="Times New Roman" w:hAnsi="Times New Roman"/>
                <w:b/>
                <w:sz w:val="18"/>
                <w:szCs w:val="18"/>
              </w:rPr>
              <w:t>За январь-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декабрь</w:t>
            </w:r>
            <w:r w:rsidRPr="008D096D">
              <w:rPr>
                <w:rFonts w:ascii="Times New Roman" w:hAnsi="Times New Roman"/>
                <w:b/>
                <w:sz w:val="18"/>
                <w:szCs w:val="18"/>
              </w:rPr>
              <w:t xml:space="preserve"> 20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25</w:t>
            </w:r>
            <w:r w:rsidRPr="008D096D">
              <w:rPr>
                <w:rFonts w:ascii="Times New Roman" w:hAnsi="Times New Roman"/>
                <w:b/>
                <w:sz w:val="18"/>
                <w:szCs w:val="18"/>
              </w:rPr>
              <w:t xml:space="preserve"> г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ода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013D53" w:rsidRPr="008D096D" w:rsidRDefault="00013D53" w:rsidP="00013D53">
            <w:pPr>
              <w:pStyle w:val="a3"/>
              <w:ind w:left="-108" w:right="-9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096D">
              <w:rPr>
                <w:rFonts w:ascii="Times New Roman" w:hAnsi="Times New Roman"/>
                <w:b/>
                <w:sz w:val="18"/>
                <w:szCs w:val="18"/>
              </w:rPr>
              <w:t>За январь-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декабрь</w:t>
            </w:r>
            <w:r w:rsidRPr="008D096D">
              <w:rPr>
                <w:rFonts w:ascii="Times New Roman" w:hAnsi="Times New Roman"/>
                <w:b/>
                <w:sz w:val="18"/>
                <w:szCs w:val="18"/>
              </w:rPr>
              <w:t xml:space="preserve"> 20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24</w:t>
            </w:r>
            <w:r w:rsidRPr="008D096D">
              <w:rPr>
                <w:rFonts w:ascii="Times New Roman" w:hAnsi="Times New Roman"/>
                <w:b/>
                <w:sz w:val="18"/>
                <w:szCs w:val="18"/>
              </w:rPr>
              <w:t xml:space="preserve"> г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ода</w:t>
            </w:r>
          </w:p>
        </w:tc>
      </w:tr>
      <w:tr w:rsidR="00013D53" w:rsidTr="00957E34">
        <w:trPr>
          <w:trHeight w:val="154"/>
        </w:trPr>
        <w:tc>
          <w:tcPr>
            <w:tcW w:w="4700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13D53" w:rsidRPr="005D7707" w:rsidRDefault="00013D53" w:rsidP="00013D53">
            <w:pPr>
              <w:jc w:val="center"/>
              <w:rPr>
                <w:b/>
                <w:bCs/>
                <w:sz w:val="16"/>
                <w:szCs w:val="16"/>
              </w:rPr>
            </w:pPr>
            <w:r w:rsidRPr="005D7707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5D7707" w:rsidRDefault="00013D53" w:rsidP="00013D53">
            <w:pPr>
              <w:jc w:val="center"/>
              <w:rPr>
                <w:b/>
                <w:bCs/>
                <w:sz w:val="16"/>
                <w:szCs w:val="16"/>
              </w:rPr>
            </w:pPr>
            <w:r w:rsidRPr="005D7707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5D7707" w:rsidRDefault="00013D53" w:rsidP="00013D53">
            <w:pPr>
              <w:jc w:val="center"/>
              <w:rPr>
                <w:b/>
                <w:bCs/>
                <w:sz w:val="16"/>
                <w:szCs w:val="16"/>
              </w:rPr>
            </w:pPr>
            <w:r w:rsidRPr="005D7707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013D53" w:rsidRPr="005D7707" w:rsidRDefault="00013D53" w:rsidP="00013D53">
            <w:pPr>
              <w:jc w:val="center"/>
              <w:rPr>
                <w:b/>
                <w:bCs/>
                <w:sz w:val="16"/>
                <w:szCs w:val="16"/>
              </w:rPr>
            </w:pPr>
            <w:r w:rsidRPr="005D7707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013D53" w:rsidTr="00957E34">
        <w:trPr>
          <w:trHeight w:val="312"/>
        </w:trPr>
        <w:tc>
          <w:tcPr>
            <w:tcW w:w="470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13D53" w:rsidRPr="00A7056E" w:rsidRDefault="00013D53" w:rsidP="00013D53">
            <w:pPr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Выручка от реализации продукции, товаров, работ, услуг</w:t>
            </w:r>
          </w:p>
        </w:tc>
        <w:tc>
          <w:tcPr>
            <w:tcW w:w="850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Pr="00A7056E" w:rsidRDefault="00013D53" w:rsidP="00013D53">
            <w:pPr>
              <w:jc w:val="center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010</w:t>
            </w:r>
          </w:p>
        </w:tc>
        <w:tc>
          <w:tcPr>
            <w:tcW w:w="2410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A7056E" w:rsidRDefault="00013D53" w:rsidP="00013D53">
            <w:pPr>
              <w:jc w:val="center"/>
              <w:rPr>
                <w:b/>
                <w:sz w:val="19"/>
                <w:szCs w:val="19"/>
              </w:rPr>
            </w:pPr>
            <w:bookmarkStart w:id="75" w:name="f2r10"/>
            <w:bookmarkEnd w:id="75"/>
            <w:r>
              <w:rPr>
                <w:b/>
                <w:sz w:val="19"/>
                <w:szCs w:val="19"/>
              </w:rPr>
              <w:t>22 994</w:t>
            </w:r>
          </w:p>
        </w:tc>
        <w:tc>
          <w:tcPr>
            <w:tcW w:w="241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A7056E" w:rsidRDefault="00013D53" w:rsidP="00013D53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17 938</w:t>
            </w:r>
          </w:p>
        </w:tc>
      </w:tr>
      <w:tr w:rsidR="00013D53" w:rsidTr="00957E34">
        <w:trPr>
          <w:trHeight w:val="312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13D53" w:rsidRPr="00A7056E" w:rsidRDefault="00013D53" w:rsidP="00013D53">
            <w:pPr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Себестоимость реализованной продукции, товаров, работ, услуг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Pr="00A7056E" w:rsidRDefault="00013D53" w:rsidP="00013D53">
            <w:pPr>
              <w:jc w:val="center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020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A7056E" w:rsidRDefault="00013D53" w:rsidP="00013D53">
            <w:pPr>
              <w:jc w:val="center"/>
              <w:rPr>
                <w:b/>
                <w:sz w:val="19"/>
                <w:szCs w:val="19"/>
              </w:rPr>
            </w:pPr>
            <w:bookmarkStart w:id="76" w:name="f2r20"/>
            <w:bookmarkEnd w:id="76"/>
            <w:r>
              <w:rPr>
                <w:b/>
                <w:sz w:val="19"/>
                <w:szCs w:val="19"/>
              </w:rPr>
              <w:t>16 920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A7056E" w:rsidRDefault="00013D53" w:rsidP="00013D53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13 048</w:t>
            </w:r>
          </w:p>
        </w:tc>
      </w:tr>
      <w:tr w:rsidR="00013D53" w:rsidTr="00957E34">
        <w:trPr>
          <w:trHeight w:val="312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13D53" w:rsidRPr="00A7056E" w:rsidRDefault="00013D53" w:rsidP="00013D53">
            <w:pPr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Валовая прибыль (010 – 020)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Pr="00A7056E" w:rsidRDefault="00013D53" w:rsidP="00013D53">
            <w:pPr>
              <w:jc w:val="center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030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A7056E" w:rsidRDefault="00013D53" w:rsidP="00013D53">
            <w:pPr>
              <w:jc w:val="center"/>
              <w:rPr>
                <w:b/>
                <w:sz w:val="19"/>
                <w:szCs w:val="19"/>
              </w:rPr>
            </w:pPr>
            <w:bookmarkStart w:id="77" w:name="f2r30"/>
            <w:bookmarkEnd w:id="77"/>
            <w:r>
              <w:rPr>
                <w:b/>
                <w:sz w:val="19"/>
                <w:szCs w:val="19"/>
              </w:rPr>
              <w:t>6 074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A7056E" w:rsidRDefault="00013D53" w:rsidP="00013D53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4 890</w:t>
            </w:r>
          </w:p>
        </w:tc>
      </w:tr>
      <w:tr w:rsidR="00013D53" w:rsidTr="00957E34">
        <w:trPr>
          <w:trHeight w:val="312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13D53" w:rsidRPr="00A7056E" w:rsidRDefault="00013D53" w:rsidP="00013D53">
            <w:pPr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Управленческие расходы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Pr="00A7056E" w:rsidRDefault="00013D53" w:rsidP="00013D53">
            <w:pPr>
              <w:jc w:val="center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040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A7056E" w:rsidRDefault="00013D53" w:rsidP="00013D53">
            <w:pPr>
              <w:jc w:val="center"/>
              <w:rPr>
                <w:b/>
                <w:sz w:val="19"/>
                <w:szCs w:val="19"/>
              </w:rPr>
            </w:pPr>
            <w:bookmarkStart w:id="78" w:name="f2r40"/>
            <w:bookmarkEnd w:id="78"/>
            <w:r>
              <w:rPr>
                <w:b/>
                <w:sz w:val="19"/>
                <w:szCs w:val="19"/>
              </w:rPr>
              <w:t>1 322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A7056E" w:rsidRDefault="00013D53" w:rsidP="00013D53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1 083</w:t>
            </w:r>
          </w:p>
        </w:tc>
      </w:tr>
      <w:tr w:rsidR="00013D53" w:rsidTr="00957E34">
        <w:trPr>
          <w:trHeight w:val="312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13D53" w:rsidRPr="00A7056E" w:rsidRDefault="00013D53" w:rsidP="00013D53">
            <w:pPr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Расходы на реализацию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Pr="00A7056E" w:rsidRDefault="00013D53" w:rsidP="00013D53">
            <w:pPr>
              <w:jc w:val="center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050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A7056E" w:rsidRDefault="00013D53" w:rsidP="00013D53">
            <w:pPr>
              <w:jc w:val="center"/>
              <w:rPr>
                <w:b/>
                <w:sz w:val="19"/>
                <w:szCs w:val="19"/>
              </w:rPr>
            </w:pPr>
            <w:bookmarkStart w:id="79" w:name="f2r50"/>
            <w:bookmarkEnd w:id="79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A7056E" w:rsidRDefault="00013D53" w:rsidP="00013D53">
            <w:pPr>
              <w:jc w:val="center"/>
              <w:rPr>
                <w:b/>
                <w:sz w:val="19"/>
                <w:szCs w:val="19"/>
              </w:rPr>
            </w:pPr>
          </w:p>
        </w:tc>
      </w:tr>
      <w:tr w:rsidR="00013D53" w:rsidTr="00957E34">
        <w:trPr>
          <w:trHeight w:val="312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13D53" w:rsidRPr="00A7056E" w:rsidRDefault="00013D53" w:rsidP="00013D53">
            <w:pPr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Прибыль (убыток) от реализации продукции, товаров, работ, услуг (030 – 040 – 050)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Pr="00A7056E" w:rsidRDefault="00013D53" w:rsidP="00013D53">
            <w:pPr>
              <w:jc w:val="center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060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A7056E" w:rsidRDefault="00013D53" w:rsidP="00013D53">
            <w:pPr>
              <w:jc w:val="center"/>
              <w:rPr>
                <w:b/>
                <w:sz w:val="19"/>
                <w:szCs w:val="19"/>
              </w:rPr>
            </w:pPr>
            <w:bookmarkStart w:id="80" w:name="f2r60"/>
            <w:bookmarkEnd w:id="80"/>
            <w:r>
              <w:rPr>
                <w:b/>
                <w:sz w:val="19"/>
                <w:szCs w:val="19"/>
              </w:rPr>
              <w:t>4 752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A7056E" w:rsidRDefault="00013D53" w:rsidP="00013D53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3 807</w:t>
            </w:r>
          </w:p>
        </w:tc>
      </w:tr>
      <w:tr w:rsidR="00013D53" w:rsidTr="00957E34">
        <w:trPr>
          <w:trHeight w:val="312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13D53" w:rsidRPr="00A7056E" w:rsidRDefault="00013D53" w:rsidP="00013D53">
            <w:pPr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Прочие доходы по текущей деятельности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Pr="00A7056E" w:rsidRDefault="00013D53" w:rsidP="00013D53">
            <w:pPr>
              <w:jc w:val="center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070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A7056E" w:rsidRDefault="00013D53" w:rsidP="00013D53">
            <w:pPr>
              <w:jc w:val="center"/>
              <w:rPr>
                <w:b/>
                <w:sz w:val="19"/>
                <w:szCs w:val="19"/>
              </w:rPr>
            </w:pPr>
            <w:bookmarkStart w:id="81" w:name="f2r70"/>
            <w:bookmarkEnd w:id="81"/>
            <w:r>
              <w:rPr>
                <w:b/>
                <w:sz w:val="19"/>
                <w:szCs w:val="19"/>
              </w:rPr>
              <w:t>1 387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A7056E" w:rsidRDefault="00013D53" w:rsidP="00013D53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1 074</w:t>
            </w:r>
          </w:p>
        </w:tc>
      </w:tr>
      <w:tr w:rsidR="00013D53" w:rsidTr="00957E34">
        <w:trPr>
          <w:trHeight w:val="312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13D53" w:rsidRPr="00A7056E" w:rsidRDefault="00013D53" w:rsidP="00013D53">
            <w:pPr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Прочие расходы по текущей деятельности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Pr="00A7056E" w:rsidRDefault="00013D53" w:rsidP="00013D53">
            <w:pPr>
              <w:jc w:val="center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080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A7056E" w:rsidRDefault="00013D53" w:rsidP="00013D53">
            <w:pPr>
              <w:jc w:val="center"/>
              <w:rPr>
                <w:b/>
                <w:sz w:val="19"/>
                <w:szCs w:val="19"/>
              </w:rPr>
            </w:pPr>
            <w:bookmarkStart w:id="82" w:name="f2r80"/>
            <w:bookmarkEnd w:id="82"/>
            <w:r>
              <w:rPr>
                <w:b/>
                <w:sz w:val="19"/>
                <w:szCs w:val="19"/>
              </w:rPr>
              <w:t>391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A7056E" w:rsidRDefault="00013D53" w:rsidP="00013D53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420</w:t>
            </w:r>
          </w:p>
        </w:tc>
      </w:tr>
      <w:tr w:rsidR="00013D53" w:rsidTr="00957E34">
        <w:trPr>
          <w:trHeight w:val="312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13D53" w:rsidRPr="00A7056E" w:rsidRDefault="00013D53" w:rsidP="00013D53">
            <w:pPr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Прибыль (убыток) от текущей деятельности</w:t>
            </w:r>
            <w:r w:rsidRPr="00A7056E">
              <w:rPr>
                <w:sz w:val="19"/>
                <w:szCs w:val="19"/>
              </w:rPr>
              <w:br/>
              <w:t>(± 060 + 070 – 080)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Pr="00A7056E" w:rsidRDefault="00013D53" w:rsidP="00013D53">
            <w:pPr>
              <w:jc w:val="center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090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A7056E" w:rsidRDefault="00013D53" w:rsidP="00013D53">
            <w:pPr>
              <w:jc w:val="center"/>
              <w:rPr>
                <w:b/>
                <w:sz w:val="19"/>
                <w:szCs w:val="19"/>
              </w:rPr>
            </w:pPr>
            <w:bookmarkStart w:id="83" w:name="f2r90"/>
            <w:bookmarkEnd w:id="83"/>
            <w:r>
              <w:rPr>
                <w:b/>
                <w:sz w:val="19"/>
                <w:szCs w:val="19"/>
              </w:rPr>
              <w:t>5 748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A7056E" w:rsidRDefault="00013D53" w:rsidP="00013D53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4 461</w:t>
            </w:r>
          </w:p>
        </w:tc>
      </w:tr>
      <w:tr w:rsidR="00013D53" w:rsidTr="00957E34">
        <w:trPr>
          <w:trHeight w:val="312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13D53" w:rsidRPr="00A7056E" w:rsidRDefault="00013D53" w:rsidP="00013D53">
            <w:pPr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Доходы по инвестиционной деятельности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Pr="00A7056E" w:rsidRDefault="00013D53" w:rsidP="00013D53">
            <w:pPr>
              <w:jc w:val="center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100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A7056E" w:rsidRDefault="00013D53" w:rsidP="00013D53">
            <w:pPr>
              <w:jc w:val="center"/>
              <w:rPr>
                <w:b/>
                <w:sz w:val="19"/>
                <w:szCs w:val="19"/>
              </w:rPr>
            </w:pPr>
            <w:bookmarkStart w:id="84" w:name="f2r100"/>
            <w:bookmarkEnd w:id="84"/>
            <w:r>
              <w:rPr>
                <w:b/>
                <w:sz w:val="19"/>
                <w:szCs w:val="19"/>
              </w:rPr>
              <w:t>1 019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A7056E" w:rsidRDefault="00013D53" w:rsidP="00013D53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676</w:t>
            </w:r>
          </w:p>
        </w:tc>
      </w:tr>
      <w:tr w:rsidR="00013D53" w:rsidTr="00957E34">
        <w:trPr>
          <w:trHeight w:val="312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13D53" w:rsidRPr="00A7056E" w:rsidRDefault="00013D53" w:rsidP="00013D53">
            <w:pPr>
              <w:ind w:firstLineChars="100" w:firstLine="190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В том числе: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13D53" w:rsidRPr="00A7056E" w:rsidRDefault="00013D53" w:rsidP="00013D53">
            <w:pPr>
              <w:jc w:val="center"/>
              <w:rPr>
                <w:sz w:val="19"/>
                <w:szCs w:val="19"/>
                <w:lang w:val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A7056E" w:rsidRDefault="00013D53" w:rsidP="00013D53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A7056E" w:rsidRDefault="00013D53" w:rsidP="00013D53">
            <w:pPr>
              <w:jc w:val="center"/>
              <w:rPr>
                <w:b/>
                <w:sz w:val="19"/>
                <w:szCs w:val="19"/>
              </w:rPr>
            </w:pPr>
          </w:p>
        </w:tc>
      </w:tr>
      <w:tr w:rsidR="00013D53" w:rsidTr="00957E34">
        <w:trPr>
          <w:trHeight w:val="312"/>
        </w:trPr>
        <w:tc>
          <w:tcPr>
            <w:tcW w:w="47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13D53" w:rsidRPr="00A7056E" w:rsidRDefault="00013D53" w:rsidP="00013D53">
            <w:pPr>
              <w:ind w:firstLineChars="100" w:firstLine="190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доходы от выбытия основных средств, нематер</w:t>
            </w:r>
            <w:r w:rsidRPr="00A7056E">
              <w:rPr>
                <w:sz w:val="19"/>
                <w:szCs w:val="19"/>
              </w:rPr>
              <w:t>и</w:t>
            </w:r>
            <w:r w:rsidRPr="00A7056E">
              <w:rPr>
                <w:sz w:val="19"/>
                <w:szCs w:val="19"/>
              </w:rPr>
              <w:t>альных активов и других долгосрочных активов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Pr="00A7056E" w:rsidRDefault="00013D53" w:rsidP="00013D53">
            <w:pPr>
              <w:jc w:val="center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101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A7056E" w:rsidRDefault="00013D53" w:rsidP="00013D53">
            <w:pPr>
              <w:jc w:val="center"/>
              <w:rPr>
                <w:b/>
                <w:sz w:val="19"/>
                <w:szCs w:val="19"/>
              </w:rPr>
            </w:pPr>
            <w:bookmarkStart w:id="85" w:name="f2r101"/>
            <w:bookmarkEnd w:id="85"/>
            <w:r>
              <w:rPr>
                <w:b/>
                <w:sz w:val="19"/>
                <w:szCs w:val="19"/>
              </w:rPr>
              <w:t>384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A7056E" w:rsidRDefault="00013D53" w:rsidP="00013D53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178</w:t>
            </w:r>
          </w:p>
        </w:tc>
      </w:tr>
      <w:tr w:rsidR="00013D53" w:rsidTr="00957E34">
        <w:trPr>
          <w:trHeight w:val="312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13D53" w:rsidRPr="00A7056E" w:rsidRDefault="00013D53" w:rsidP="00013D53">
            <w:pPr>
              <w:ind w:firstLineChars="100" w:firstLine="190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доходы от участия в уставном капитале других о</w:t>
            </w:r>
            <w:r w:rsidRPr="00A7056E">
              <w:rPr>
                <w:sz w:val="19"/>
                <w:szCs w:val="19"/>
              </w:rPr>
              <w:t>р</w:t>
            </w:r>
            <w:r w:rsidRPr="00A7056E">
              <w:rPr>
                <w:sz w:val="19"/>
                <w:szCs w:val="19"/>
              </w:rPr>
              <w:t>ганизаций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Pr="00A7056E" w:rsidRDefault="00013D53" w:rsidP="00013D53">
            <w:pPr>
              <w:jc w:val="center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102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A7056E" w:rsidRDefault="00013D53" w:rsidP="00013D53">
            <w:pPr>
              <w:jc w:val="center"/>
              <w:rPr>
                <w:b/>
                <w:sz w:val="19"/>
                <w:szCs w:val="19"/>
              </w:rPr>
            </w:pPr>
            <w:bookmarkStart w:id="86" w:name="f2r102"/>
            <w:bookmarkEnd w:id="86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A7056E" w:rsidRDefault="00013D53" w:rsidP="00013D53">
            <w:pPr>
              <w:jc w:val="center"/>
              <w:rPr>
                <w:b/>
                <w:sz w:val="19"/>
                <w:szCs w:val="19"/>
              </w:rPr>
            </w:pPr>
          </w:p>
        </w:tc>
      </w:tr>
      <w:tr w:rsidR="00013D53" w:rsidTr="00957E34">
        <w:trPr>
          <w:trHeight w:val="312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13D53" w:rsidRPr="00A7056E" w:rsidRDefault="00013D53" w:rsidP="00013D53">
            <w:pPr>
              <w:ind w:firstLineChars="100" w:firstLine="190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проценты к получению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Pr="00A7056E" w:rsidRDefault="00013D53" w:rsidP="00013D53">
            <w:pPr>
              <w:jc w:val="center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103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A7056E" w:rsidRDefault="00013D53" w:rsidP="00013D53">
            <w:pPr>
              <w:jc w:val="center"/>
              <w:rPr>
                <w:b/>
                <w:sz w:val="19"/>
                <w:szCs w:val="19"/>
              </w:rPr>
            </w:pPr>
            <w:bookmarkStart w:id="87" w:name="f2r103"/>
            <w:bookmarkEnd w:id="87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A7056E" w:rsidRDefault="00013D53" w:rsidP="00013D53">
            <w:pPr>
              <w:jc w:val="center"/>
              <w:rPr>
                <w:b/>
                <w:sz w:val="19"/>
                <w:szCs w:val="19"/>
              </w:rPr>
            </w:pPr>
          </w:p>
        </w:tc>
      </w:tr>
      <w:tr w:rsidR="00013D53" w:rsidTr="00957E34">
        <w:trPr>
          <w:trHeight w:val="312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13D53" w:rsidRPr="00A7056E" w:rsidRDefault="00013D53" w:rsidP="00013D53">
            <w:pPr>
              <w:ind w:firstLineChars="100" w:firstLine="190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прочие доходы по инвестиционной деятельности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Pr="00A7056E" w:rsidRDefault="00013D53" w:rsidP="00013D53">
            <w:pPr>
              <w:jc w:val="center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104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A7056E" w:rsidRDefault="00013D53" w:rsidP="00013D53">
            <w:pPr>
              <w:jc w:val="center"/>
              <w:rPr>
                <w:b/>
                <w:sz w:val="19"/>
                <w:szCs w:val="19"/>
              </w:rPr>
            </w:pPr>
            <w:bookmarkStart w:id="88" w:name="f2r104"/>
            <w:bookmarkEnd w:id="88"/>
            <w:r>
              <w:rPr>
                <w:b/>
                <w:sz w:val="19"/>
                <w:szCs w:val="19"/>
              </w:rPr>
              <w:t>635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A7056E" w:rsidRDefault="00013D53" w:rsidP="00013D53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498</w:t>
            </w:r>
          </w:p>
        </w:tc>
      </w:tr>
      <w:tr w:rsidR="00013D53" w:rsidTr="00957E34">
        <w:trPr>
          <w:trHeight w:val="312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13D53" w:rsidRPr="00A7056E" w:rsidRDefault="00013D53" w:rsidP="00013D53">
            <w:pPr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Расходы по инвестиционной деятельности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Pr="00A7056E" w:rsidRDefault="00013D53" w:rsidP="00013D53">
            <w:pPr>
              <w:jc w:val="center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110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A7056E" w:rsidRDefault="00013D53" w:rsidP="00013D53">
            <w:pPr>
              <w:jc w:val="center"/>
              <w:rPr>
                <w:b/>
                <w:sz w:val="19"/>
                <w:szCs w:val="19"/>
              </w:rPr>
            </w:pPr>
            <w:bookmarkStart w:id="89" w:name="f2r110"/>
            <w:bookmarkEnd w:id="89"/>
            <w:r>
              <w:rPr>
                <w:b/>
                <w:sz w:val="19"/>
                <w:szCs w:val="19"/>
              </w:rPr>
              <w:t>351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A7056E" w:rsidRDefault="00013D53" w:rsidP="00013D53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757</w:t>
            </w:r>
          </w:p>
        </w:tc>
      </w:tr>
      <w:tr w:rsidR="00013D53" w:rsidTr="00957E34">
        <w:trPr>
          <w:trHeight w:val="312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13D53" w:rsidRPr="00A7056E" w:rsidRDefault="00013D53" w:rsidP="00013D53">
            <w:pPr>
              <w:ind w:firstLineChars="100" w:firstLine="190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В том числе: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013D53" w:rsidRPr="00A7056E" w:rsidRDefault="00013D53" w:rsidP="00013D53">
            <w:pPr>
              <w:rPr>
                <w:rFonts w:ascii="Arial CYR" w:hAnsi="Arial CYR" w:cs="Arial CYR"/>
                <w:sz w:val="19"/>
                <w:szCs w:val="19"/>
              </w:rPr>
            </w:pPr>
            <w:r w:rsidRPr="00A7056E">
              <w:rPr>
                <w:rFonts w:ascii="Arial CYR" w:hAnsi="Arial CYR" w:cs="Arial CYR"/>
                <w:sz w:val="19"/>
                <w:szCs w:val="19"/>
              </w:rPr>
              <w:t> </w:t>
            </w:r>
          </w:p>
        </w:tc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A7056E" w:rsidRDefault="00013D53" w:rsidP="00013D53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A7056E" w:rsidRDefault="00013D53" w:rsidP="00013D53">
            <w:pPr>
              <w:jc w:val="center"/>
              <w:rPr>
                <w:b/>
                <w:sz w:val="19"/>
                <w:szCs w:val="19"/>
              </w:rPr>
            </w:pPr>
          </w:p>
        </w:tc>
      </w:tr>
      <w:tr w:rsidR="00013D53" w:rsidTr="00957E34">
        <w:trPr>
          <w:trHeight w:val="312"/>
        </w:trPr>
        <w:tc>
          <w:tcPr>
            <w:tcW w:w="47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13D53" w:rsidRPr="00A7056E" w:rsidRDefault="00013D53" w:rsidP="00013D53">
            <w:pPr>
              <w:ind w:firstLineChars="100" w:firstLine="190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расходы от выбытия основных средств, нематер</w:t>
            </w:r>
            <w:r w:rsidRPr="00A7056E">
              <w:rPr>
                <w:sz w:val="19"/>
                <w:szCs w:val="19"/>
              </w:rPr>
              <w:t>и</w:t>
            </w:r>
            <w:r w:rsidRPr="00A7056E">
              <w:rPr>
                <w:sz w:val="19"/>
                <w:szCs w:val="19"/>
              </w:rPr>
              <w:t>альных активов и других долгосрочных активов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Pr="00A7056E" w:rsidRDefault="00013D53" w:rsidP="00013D53">
            <w:pPr>
              <w:jc w:val="center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111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A7056E" w:rsidRDefault="00013D53" w:rsidP="00013D53">
            <w:pPr>
              <w:jc w:val="center"/>
              <w:rPr>
                <w:b/>
                <w:sz w:val="19"/>
                <w:szCs w:val="19"/>
              </w:rPr>
            </w:pPr>
            <w:bookmarkStart w:id="90" w:name="f2r111"/>
            <w:bookmarkEnd w:id="90"/>
            <w:r>
              <w:rPr>
                <w:b/>
                <w:sz w:val="19"/>
                <w:szCs w:val="19"/>
              </w:rPr>
              <w:t>81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A7056E" w:rsidRDefault="00013D53" w:rsidP="00013D53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331</w:t>
            </w:r>
          </w:p>
        </w:tc>
      </w:tr>
      <w:tr w:rsidR="00013D53" w:rsidTr="00957E34">
        <w:trPr>
          <w:trHeight w:val="312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13D53" w:rsidRPr="00A7056E" w:rsidRDefault="00013D53" w:rsidP="00013D53">
            <w:pPr>
              <w:ind w:firstLineChars="100" w:firstLine="190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прочие расходы по инвестиционной деятельности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Pr="00A7056E" w:rsidRDefault="00013D53" w:rsidP="00013D53">
            <w:pPr>
              <w:jc w:val="center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112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A7056E" w:rsidRDefault="00013D53" w:rsidP="00013D53">
            <w:pPr>
              <w:jc w:val="center"/>
              <w:rPr>
                <w:b/>
                <w:sz w:val="19"/>
                <w:szCs w:val="19"/>
              </w:rPr>
            </w:pPr>
            <w:bookmarkStart w:id="91" w:name="f2r112"/>
            <w:bookmarkEnd w:id="91"/>
            <w:r>
              <w:rPr>
                <w:b/>
                <w:sz w:val="19"/>
                <w:szCs w:val="19"/>
              </w:rPr>
              <w:t>270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A7056E" w:rsidRDefault="00013D53" w:rsidP="00013D53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426</w:t>
            </w:r>
          </w:p>
        </w:tc>
      </w:tr>
      <w:tr w:rsidR="00013D53" w:rsidTr="00957E34">
        <w:trPr>
          <w:trHeight w:val="312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13D53" w:rsidRPr="00A7056E" w:rsidRDefault="00013D53" w:rsidP="00013D53">
            <w:pPr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Доходы по финансовой деятельности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Pr="00A7056E" w:rsidRDefault="00013D53" w:rsidP="00013D53">
            <w:pPr>
              <w:jc w:val="center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120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A7056E" w:rsidRDefault="00013D53" w:rsidP="00013D53">
            <w:pPr>
              <w:jc w:val="center"/>
              <w:rPr>
                <w:b/>
                <w:sz w:val="19"/>
                <w:szCs w:val="19"/>
              </w:rPr>
            </w:pPr>
            <w:bookmarkStart w:id="92" w:name="f2r120"/>
            <w:bookmarkEnd w:id="92"/>
            <w:r>
              <w:rPr>
                <w:b/>
                <w:sz w:val="19"/>
                <w:szCs w:val="19"/>
              </w:rPr>
              <w:t>66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A7056E" w:rsidRDefault="00013D53" w:rsidP="00013D53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52</w:t>
            </w:r>
          </w:p>
        </w:tc>
      </w:tr>
      <w:tr w:rsidR="00013D53" w:rsidTr="00957E34">
        <w:trPr>
          <w:trHeight w:val="312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13D53" w:rsidRPr="00A7056E" w:rsidRDefault="00013D53" w:rsidP="00013D53">
            <w:pPr>
              <w:ind w:firstLineChars="100" w:firstLine="190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В том числе: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013D53" w:rsidRPr="00A7056E" w:rsidRDefault="00013D53" w:rsidP="00013D53">
            <w:pPr>
              <w:jc w:val="center"/>
              <w:rPr>
                <w:rFonts w:ascii="Arial CYR" w:hAnsi="Arial CYR" w:cs="Arial CYR"/>
                <w:sz w:val="19"/>
                <w:szCs w:val="19"/>
                <w:lang w:val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A7056E" w:rsidRDefault="00013D53" w:rsidP="00013D53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A7056E" w:rsidRDefault="00013D53" w:rsidP="00013D53">
            <w:pPr>
              <w:jc w:val="center"/>
              <w:rPr>
                <w:b/>
                <w:sz w:val="19"/>
                <w:szCs w:val="19"/>
              </w:rPr>
            </w:pPr>
          </w:p>
        </w:tc>
      </w:tr>
      <w:tr w:rsidR="00013D53" w:rsidTr="00957E34">
        <w:trPr>
          <w:trHeight w:val="312"/>
        </w:trPr>
        <w:tc>
          <w:tcPr>
            <w:tcW w:w="47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13D53" w:rsidRPr="00A7056E" w:rsidRDefault="00013D53" w:rsidP="00013D53">
            <w:pPr>
              <w:ind w:firstLineChars="100" w:firstLine="190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курсовые разницы от пересчета активов и обяз</w:t>
            </w:r>
            <w:r w:rsidRPr="00A7056E">
              <w:rPr>
                <w:sz w:val="19"/>
                <w:szCs w:val="19"/>
              </w:rPr>
              <w:t>а</w:t>
            </w:r>
            <w:r w:rsidRPr="00A7056E">
              <w:rPr>
                <w:sz w:val="19"/>
                <w:szCs w:val="19"/>
              </w:rPr>
              <w:t>тельств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Pr="00A7056E" w:rsidRDefault="00013D53" w:rsidP="00013D53">
            <w:pPr>
              <w:jc w:val="center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121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A7056E" w:rsidRDefault="00013D53" w:rsidP="00013D53">
            <w:pPr>
              <w:jc w:val="center"/>
              <w:rPr>
                <w:b/>
                <w:sz w:val="19"/>
                <w:szCs w:val="19"/>
              </w:rPr>
            </w:pPr>
            <w:bookmarkStart w:id="93" w:name="f2r121"/>
            <w:bookmarkEnd w:id="93"/>
            <w:r>
              <w:rPr>
                <w:b/>
                <w:sz w:val="19"/>
                <w:szCs w:val="19"/>
              </w:rPr>
              <w:t>66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A7056E" w:rsidRDefault="00013D53" w:rsidP="00013D53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52</w:t>
            </w:r>
          </w:p>
        </w:tc>
      </w:tr>
      <w:tr w:rsidR="00013D53" w:rsidTr="00957E34">
        <w:trPr>
          <w:trHeight w:val="312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13D53" w:rsidRPr="00A7056E" w:rsidRDefault="00013D53" w:rsidP="00013D53">
            <w:pPr>
              <w:ind w:firstLineChars="100" w:firstLine="190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прочие доходы по финансовой деятельности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Pr="00A7056E" w:rsidRDefault="00013D53" w:rsidP="00013D53">
            <w:pPr>
              <w:jc w:val="center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122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A7056E" w:rsidRDefault="00013D53" w:rsidP="00013D53">
            <w:pPr>
              <w:jc w:val="center"/>
              <w:rPr>
                <w:b/>
                <w:sz w:val="19"/>
                <w:szCs w:val="19"/>
              </w:rPr>
            </w:pPr>
            <w:bookmarkStart w:id="94" w:name="f2r122"/>
            <w:bookmarkEnd w:id="94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A7056E" w:rsidRDefault="00013D53" w:rsidP="00013D53">
            <w:pPr>
              <w:jc w:val="center"/>
              <w:rPr>
                <w:b/>
                <w:sz w:val="19"/>
                <w:szCs w:val="19"/>
              </w:rPr>
            </w:pPr>
          </w:p>
        </w:tc>
      </w:tr>
      <w:tr w:rsidR="00013D53" w:rsidTr="00957E34">
        <w:trPr>
          <w:trHeight w:val="312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13D53" w:rsidRPr="00A7056E" w:rsidRDefault="00013D53" w:rsidP="00013D53">
            <w:pPr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Расходы по финансовой деятельности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Pr="00A7056E" w:rsidRDefault="00013D53" w:rsidP="00013D53">
            <w:pPr>
              <w:jc w:val="center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130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A7056E" w:rsidRDefault="00013D53" w:rsidP="00013D53">
            <w:pPr>
              <w:jc w:val="center"/>
              <w:rPr>
                <w:b/>
                <w:sz w:val="19"/>
                <w:szCs w:val="19"/>
              </w:rPr>
            </w:pPr>
            <w:bookmarkStart w:id="95" w:name="f2r130"/>
            <w:bookmarkEnd w:id="95"/>
            <w:r>
              <w:rPr>
                <w:b/>
                <w:sz w:val="19"/>
                <w:szCs w:val="19"/>
              </w:rPr>
              <w:t>203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A7056E" w:rsidRDefault="00013D53" w:rsidP="00013D53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252</w:t>
            </w:r>
          </w:p>
        </w:tc>
      </w:tr>
      <w:tr w:rsidR="00013D53" w:rsidTr="00957E34">
        <w:trPr>
          <w:trHeight w:val="312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13D53" w:rsidRPr="00A7056E" w:rsidRDefault="00013D53" w:rsidP="00013D53">
            <w:pPr>
              <w:ind w:firstLineChars="100" w:firstLine="190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В том числе: проценты к уплате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13D53" w:rsidRPr="00A7056E" w:rsidRDefault="00013D53" w:rsidP="00013D53">
            <w:pPr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131</w:t>
            </w:r>
          </w:p>
        </w:tc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A7056E" w:rsidRDefault="00013D53" w:rsidP="00013D53">
            <w:pPr>
              <w:jc w:val="center"/>
              <w:rPr>
                <w:b/>
                <w:sz w:val="19"/>
                <w:szCs w:val="19"/>
              </w:rPr>
            </w:pPr>
            <w:bookmarkStart w:id="96" w:name="f2r131"/>
            <w:bookmarkEnd w:id="96"/>
            <w:r>
              <w:rPr>
                <w:b/>
                <w:sz w:val="19"/>
                <w:szCs w:val="19"/>
              </w:rPr>
              <w:t>171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Pr="00A7056E" w:rsidRDefault="00013D53" w:rsidP="00013D53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187</w:t>
            </w:r>
          </w:p>
        </w:tc>
      </w:tr>
      <w:tr w:rsidR="00013D53" w:rsidTr="00957E34">
        <w:trPr>
          <w:trHeight w:val="312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13D53" w:rsidRPr="00A7056E" w:rsidRDefault="00013D53" w:rsidP="00013D53">
            <w:pPr>
              <w:ind w:firstLineChars="100" w:firstLine="190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курсовые разницы от пересчета активов и обяз</w:t>
            </w:r>
            <w:r w:rsidRPr="00A7056E">
              <w:rPr>
                <w:sz w:val="19"/>
                <w:szCs w:val="19"/>
              </w:rPr>
              <w:t>а</w:t>
            </w:r>
            <w:r w:rsidRPr="00A7056E">
              <w:rPr>
                <w:sz w:val="19"/>
                <w:szCs w:val="19"/>
              </w:rPr>
              <w:t>тельств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Pr="00A7056E" w:rsidRDefault="00013D53" w:rsidP="00013D53">
            <w:pPr>
              <w:jc w:val="center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132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A7056E" w:rsidRDefault="00013D53" w:rsidP="00013D53">
            <w:pPr>
              <w:jc w:val="center"/>
              <w:rPr>
                <w:b/>
                <w:sz w:val="19"/>
                <w:szCs w:val="19"/>
              </w:rPr>
            </w:pPr>
            <w:bookmarkStart w:id="97" w:name="f2r132"/>
            <w:bookmarkEnd w:id="97"/>
            <w:r>
              <w:rPr>
                <w:b/>
                <w:sz w:val="19"/>
                <w:szCs w:val="19"/>
              </w:rPr>
              <w:t>32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A7056E" w:rsidRDefault="00013D53" w:rsidP="00013D53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65</w:t>
            </w:r>
          </w:p>
        </w:tc>
      </w:tr>
      <w:tr w:rsidR="00013D53" w:rsidTr="00957E34">
        <w:trPr>
          <w:trHeight w:val="312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13D53" w:rsidRPr="00A7056E" w:rsidRDefault="00013D53" w:rsidP="00013D53">
            <w:pPr>
              <w:ind w:firstLineChars="100" w:firstLine="190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прочие расходы по финансовой деятельности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Pr="00A7056E" w:rsidRDefault="00013D53" w:rsidP="00013D53">
            <w:pPr>
              <w:jc w:val="center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133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A7056E" w:rsidRDefault="00013D53" w:rsidP="00013D53">
            <w:pPr>
              <w:jc w:val="center"/>
              <w:rPr>
                <w:b/>
                <w:sz w:val="19"/>
                <w:szCs w:val="19"/>
              </w:rPr>
            </w:pPr>
            <w:bookmarkStart w:id="98" w:name="f2r133"/>
            <w:bookmarkEnd w:id="98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A7056E" w:rsidRDefault="00013D53" w:rsidP="00013D53">
            <w:pPr>
              <w:jc w:val="center"/>
              <w:rPr>
                <w:b/>
                <w:sz w:val="19"/>
                <w:szCs w:val="19"/>
              </w:rPr>
            </w:pPr>
          </w:p>
        </w:tc>
      </w:tr>
      <w:tr w:rsidR="00013D53" w:rsidTr="00957E34">
        <w:trPr>
          <w:trHeight w:val="312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13D53" w:rsidRPr="00A7056E" w:rsidRDefault="00013D53" w:rsidP="00013D53">
            <w:pPr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Прибыль (убыток) от инвестиционной и  финансовой  деятельности (100 – 110 + 120 – 130)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Pr="00A7056E" w:rsidRDefault="00013D53" w:rsidP="00013D53">
            <w:pPr>
              <w:jc w:val="center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140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A7056E" w:rsidRDefault="00013D53" w:rsidP="00013D53">
            <w:pPr>
              <w:jc w:val="center"/>
              <w:rPr>
                <w:b/>
                <w:sz w:val="19"/>
                <w:szCs w:val="19"/>
              </w:rPr>
            </w:pPr>
            <w:bookmarkStart w:id="99" w:name="f2r140"/>
            <w:bookmarkEnd w:id="99"/>
            <w:r>
              <w:rPr>
                <w:b/>
                <w:sz w:val="19"/>
                <w:szCs w:val="19"/>
              </w:rPr>
              <w:t>531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A7056E" w:rsidRDefault="00013D53" w:rsidP="00013D53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-281</w:t>
            </w:r>
          </w:p>
        </w:tc>
      </w:tr>
      <w:tr w:rsidR="00013D53" w:rsidTr="00957E34">
        <w:trPr>
          <w:trHeight w:val="312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13D53" w:rsidRPr="00A7056E" w:rsidRDefault="00013D53" w:rsidP="00013D53">
            <w:pPr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Прибыль (убыток) до налогообложения (± 090 ± 140)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Pr="00A7056E" w:rsidRDefault="00013D53" w:rsidP="00013D53">
            <w:pPr>
              <w:jc w:val="center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150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A7056E" w:rsidRDefault="00013D53" w:rsidP="00013D53">
            <w:pPr>
              <w:jc w:val="center"/>
              <w:rPr>
                <w:b/>
                <w:sz w:val="19"/>
                <w:szCs w:val="19"/>
              </w:rPr>
            </w:pPr>
            <w:bookmarkStart w:id="100" w:name="f2r150"/>
            <w:bookmarkEnd w:id="100"/>
            <w:r>
              <w:rPr>
                <w:b/>
                <w:sz w:val="19"/>
                <w:szCs w:val="19"/>
              </w:rPr>
              <w:t>6 279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A7056E" w:rsidRDefault="00013D53" w:rsidP="00013D53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4 180</w:t>
            </w:r>
          </w:p>
        </w:tc>
      </w:tr>
      <w:tr w:rsidR="00013D53" w:rsidRPr="00CA33C8" w:rsidTr="00957E34">
        <w:trPr>
          <w:trHeight w:val="57"/>
        </w:trPr>
        <w:tc>
          <w:tcPr>
            <w:tcW w:w="4700" w:type="dxa"/>
            <w:gridSpan w:val="4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013D53" w:rsidRPr="00CA33C8" w:rsidRDefault="00013D53" w:rsidP="00013D53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013D53" w:rsidRPr="00CA33C8" w:rsidRDefault="00013D53" w:rsidP="00013D5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</w:tcBorders>
            <w:shd w:val="clear" w:color="auto" w:fill="FFFFFF"/>
            <w:noWrap/>
            <w:vAlign w:val="center"/>
          </w:tcPr>
          <w:p w:rsidR="00013D53" w:rsidRPr="00CA33C8" w:rsidRDefault="00013D53" w:rsidP="00013D53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</w:tcPr>
          <w:p w:rsidR="00013D53" w:rsidRPr="00CA33C8" w:rsidRDefault="00013D53" w:rsidP="00013D53">
            <w:pPr>
              <w:jc w:val="center"/>
              <w:rPr>
                <w:b/>
                <w:sz w:val="10"/>
                <w:szCs w:val="10"/>
              </w:rPr>
            </w:pPr>
          </w:p>
        </w:tc>
      </w:tr>
    </w:tbl>
    <w:p w:rsidR="00330C90" w:rsidRDefault="00330C90" w:rsidP="00330C90">
      <w:pPr>
        <w:ind w:right="115"/>
        <w:jc w:val="right"/>
      </w:pPr>
      <w:r>
        <w:br w:type="page"/>
      </w:r>
      <w:bookmarkStart w:id="101" w:name="f3"/>
      <w:r w:rsidRPr="00856335">
        <w:rPr>
          <w:b/>
          <w:sz w:val="16"/>
        </w:rPr>
        <w:lastRenderedPageBreak/>
        <w:t>Форма  №</w:t>
      </w:r>
      <w:r>
        <w:rPr>
          <w:b/>
          <w:sz w:val="16"/>
        </w:rPr>
        <w:t xml:space="preserve"> </w:t>
      </w:r>
      <w:r w:rsidRPr="00856335">
        <w:rPr>
          <w:b/>
          <w:sz w:val="16"/>
        </w:rPr>
        <w:t>2 лист 2</w:t>
      </w:r>
    </w:p>
    <w:tbl>
      <w:tblPr>
        <w:tblW w:w="10783" w:type="dxa"/>
        <w:tblInd w:w="108" w:type="dxa"/>
        <w:tblLook w:val="0000"/>
      </w:tblPr>
      <w:tblGrid>
        <w:gridCol w:w="5640"/>
        <w:gridCol w:w="751"/>
        <w:gridCol w:w="2152"/>
        <w:gridCol w:w="2240"/>
      </w:tblGrid>
      <w:tr w:rsidR="00330C90" w:rsidTr="00957E34">
        <w:trPr>
          <w:trHeight w:val="207"/>
        </w:trPr>
        <w:tc>
          <w:tcPr>
            <w:tcW w:w="564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5548E7" w:rsidRDefault="00330C90" w:rsidP="00957E34">
            <w:pPr>
              <w:jc w:val="center"/>
              <w:rPr>
                <w:b/>
                <w:bCs/>
                <w:sz w:val="17"/>
                <w:szCs w:val="17"/>
              </w:rPr>
            </w:pPr>
            <w:r w:rsidRPr="005548E7">
              <w:rPr>
                <w:b/>
                <w:bCs/>
                <w:sz w:val="17"/>
                <w:szCs w:val="17"/>
              </w:rPr>
              <w:t>Наименование показателей</w:t>
            </w:r>
          </w:p>
        </w:tc>
        <w:tc>
          <w:tcPr>
            <w:tcW w:w="75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Pr="005548E7" w:rsidRDefault="00330C90" w:rsidP="00957E34">
            <w:pPr>
              <w:jc w:val="center"/>
              <w:rPr>
                <w:b/>
                <w:bCs/>
                <w:sz w:val="17"/>
                <w:szCs w:val="17"/>
              </w:rPr>
            </w:pPr>
            <w:r w:rsidRPr="005548E7">
              <w:rPr>
                <w:b/>
                <w:bCs/>
                <w:sz w:val="17"/>
                <w:szCs w:val="17"/>
              </w:rPr>
              <w:t>Код строки</w:t>
            </w:r>
          </w:p>
        </w:tc>
        <w:tc>
          <w:tcPr>
            <w:tcW w:w="215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Pr="008D096D" w:rsidRDefault="00330C90" w:rsidP="00957E34">
            <w:pPr>
              <w:pStyle w:val="a3"/>
              <w:ind w:left="-115" w:right="-16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096D">
              <w:rPr>
                <w:rFonts w:ascii="Times New Roman" w:hAnsi="Times New Roman"/>
                <w:b/>
                <w:sz w:val="18"/>
                <w:szCs w:val="18"/>
              </w:rPr>
              <w:t>За январь-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декабрь</w:t>
            </w:r>
            <w:r w:rsidRPr="008D096D">
              <w:rPr>
                <w:rFonts w:ascii="Times New Roman" w:hAnsi="Times New Roman"/>
                <w:b/>
                <w:sz w:val="18"/>
                <w:szCs w:val="18"/>
              </w:rPr>
              <w:t xml:space="preserve"> 20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25</w:t>
            </w:r>
            <w:r w:rsidRPr="008D096D">
              <w:rPr>
                <w:rFonts w:ascii="Times New Roman" w:hAnsi="Times New Roman"/>
                <w:b/>
                <w:sz w:val="18"/>
                <w:szCs w:val="18"/>
              </w:rPr>
              <w:t xml:space="preserve"> г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224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30C90" w:rsidRPr="008D096D" w:rsidRDefault="00330C90" w:rsidP="00957E34">
            <w:pPr>
              <w:pStyle w:val="a3"/>
              <w:ind w:left="-108" w:right="-9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096D">
              <w:rPr>
                <w:rFonts w:ascii="Times New Roman" w:hAnsi="Times New Roman"/>
                <w:b/>
                <w:sz w:val="18"/>
                <w:szCs w:val="18"/>
              </w:rPr>
              <w:t>За январь-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декабрь</w:t>
            </w:r>
            <w:r w:rsidRPr="008D096D">
              <w:rPr>
                <w:rFonts w:ascii="Times New Roman" w:hAnsi="Times New Roman"/>
                <w:b/>
                <w:sz w:val="18"/>
                <w:szCs w:val="18"/>
              </w:rPr>
              <w:t xml:space="preserve"> 20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24</w:t>
            </w:r>
            <w:r w:rsidRPr="008D096D">
              <w:rPr>
                <w:rFonts w:ascii="Times New Roman" w:hAnsi="Times New Roman"/>
                <w:b/>
                <w:sz w:val="18"/>
                <w:szCs w:val="18"/>
              </w:rPr>
              <w:t xml:space="preserve"> г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</w:tr>
      <w:tr w:rsidR="00330C90" w:rsidTr="00957E34">
        <w:trPr>
          <w:trHeight w:val="70"/>
        </w:trPr>
        <w:tc>
          <w:tcPr>
            <w:tcW w:w="564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Pr="00F14BF8" w:rsidRDefault="00330C90" w:rsidP="00957E34">
            <w:pPr>
              <w:jc w:val="center"/>
              <w:rPr>
                <w:b/>
                <w:bCs/>
                <w:sz w:val="16"/>
                <w:szCs w:val="16"/>
              </w:rPr>
            </w:pPr>
            <w:r w:rsidRPr="00F14BF8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F14BF8" w:rsidRDefault="00330C90" w:rsidP="00957E34">
            <w:pPr>
              <w:jc w:val="center"/>
              <w:rPr>
                <w:b/>
                <w:bCs/>
                <w:sz w:val="16"/>
                <w:szCs w:val="16"/>
              </w:rPr>
            </w:pPr>
            <w:r w:rsidRPr="00F14BF8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F14BF8" w:rsidRDefault="00330C90" w:rsidP="00957E34">
            <w:pPr>
              <w:jc w:val="center"/>
              <w:rPr>
                <w:b/>
                <w:bCs/>
                <w:sz w:val="16"/>
                <w:szCs w:val="16"/>
              </w:rPr>
            </w:pPr>
            <w:r w:rsidRPr="00F14BF8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330C90" w:rsidRPr="00F14BF8" w:rsidRDefault="00330C90" w:rsidP="00957E34">
            <w:pPr>
              <w:jc w:val="center"/>
              <w:rPr>
                <w:b/>
                <w:bCs/>
                <w:sz w:val="16"/>
                <w:szCs w:val="16"/>
              </w:rPr>
            </w:pPr>
            <w:r w:rsidRPr="00F14BF8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330C90" w:rsidTr="00957E34">
        <w:trPr>
          <w:trHeight w:val="227"/>
        </w:trPr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30C90" w:rsidRPr="00A7056E" w:rsidRDefault="00330C90" w:rsidP="00957E34">
            <w:pPr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Налог на прибыль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Pr="00A7056E" w:rsidRDefault="00330C90" w:rsidP="00957E34">
            <w:pPr>
              <w:jc w:val="center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160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A7056E" w:rsidRDefault="00330C90" w:rsidP="00957E34">
            <w:pPr>
              <w:jc w:val="center"/>
              <w:rPr>
                <w:b/>
                <w:sz w:val="19"/>
                <w:szCs w:val="19"/>
              </w:rPr>
            </w:pPr>
            <w:bookmarkStart w:id="102" w:name="f2r160"/>
            <w:bookmarkEnd w:id="102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A7056E" w:rsidRDefault="00330C90" w:rsidP="00957E34">
            <w:pPr>
              <w:jc w:val="center"/>
              <w:rPr>
                <w:b/>
                <w:sz w:val="19"/>
                <w:szCs w:val="19"/>
              </w:rPr>
            </w:pPr>
          </w:p>
        </w:tc>
      </w:tr>
      <w:tr w:rsidR="00330C90" w:rsidTr="00957E34">
        <w:trPr>
          <w:trHeight w:val="227"/>
        </w:trPr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30C90" w:rsidRPr="00A7056E" w:rsidRDefault="00330C90" w:rsidP="00957E34">
            <w:pPr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Изменение отложенных налоговых активов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Pr="00A7056E" w:rsidRDefault="00330C90" w:rsidP="00957E34">
            <w:pPr>
              <w:jc w:val="center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170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A7056E" w:rsidRDefault="00330C90" w:rsidP="00957E34">
            <w:pPr>
              <w:jc w:val="center"/>
              <w:rPr>
                <w:b/>
                <w:sz w:val="19"/>
                <w:szCs w:val="19"/>
              </w:rPr>
            </w:pPr>
            <w:bookmarkStart w:id="103" w:name="f2r170"/>
            <w:bookmarkEnd w:id="103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A7056E" w:rsidRDefault="00330C90" w:rsidP="00957E34">
            <w:pPr>
              <w:jc w:val="center"/>
              <w:rPr>
                <w:b/>
                <w:sz w:val="19"/>
                <w:szCs w:val="19"/>
              </w:rPr>
            </w:pPr>
          </w:p>
        </w:tc>
      </w:tr>
      <w:tr w:rsidR="00330C90" w:rsidTr="00957E34">
        <w:trPr>
          <w:trHeight w:val="227"/>
        </w:trPr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30C90" w:rsidRPr="00A7056E" w:rsidRDefault="00330C90" w:rsidP="00957E34">
            <w:pPr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Изменение отложенных налоговых обязательств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Pr="00A7056E" w:rsidRDefault="00330C90" w:rsidP="00957E34">
            <w:pPr>
              <w:jc w:val="center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180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A7056E" w:rsidRDefault="00330C90" w:rsidP="00957E34">
            <w:pPr>
              <w:jc w:val="center"/>
              <w:rPr>
                <w:b/>
                <w:sz w:val="19"/>
                <w:szCs w:val="19"/>
              </w:rPr>
            </w:pPr>
            <w:bookmarkStart w:id="104" w:name="f2r180"/>
            <w:bookmarkEnd w:id="104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A7056E" w:rsidRDefault="00330C90" w:rsidP="00957E34">
            <w:pPr>
              <w:jc w:val="center"/>
              <w:rPr>
                <w:b/>
                <w:sz w:val="19"/>
                <w:szCs w:val="19"/>
              </w:rPr>
            </w:pPr>
          </w:p>
        </w:tc>
      </w:tr>
      <w:tr w:rsidR="00330C90" w:rsidTr="00957E34">
        <w:trPr>
          <w:trHeight w:val="227"/>
        </w:trPr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30C90" w:rsidRPr="00A7056E" w:rsidRDefault="00330C90" w:rsidP="00957E34">
            <w:pPr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Прочие налоги и сборы, исчисляемые из прибыли (дохода)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Pr="00A7056E" w:rsidRDefault="00330C90" w:rsidP="00957E34">
            <w:pPr>
              <w:jc w:val="center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190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A7056E" w:rsidRDefault="00330C90" w:rsidP="00957E34">
            <w:pPr>
              <w:jc w:val="center"/>
              <w:rPr>
                <w:b/>
                <w:sz w:val="19"/>
                <w:szCs w:val="19"/>
              </w:rPr>
            </w:pPr>
            <w:bookmarkStart w:id="105" w:name="f2r190"/>
            <w:bookmarkEnd w:id="105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A7056E" w:rsidRDefault="00330C90" w:rsidP="00957E34">
            <w:pPr>
              <w:jc w:val="center"/>
              <w:rPr>
                <w:b/>
                <w:sz w:val="19"/>
                <w:szCs w:val="19"/>
              </w:rPr>
            </w:pPr>
          </w:p>
        </w:tc>
      </w:tr>
      <w:tr w:rsidR="00330C90" w:rsidTr="00957E34">
        <w:trPr>
          <w:trHeight w:val="227"/>
        </w:trPr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30C90" w:rsidRPr="00A7056E" w:rsidRDefault="00330C90" w:rsidP="00957E34">
            <w:pPr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Прочие платежи, исчисляемые из прибыли (дохода)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Pr="00A7056E" w:rsidRDefault="00330C90" w:rsidP="00957E34">
            <w:pPr>
              <w:jc w:val="center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200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A7056E" w:rsidRDefault="00330C90" w:rsidP="00957E34">
            <w:pPr>
              <w:jc w:val="center"/>
              <w:rPr>
                <w:b/>
                <w:sz w:val="19"/>
                <w:szCs w:val="19"/>
              </w:rPr>
            </w:pPr>
            <w:bookmarkStart w:id="106" w:name="f2r200"/>
            <w:bookmarkEnd w:id="106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A7056E" w:rsidRDefault="00330C90" w:rsidP="00957E34">
            <w:pPr>
              <w:jc w:val="center"/>
              <w:rPr>
                <w:b/>
                <w:sz w:val="19"/>
                <w:szCs w:val="19"/>
              </w:rPr>
            </w:pPr>
          </w:p>
        </w:tc>
      </w:tr>
      <w:tr w:rsidR="00330C90" w:rsidTr="00957E34">
        <w:trPr>
          <w:trHeight w:val="227"/>
        </w:trPr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30C90" w:rsidRPr="00A7056E" w:rsidRDefault="00330C90" w:rsidP="00957E34">
            <w:pPr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Чистая прибыль (убыток) (± 150 – 160 ± 170 ± 180 – 190-200)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Pr="00A7056E" w:rsidRDefault="00330C90" w:rsidP="00957E34">
            <w:pPr>
              <w:jc w:val="center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210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A7056E" w:rsidRDefault="00013D53" w:rsidP="00957E34">
            <w:pPr>
              <w:jc w:val="center"/>
              <w:rPr>
                <w:b/>
                <w:sz w:val="19"/>
                <w:szCs w:val="19"/>
              </w:rPr>
            </w:pPr>
            <w:bookmarkStart w:id="107" w:name="f2r210"/>
            <w:bookmarkEnd w:id="107"/>
            <w:r>
              <w:rPr>
                <w:b/>
                <w:sz w:val="19"/>
                <w:szCs w:val="19"/>
              </w:rPr>
              <w:t>6 279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A7056E" w:rsidRDefault="00013D53" w:rsidP="00957E34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4 180</w:t>
            </w:r>
          </w:p>
        </w:tc>
      </w:tr>
      <w:tr w:rsidR="00330C90" w:rsidTr="00957E34">
        <w:trPr>
          <w:trHeight w:val="227"/>
        </w:trPr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30C90" w:rsidRPr="00A7056E" w:rsidRDefault="00330C90" w:rsidP="00957E34">
            <w:pPr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Результат от переоценки долгосрочных активов, не включаемый в чистую прибыль (убыток)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Pr="00A7056E" w:rsidRDefault="00330C90" w:rsidP="00957E34">
            <w:pPr>
              <w:jc w:val="center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220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A7056E" w:rsidRDefault="00013D53" w:rsidP="00957E34">
            <w:pPr>
              <w:jc w:val="center"/>
              <w:rPr>
                <w:b/>
                <w:sz w:val="19"/>
                <w:szCs w:val="19"/>
              </w:rPr>
            </w:pPr>
            <w:bookmarkStart w:id="108" w:name="f2r220"/>
            <w:bookmarkEnd w:id="108"/>
            <w:r>
              <w:rPr>
                <w:b/>
                <w:sz w:val="19"/>
                <w:szCs w:val="19"/>
              </w:rPr>
              <w:t>1 937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A7056E" w:rsidRDefault="00013D53" w:rsidP="00957E34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1 692</w:t>
            </w:r>
          </w:p>
        </w:tc>
      </w:tr>
      <w:tr w:rsidR="00330C90" w:rsidTr="00957E34">
        <w:trPr>
          <w:trHeight w:val="227"/>
        </w:trPr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30C90" w:rsidRPr="00A7056E" w:rsidRDefault="00330C90" w:rsidP="00957E34">
            <w:pPr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Результат от прочих операций, не включаемый в чистую прибыль (убыток)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Pr="00A7056E" w:rsidRDefault="00330C90" w:rsidP="00957E34">
            <w:pPr>
              <w:jc w:val="center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230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A7056E" w:rsidRDefault="00330C90" w:rsidP="00957E34">
            <w:pPr>
              <w:jc w:val="center"/>
              <w:rPr>
                <w:b/>
                <w:sz w:val="19"/>
                <w:szCs w:val="19"/>
              </w:rPr>
            </w:pPr>
            <w:bookmarkStart w:id="109" w:name="f2r230"/>
            <w:bookmarkEnd w:id="109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A7056E" w:rsidRDefault="00330C90" w:rsidP="00957E34">
            <w:pPr>
              <w:jc w:val="center"/>
              <w:rPr>
                <w:b/>
                <w:sz w:val="19"/>
                <w:szCs w:val="19"/>
              </w:rPr>
            </w:pPr>
          </w:p>
        </w:tc>
      </w:tr>
      <w:tr w:rsidR="00330C90" w:rsidTr="00957E34">
        <w:trPr>
          <w:trHeight w:val="227"/>
        </w:trPr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30C90" w:rsidRPr="00A7056E" w:rsidRDefault="00330C90" w:rsidP="00957E34">
            <w:pPr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Совокупная прибыль (убыток) (± 210 ± 220 ± 230)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Pr="00A7056E" w:rsidRDefault="00330C90" w:rsidP="00957E34">
            <w:pPr>
              <w:jc w:val="center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240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A7056E" w:rsidRDefault="00013D53" w:rsidP="00957E34">
            <w:pPr>
              <w:jc w:val="center"/>
              <w:rPr>
                <w:b/>
                <w:sz w:val="19"/>
                <w:szCs w:val="19"/>
              </w:rPr>
            </w:pPr>
            <w:bookmarkStart w:id="110" w:name="f2r240"/>
            <w:bookmarkEnd w:id="110"/>
            <w:r>
              <w:rPr>
                <w:b/>
                <w:sz w:val="19"/>
                <w:szCs w:val="19"/>
              </w:rPr>
              <w:t>8 216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A7056E" w:rsidRDefault="00013D53" w:rsidP="00957E34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5 872</w:t>
            </w:r>
          </w:p>
        </w:tc>
      </w:tr>
      <w:tr w:rsidR="00330C90" w:rsidTr="00957E34">
        <w:trPr>
          <w:trHeight w:val="227"/>
        </w:trPr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30C90" w:rsidRPr="00A7056E" w:rsidRDefault="00330C90" w:rsidP="00957E34">
            <w:pPr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Базовая прибыль (убыток) на акцию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Pr="00A7056E" w:rsidRDefault="00330C90" w:rsidP="00957E34">
            <w:pPr>
              <w:jc w:val="center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250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A7056E" w:rsidRDefault="00330C90" w:rsidP="00957E34">
            <w:pPr>
              <w:jc w:val="center"/>
              <w:rPr>
                <w:b/>
                <w:sz w:val="19"/>
                <w:szCs w:val="19"/>
              </w:rPr>
            </w:pPr>
            <w:bookmarkStart w:id="111" w:name="f2r250"/>
            <w:bookmarkEnd w:id="111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A7056E" w:rsidRDefault="00330C90" w:rsidP="00957E34">
            <w:pPr>
              <w:jc w:val="center"/>
              <w:rPr>
                <w:b/>
                <w:sz w:val="19"/>
                <w:szCs w:val="19"/>
              </w:rPr>
            </w:pPr>
          </w:p>
        </w:tc>
      </w:tr>
      <w:tr w:rsidR="00330C90" w:rsidTr="00957E34">
        <w:trPr>
          <w:trHeight w:val="227"/>
        </w:trPr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30C90" w:rsidRPr="00A7056E" w:rsidRDefault="00330C90" w:rsidP="00957E34">
            <w:pPr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Разводненная прибыль (убыток) на акцию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Pr="00A7056E" w:rsidRDefault="00330C90" w:rsidP="00957E34">
            <w:pPr>
              <w:jc w:val="center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260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A7056E" w:rsidRDefault="00330C90" w:rsidP="00957E34">
            <w:pPr>
              <w:jc w:val="center"/>
              <w:rPr>
                <w:b/>
                <w:sz w:val="19"/>
                <w:szCs w:val="19"/>
              </w:rPr>
            </w:pPr>
            <w:bookmarkStart w:id="112" w:name="f2r260"/>
            <w:bookmarkEnd w:id="112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A7056E" w:rsidRDefault="00330C90" w:rsidP="00957E34">
            <w:pPr>
              <w:jc w:val="center"/>
              <w:rPr>
                <w:b/>
                <w:sz w:val="19"/>
                <w:szCs w:val="19"/>
              </w:rPr>
            </w:pPr>
          </w:p>
        </w:tc>
      </w:tr>
      <w:tr w:rsidR="00330C90" w:rsidTr="00957E34">
        <w:trPr>
          <w:trHeight w:val="227"/>
        </w:trPr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Pr="00A7056E" w:rsidRDefault="00330C90" w:rsidP="00957E34">
            <w:pPr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Количество  организаций получивших прибыль по конечному финансовому результату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Pr="00A7056E" w:rsidRDefault="00330C90" w:rsidP="00957E34">
            <w:pPr>
              <w:jc w:val="center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270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A7056E" w:rsidRDefault="00013D53" w:rsidP="00957E34">
            <w:pPr>
              <w:jc w:val="center"/>
              <w:rPr>
                <w:b/>
                <w:sz w:val="19"/>
                <w:szCs w:val="19"/>
              </w:rPr>
            </w:pPr>
            <w:bookmarkStart w:id="113" w:name="f2r270"/>
            <w:bookmarkEnd w:id="113"/>
            <w:r>
              <w:rPr>
                <w:b/>
                <w:sz w:val="19"/>
                <w:szCs w:val="19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A7056E" w:rsidRDefault="00013D53" w:rsidP="00957E34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1</w:t>
            </w:r>
          </w:p>
        </w:tc>
      </w:tr>
      <w:tr w:rsidR="00330C90" w:rsidTr="00957E34">
        <w:trPr>
          <w:trHeight w:val="227"/>
        </w:trPr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Pr="00A7056E" w:rsidRDefault="00330C90" w:rsidP="00957E34">
            <w:pPr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Сумма полученной прибыли по конечному финансовому резул</w:t>
            </w:r>
            <w:r w:rsidRPr="00A7056E">
              <w:rPr>
                <w:sz w:val="19"/>
                <w:szCs w:val="19"/>
              </w:rPr>
              <w:t>ь</w:t>
            </w:r>
            <w:r w:rsidRPr="00A7056E">
              <w:rPr>
                <w:sz w:val="19"/>
                <w:szCs w:val="19"/>
              </w:rPr>
              <w:t>тату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Pr="00A7056E" w:rsidRDefault="00330C90" w:rsidP="00957E34">
            <w:pPr>
              <w:jc w:val="center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270а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A7056E" w:rsidRDefault="00013D53" w:rsidP="00957E34">
            <w:pPr>
              <w:jc w:val="center"/>
              <w:rPr>
                <w:b/>
                <w:sz w:val="19"/>
                <w:szCs w:val="19"/>
              </w:rPr>
            </w:pPr>
            <w:bookmarkStart w:id="114" w:name="f2r270A"/>
            <w:bookmarkEnd w:id="114"/>
            <w:r>
              <w:rPr>
                <w:b/>
                <w:sz w:val="19"/>
                <w:szCs w:val="19"/>
              </w:rPr>
              <w:t>6 279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A7056E" w:rsidRDefault="00013D53" w:rsidP="00957E34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4 180</w:t>
            </w:r>
          </w:p>
        </w:tc>
      </w:tr>
      <w:tr w:rsidR="00330C90" w:rsidTr="00957E34">
        <w:trPr>
          <w:trHeight w:val="227"/>
        </w:trPr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Pr="00A7056E" w:rsidRDefault="00330C90" w:rsidP="00957E34">
            <w:pPr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Количество  организаций получивших убыток по конечному ф</w:t>
            </w:r>
            <w:r w:rsidRPr="00A7056E">
              <w:rPr>
                <w:sz w:val="19"/>
                <w:szCs w:val="19"/>
              </w:rPr>
              <w:t>и</w:t>
            </w:r>
            <w:r w:rsidRPr="00A7056E">
              <w:rPr>
                <w:sz w:val="19"/>
                <w:szCs w:val="19"/>
              </w:rPr>
              <w:t>нансовому результату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Pr="00A7056E" w:rsidRDefault="00330C90" w:rsidP="00957E34">
            <w:pPr>
              <w:jc w:val="center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280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A7056E" w:rsidRDefault="00330C90" w:rsidP="00957E34">
            <w:pPr>
              <w:jc w:val="center"/>
              <w:rPr>
                <w:b/>
                <w:sz w:val="19"/>
                <w:szCs w:val="19"/>
              </w:rPr>
            </w:pPr>
            <w:bookmarkStart w:id="115" w:name="f2r280"/>
            <w:bookmarkEnd w:id="115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A7056E" w:rsidRDefault="00330C90" w:rsidP="00957E34">
            <w:pPr>
              <w:jc w:val="center"/>
              <w:rPr>
                <w:b/>
                <w:sz w:val="19"/>
                <w:szCs w:val="19"/>
              </w:rPr>
            </w:pPr>
          </w:p>
        </w:tc>
      </w:tr>
      <w:tr w:rsidR="00330C90" w:rsidTr="00957E34">
        <w:trPr>
          <w:trHeight w:val="227"/>
        </w:trPr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Pr="00A7056E" w:rsidRDefault="00330C90" w:rsidP="00957E34">
            <w:pPr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Сумма полученного убытка по конечному финансовому результ</w:t>
            </w:r>
            <w:r w:rsidRPr="00A7056E">
              <w:rPr>
                <w:sz w:val="19"/>
                <w:szCs w:val="19"/>
              </w:rPr>
              <w:t>а</w:t>
            </w:r>
            <w:r w:rsidRPr="00A7056E">
              <w:rPr>
                <w:sz w:val="19"/>
                <w:szCs w:val="19"/>
              </w:rPr>
              <w:t>ту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Pr="00A7056E" w:rsidRDefault="00330C90" w:rsidP="00957E34">
            <w:pPr>
              <w:jc w:val="center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280а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A7056E" w:rsidRDefault="00330C90" w:rsidP="00957E34">
            <w:pPr>
              <w:jc w:val="center"/>
              <w:rPr>
                <w:b/>
                <w:sz w:val="19"/>
                <w:szCs w:val="19"/>
              </w:rPr>
            </w:pPr>
            <w:bookmarkStart w:id="116" w:name="f2r280A"/>
            <w:bookmarkEnd w:id="116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A7056E" w:rsidRDefault="00330C90" w:rsidP="00957E34">
            <w:pPr>
              <w:jc w:val="center"/>
              <w:rPr>
                <w:b/>
                <w:sz w:val="19"/>
                <w:szCs w:val="19"/>
              </w:rPr>
            </w:pPr>
          </w:p>
        </w:tc>
      </w:tr>
      <w:tr w:rsidR="00330C90" w:rsidTr="00957E34">
        <w:trPr>
          <w:trHeight w:val="227"/>
        </w:trPr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Pr="00A7056E" w:rsidRDefault="00330C90" w:rsidP="00957E34">
            <w:pPr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Количество  организаций получивших прибыль по конечному финансовому результату, без учета государственной поддержки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Pr="00A7056E" w:rsidRDefault="00330C90" w:rsidP="00957E34">
            <w:pPr>
              <w:jc w:val="center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290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A7056E" w:rsidRDefault="00013D53" w:rsidP="00957E34">
            <w:pPr>
              <w:jc w:val="center"/>
              <w:rPr>
                <w:b/>
                <w:sz w:val="19"/>
                <w:szCs w:val="19"/>
              </w:rPr>
            </w:pPr>
            <w:bookmarkStart w:id="117" w:name="f2r290"/>
            <w:bookmarkEnd w:id="117"/>
            <w:r>
              <w:rPr>
                <w:b/>
                <w:sz w:val="19"/>
                <w:szCs w:val="19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A7056E" w:rsidRDefault="00013D53" w:rsidP="00957E34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1</w:t>
            </w:r>
          </w:p>
        </w:tc>
      </w:tr>
      <w:tr w:rsidR="00330C90" w:rsidTr="00957E34">
        <w:trPr>
          <w:trHeight w:val="227"/>
        </w:trPr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Pr="00A7056E" w:rsidRDefault="00330C90" w:rsidP="00957E34">
            <w:pPr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Сумма полученной прибыли по конечному финансовому резул</w:t>
            </w:r>
            <w:r w:rsidRPr="00A7056E">
              <w:rPr>
                <w:sz w:val="19"/>
                <w:szCs w:val="19"/>
              </w:rPr>
              <w:t>ь</w:t>
            </w:r>
            <w:r w:rsidRPr="00A7056E">
              <w:rPr>
                <w:sz w:val="19"/>
                <w:szCs w:val="19"/>
              </w:rPr>
              <w:t>тату, без учета государственной поддержки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Pr="00A7056E" w:rsidRDefault="00330C90" w:rsidP="00957E34">
            <w:pPr>
              <w:jc w:val="center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290а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A7056E" w:rsidRDefault="00013D53" w:rsidP="00957E34">
            <w:pPr>
              <w:jc w:val="center"/>
              <w:rPr>
                <w:b/>
                <w:sz w:val="19"/>
                <w:szCs w:val="19"/>
              </w:rPr>
            </w:pPr>
            <w:bookmarkStart w:id="118" w:name="f"/>
            <w:bookmarkStart w:id="119" w:name="f2r290A"/>
            <w:bookmarkEnd w:id="118"/>
            <w:bookmarkEnd w:id="119"/>
            <w:r>
              <w:rPr>
                <w:b/>
                <w:sz w:val="19"/>
                <w:szCs w:val="19"/>
              </w:rPr>
              <w:t>4 983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A7056E" w:rsidRDefault="00013D53" w:rsidP="00957E34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3 166</w:t>
            </w:r>
          </w:p>
        </w:tc>
      </w:tr>
      <w:tr w:rsidR="00330C90" w:rsidTr="00957E34">
        <w:trPr>
          <w:trHeight w:val="227"/>
        </w:trPr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Pr="00A7056E" w:rsidRDefault="00330C90" w:rsidP="00957E34">
            <w:pPr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Количество  организаций получивших убыток по конечному ф</w:t>
            </w:r>
            <w:r w:rsidRPr="00A7056E">
              <w:rPr>
                <w:sz w:val="19"/>
                <w:szCs w:val="19"/>
              </w:rPr>
              <w:t>и</w:t>
            </w:r>
            <w:r w:rsidRPr="00A7056E">
              <w:rPr>
                <w:sz w:val="19"/>
                <w:szCs w:val="19"/>
              </w:rPr>
              <w:t>нансовому результату, без учета государственной поддержки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Pr="00A7056E" w:rsidRDefault="00330C90" w:rsidP="00957E34">
            <w:pPr>
              <w:jc w:val="center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295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A7056E" w:rsidRDefault="00330C90" w:rsidP="00957E34">
            <w:pPr>
              <w:jc w:val="center"/>
              <w:rPr>
                <w:b/>
                <w:sz w:val="19"/>
                <w:szCs w:val="19"/>
              </w:rPr>
            </w:pPr>
            <w:bookmarkStart w:id="120" w:name="f2r295"/>
            <w:bookmarkEnd w:id="120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A7056E" w:rsidRDefault="00330C90" w:rsidP="00957E34">
            <w:pPr>
              <w:jc w:val="center"/>
              <w:rPr>
                <w:b/>
                <w:sz w:val="19"/>
                <w:szCs w:val="19"/>
              </w:rPr>
            </w:pPr>
          </w:p>
        </w:tc>
      </w:tr>
      <w:tr w:rsidR="00330C90" w:rsidTr="00957E34">
        <w:trPr>
          <w:trHeight w:val="227"/>
        </w:trPr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Pr="00A7056E" w:rsidRDefault="00330C90" w:rsidP="00957E34">
            <w:pPr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Сумма полученного убытка по конечному финансовому результ</w:t>
            </w:r>
            <w:r w:rsidRPr="00A7056E">
              <w:rPr>
                <w:sz w:val="19"/>
                <w:szCs w:val="19"/>
              </w:rPr>
              <w:t>а</w:t>
            </w:r>
            <w:r w:rsidRPr="00A7056E">
              <w:rPr>
                <w:sz w:val="19"/>
                <w:szCs w:val="19"/>
              </w:rPr>
              <w:t>ту, без учета государственной поддержки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Pr="00A7056E" w:rsidRDefault="00330C90" w:rsidP="00957E34">
            <w:pPr>
              <w:jc w:val="center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295а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A7056E" w:rsidRDefault="00330C90" w:rsidP="00957E34">
            <w:pPr>
              <w:jc w:val="center"/>
              <w:rPr>
                <w:b/>
                <w:sz w:val="19"/>
                <w:szCs w:val="19"/>
              </w:rPr>
            </w:pPr>
            <w:bookmarkStart w:id="121" w:name="f2r295A"/>
            <w:bookmarkEnd w:id="121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A7056E" w:rsidRDefault="00330C90" w:rsidP="00957E34">
            <w:pPr>
              <w:jc w:val="center"/>
              <w:rPr>
                <w:b/>
                <w:sz w:val="19"/>
                <w:szCs w:val="19"/>
              </w:rPr>
            </w:pPr>
          </w:p>
        </w:tc>
      </w:tr>
      <w:tr w:rsidR="00330C90" w:rsidRPr="00CA33C8" w:rsidTr="00957E34">
        <w:trPr>
          <w:trHeight w:val="57"/>
        </w:trPr>
        <w:tc>
          <w:tcPr>
            <w:tcW w:w="564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30C90" w:rsidRPr="00CA33C8" w:rsidRDefault="00330C90" w:rsidP="00957E34">
            <w:pPr>
              <w:rPr>
                <w:sz w:val="10"/>
                <w:szCs w:val="10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30C90" w:rsidRPr="00CA33C8" w:rsidRDefault="00330C90" w:rsidP="00957E34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152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</w:tcPr>
          <w:p w:rsidR="00330C90" w:rsidRPr="00CA33C8" w:rsidRDefault="00330C90" w:rsidP="00957E34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2240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</w:tcPr>
          <w:p w:rsidR="00330C90" w:rsidRPr="00CA33C8" w:rsidRDefault="00330C90" w:rsidP="00957E34">
            <w:pPr>
              <w:jc w:val="center"/>
              <w:rPr>
                <w:b/>
                <w:sz w:val="10"/>
                <w:szCs w:val="10"/>
              </w:rPr>
            </w:pPr>
          </w:p>
        </w:tc>
      </w:tr>
    </w:tbl>
    <w:p w:rsidR="00330C90" w:rsidRPr="006D3694" w:rsidRDefault="00330C90" w:rsidP="00330C90">
      <w:pPr>
        <w:pStyle w:val="a3"/>
        <w:widowControl w:val="0"/>
        <w:rPr>
          <w:rFonts w:ascii="Times New Roman" w:hAnsi="Times New Roman"/>
          <w:sz w:val="16"/>
        </w:rPr>
      </w:pPr>
    </w:p>
    <w:tbl>
      <w:tblPr>
        <w:tblW w:w="10780" w:type="dxa"/>
        <w:tblInd w:w="108" w:type="dxa"/>
        <w:tblLayout w:type="fixed"/>
        <w:tblLook w:val="0000"/>
      </w:tblPr>
      <w:tblGrid>
        <w:gridCol w:w="6074"/>
        <w:gridCol w:w="605"/>
        <w:gridCol w:w="1096"/>
        <w:gridCol w:w="1006"/>
        <w:gridCol w:w="978"/>
        <w:gridCol w:w="1021"/>
      </w:tblGrid>
      <w:tr w:rsidR="00330C90" w:rsidTr="00957E34">
        <w:trPr>
          <w:trHeight w:val="165"/>
        </w:trPr>
        <w:tc>
          <w:tcPr>
            <w:tcW w:w="10780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330C90" w:rsidRPr="00F14BF8" w:rsidRDefault="00330C90" w:rsidP="00957E34">
            <w:pPr>
              <w:jc w:val="center"/>
              <w:rPr>
                <w:b/>
                <w:bCs/>
                <w:sz w:val="16"/>
                <w:szCs w:val="16"/>
              </w:rPr>
            </w:pPr>
            <w:r w:rsidRPr="00F14BF8">
              <w:rPr>
                <w:b/>
                <w:bCs/>
                <w:sz w:val="16"/>
                <w:szCs w:val="16"/>
              </w:rPr>
              <w:t>Расшифровка прочих доходов и расходов по текущей деятельности</w:t>
            </w:r>
          </w:p>
        </w:tc>
      </w:tr>
      <w:tr w:rsidR="00330C90" w:rsidTr="00957E34">
        <w:trPr>
          <w:trHeight w:val="172"/>
        </w:trPr>
        <w:tc>
          <w:tcPr>
            <w:tcW w:w="667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30C90" w:rsidRPr="00F14BF8" w:rsidRDefault="00330C90" w:rsidP="00957E34">
            <w:pPr>
              <w:jc w:val="center"/>
              <w:rPr>
                <w:b/>
                <w:sz w:val="16"/>
                <w:szCs w:val="16"/>
              </w:rPr>
            </w:pPr>
            <w:r w:rsidRPr="00F14BF8">
              <w:rPr>
                <w:b/>
                <w:sz w:val="16"/>
                <w:szCs w:val="16"/>
              </w:rPr>
              <w:t>Показатель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0C90" w:rsidRPr="00F14BF8" w:rsidRDefault="00330C90" w:rsidP="00957E34">
            <w:pPr>
              <w:jc w:val="center"/>
              <w:rPr>
                <w:b/>
                <w:sz w:val="16"/>
                <w:szCs w:val="16"/>
              </w:rPr>
            </w:pPr>
            <w:r w:rsidRPr="00F14BF8">
              <w:rPr>
                <w:b/>
                <w:sz w:val="16"/>
                <w:szCs w:val="16"/>
              </w:rPr>
              <w:t xml:space="preserve"> За отчетный период 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330C90" w:rsidRPr="00F14BF8" w:rsidRDefault="00330C90" w:rsidP="00957E34">
            <w:pPr>
              <w:ind w:left="-122"/>
              <w:jc w:val="center"/>
              <w:rPr>
                <w:b/>
                <w:sz w:val="16"/>
                <w:szCs w:val="16"/>
              </w:rPr>
            </w:pPr>
            <w:r w:rsidRPr="00F14BF8">
              <w:rPr>
                <w:b/>
                <w:sz w:val="16"/>
                <w:szCs w:val="16"/>
              </w:rPr>
              <w:t xml:space="preserve"> За аналогичный период прошлого года </w:t>
            </w:r>
          </w:p>
        </w:tc>
      </w:tr>
      <w:tr w:rsidR="00330C90" w:rsidTr="00957E34">
        <w:trPr>
          <w:trHeight w:val="251"/>
        </w:trPr>
        <w:tc>
          <w:tcPr>
            <w:tcW w:w="60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330C90" w:rsidRPr="00F14BF8" w:rsidRDefault="00330C90" w:rsidP="00957E34">
            <w:pPr>
              <w:jc w:val="center"/>
              <w:rPr>
                <w:b/>
                <w:sz w:val="16"/>
                <w:szCs w:val="16"/>
              </w:rPr>
            </w:pPr>
            <w:r w:rsidRPr="00F14BF8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0C90" w:rsidRPr="00F14BF8" w:rsidRDefault="00330C90" w:rsidP="00957E34">
            <w:pPr>
              <w:jc w:val="center"/>
              <w:rPr>
                <w:b/>
                <w:sz w:val="16"/>
                <w:szCs w:val="16"/>
              </w:rPr>
            </w:pPr>
            <w:r w:rsidRPr="00F14BF8">
              <w:rPr>
                <w:b/>
                <w:sz w:val="16"/>
                <w:szCs w:val="16"/>
              </w:rPr>
              <w:t>код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0C90" w:rsidRPr="00F14BF8" w:rsidRDefault="00330C90" w:rsidP="00957E34">
            <w:pPr>
              <w:jc w:val="center"/>
              <w:rPr>
                <w:b/>
                <w:sz w:val="16"/>
                <w:szCs w:val="16"/>
              </w:rPr>
            </w:pPr>
            <w:r w:rsidRPr="00F14BF8">
              <w:rPr>
                <w:b/>
                <w:sz w:val="16"/>
                <w:szCs w:val="16"/>
              </w:rPr>
              <w:t xml:space="preserve"> доход 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0C90" w:rsidRPr="00F14BF8" w:rsidRDefault="00330C90" w:rsidP="00957E34">
            <w:pPr>
              <w:jc w:val="center"/>
              <w:rPr>
                <w:b/>
                <w:sz w:val="16"/>
                <w:szCs w:val="16"/>
              </w:rPr>
            </w:pPr>
            <w:r w:rsidRPr="00F14BF8">
              <w:rPr>
                <w:b/>
                <w:sz w:val="16"/>
                <w:szCs w:val="16"/>
              </w:rPr>
              <w:t xml:space="preserve"> расход 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0C90" w:rsidRPr="00F14BF8" w:rsidRDefault="00330C90" w:rsidP="00957E34">
            <w:pPr>
              <w:jc w:val="center"/>
              <w:rPr>
                <w:b/>
                <w:sz w:val="16"/>
                <w:szCs w:val="16"/>
              </w:rPr>
            </w:pPr>
            <w:r w:rsidRPr="00F14BF8">
              <w:rPr>
                <w:b/>
                <w:sz w:val="16"/>
                <w:szCs w:val="16"/>
              </w:rPr>
              <w:t xml:space="preserve"> доход 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:rsidR="00330C90" w:rsidRPr="00F14BF8" w:rsidRDefault="00330C90" w:rsidP="00957E34">
            <w:pPr>
              <w:jc w:val="center"/>
              <w:rPr>
                <w:b/>
                <w:sz w:val="16"/>
                <w:szCs w:val="16"/>
              </w:rPr>
            </w:pPr>
            <w:r w:rsidRPr="00F14BF8">
              <w:rPr>
                <w:b/>
                <w:sz w:val="16"/>
                <w:szCs w:val="16"/>
              </w:rPr>
              <w:t xml:space="preserve"> расход </w:t>
            </w:r>
          </w:p>
        </w:tc>
      </w:tr>
      <w:tr w:rsidR="00330C90" w:rsidTr="00957E34">
        <w:trPr>
          <w:trHeight w:val="57"/>
        </w:trPr>
        <w:tc>
          <w:tcPr>
            <w:tcW w:w="607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:rsidR="00330C90" w:rsidRPr="00F14BF8" w:rsidRDefault="00330C90" w:rsidP="00957E34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F14BF8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0C90" w:rsidRPr="00F14BF8" w:rsidRDefault="00330C90" w:rsidP="00957E34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F14BF8"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0C90" w:rsidRPr="00F14BF8" w:rsidRDefault="00330C90" w:rsidP="00957E34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F14BF8"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0C90" w:rsidRPr="00F14BF8" w:rsidRDefault="00330C90" w:rsidP="00957E34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F14BF8">
              <w:rPr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0C90" w:rsidRPr="00F14BF8" w:rsidRDefault="00330C90" w:rsidP="00957E34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F14BF8">
              <w:rPr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:rsidR="00330C90" w:rsidRPr="00F14BF8" w:rsidRDefault="00330C90" w:rsidP="00957E34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F14BF8">
              <w:rPr>
                <w:b/>
                <w:sz w:val="16"/>
                <w:szCs w:val="16"/>
                <w:lang w:val="en-US"/>
              </w:rPr>
              <w:t>6</w:t>
            </w:r>
          </w:p>
        </w:tc>
      </w:tr>
      <w:tr w:rsidR="00330C90" w:rsidTr="00957E34">
        <w:trPr>
          <w:trHeight w:val="284"/>
        </w:trPr>
        <w:tc>
          <w:tcPr>
            <w:tcW w:w="607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30C90" w:rsidRPr="00A7056E" w:rsidRDefault="00330C90" w:rsidP="00957E34">
            <w:pPr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Доходы, связанные с государственной поддержкой, направленной на приобретение запасов, оплату выполненных работ, оказанных услуг, финансирование текущих расходов (из строки 070)</w:t>
            </w:r>
          </w:p>
        </w:tc>
        <w:tc>
          <w:tcPr>
            <w:tcW w:w="6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0C90" w:rsidRPr="00A7056E" w:rsidRDefault="00330C90" w:rsidP="00957E34">
            <w:pPr>
              <w:jc w:val="center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300</w:t>
            </w: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0C90" w:rsidRPr="00A7056E" w:rsidRDefault="00330C90" w:rsidP="00957E34">
            <w:pPr>
              <w:jc w:val="center"/>
              <w:rPr>
                <w:b/>
                <w:sz w:val="19"/>
                <w:szCs w:val="19"/>
              </w:rPr>
            </w:pPr>
            <w:r w:rsidRPr="00A7056E">
              <w:rPr>
                <w:b/>
                <w:sz w:val="19"/>
                <w:szCs w:val="19"/>
              </w:rPr>
              <w:t> </w:t>
            </w:r>
            <w:bookmarkStart w:id="122" w:name="f2r300"/>
            <w:bookmarkEnd w:id="122"/>
            <w:r w:rsidR="00013D53">
              <w:rPr>
                <w:b/>
                <w:sz w:val="19"/>
                <w:szCs w:val="19"/>
              </w:rPr>
              <w:t>1 296</w:t>
            </w:r>
          </w:p>
        </w:tc>
        <w:tc>
          <w:tcPr>
            <w:tcW w:w="100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0C90" w:rsidRPr="00A7056E" w:rsidRDefault="00330C90" w:rsidP="00957E34">
            <w:pPr>
              <w:jc w:val="center"/>
              <w:rPr>
                <w:b/>
                <w:sz w:val="19"/>
                <w:szCs w:val="19"/>
              </w:rPr>
            </w:pPr>
            <w:r w:rsidRPr="00A7056E">
              <w:rPr>
                <w:b/>
                <w:sz w:val="19"/>
                <w:szCs w:val="19"/>
              </w:rPr>
              <w:t xml:space="preserve"> Х </w:t>
            </w:r>
          </w:p>
        </w:tc>
        <w:tc>
          <w:tcPr>
            <w:tcW w:w="97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0C90" w:rsidRPr="00A7056E" w:rsidRDefault="00013D53" w:rsidP="00957E34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1 014</w:t>
            </w:r>
          </w:p>
        </w:tc>
        <w:tc>
          <w:tcPr>
            <w:tcW w:w="102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0C90" w:rsidRPr="00A7056E" w:rsidRDefault="00330C90" w:rsidP="00957E34">
            <w:pPr>
              <w:jc w:val="center"/>
              <w:rPr>
                <w:b/>
                <w:sz w:val="19"/>
                <w:szCs w:val="19"/>
              </w:rPr>
            </w:pPr>
            <w:r w:rsidRPr="00A7056E">
              <w:rPr>
                <w:b/>
                <w:sz w:val="19"/>
                <w:szCs w:val="19"/>
              </w:rPr>
              <w:t xml:space="preserve"> Х </w:t>
            </w:r>
          </w:p>
        </w:tc>
      </w:tr>
      <w:tr w:rsidR="00330C90" w:rsidTr="00957E34">
        <w:trPr>
          <w:trHeight w:val="284"/>
        </w:trPr>
        <w:tc>
          <w:tcPr>
            <w:tcW w:w="607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30C90" w:rsidRPr="00A7056E" w:rsidRDefault="00330C90" w:rsidP="00957E34">
            <w:pPr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Доходы, связанные с государственной поддержкой, направленной на инвестиционную и финансовую деятельность (из стр.104 и 122)</w:t>
            </w:r>
          </w:p>
        </w:tc>
        <w:tc>
          <w:tcPr>
            <w:tcW w:w="6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0C90" w:rsidRPr="00A7056E" w:rsidRDefault="00330C90" w:rsidP="00957E34">
            <w:pPr>
              <w:jc w:val="center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301</w:t>
            </w: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0C90" w:rsidRPr="00A7056E" w:rsidRDefault="00330C90" w:rsidP="00957E34">
            <w:pPr>
              <w:jc w:val="center"/>
              <w:rPr>
                <w:b/>
                <w:sz w:val="19"/>
                <w:szCs w:val="19"/>
              </w:rPr>
            </w:pPr>
            <w:bookmarkStart w:id="123" w:name="f2r301"/>
            <w:bookmarkEnd w:id="123"/>
          </w:p>
        </w:tc>
        <w:tc>
          <w:tcPr>
            <w:tcW w:w="100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0C90" w:rsidRPr="00A7056E" w:rsidRDefault="00330C90" w:rsidP="00957E34">
            <w:pPr>
              <w:jc w:val="center"/>
              <w:rPr>
                <w:b/>
                <w:sz w:val="19"/>
                <w:szCs w:val="19"/>
              </w:rPr>
            </w:pPr>
            <w:r w:rsidRPr="00A7056E">
              <w:rPr>
                <w:b/>
                <w:sz w:val="19"/>
                <w:szCs w:val="19"/>
              </w:rPr>
              <w:t>Х</w:t>
            </w:r>
          </w:p>
        </w:tc>
        <w:tc>
          <w:tcPr>
            <w:tcW w:w="97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0C90" w:rsidRPr="00A7056E" w:rsidRDefault="00330C90" w:rsidP="00957E34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102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0C90" w:rsidRPr="00A7056E" w:rsidRDefault="00330C90" w:rsidP="00957E34">
            <w:pPr>
              <w:jc w:val="center"/>
              <w:rPr>
                <w:b/>
                <w:sz w:val="19"/>
                <w:szCs w:val="19"/>
              </w:rPr>
            </w:pPr>
            <w:r w:rsidRPr="00A7056E">
              <w:rPr>
                <w:b/>
                <w:sz w:val="19"/>
                <w:szCs w:val="19"/>
              </w:rPr>
              <w:t>Х</w:t>
            </w:r>
          </w:p>
        </w:tc>
      </w:tr>
      <w:tr w:rsidR="00330C90" w:rsidTr="00957E34">
        <w:trPr>
          <w:trHeight w:val="284"/>
        </w:trPr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30C90" w:rsidRPr="00A7056E" w:rsidRDefault="00330C90" w:rsidP="00957E34">
            <w:pPr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Выплаты компенсирующего, стимулирующего  характера, а также в</w:t>
            </w:r>
            <w:r w:rsidRPr="00A7056E">
              <w:rPr>
                <w:sz w:val="19"/>
                <w:szCs w:val="19"/>
              </w:rPr>
              <w:t>ы</w:t>
            </w:r>
            <w:r w:rsidRPr="00A7056E">
              <w:rPr>
                <w:sz w:val="19"/>
                <w:szCs w:val="19"/>
              </w:rPr>
              <w:t>платы, носящие характер социальных льгот (из строки 080)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0C90" w:rsidRPr="00A7056E" w:rsidRDefault="00330C90" w:rsidP="00957E34">
            <w:pPr>
              <w:jc w:val="center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310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0C90" w:rsidRPr="00A7056E" w:rsidRDefault="00330C90" w:rsidP="00957E34">
            <w:pPr>
              <w:jc w:val="center"/>
              <w:rPr>
                <w:b/>
                <w:sz w:val="19"/>
                <w:szCs w:val="19"/>
              </w:rPr>
            </w:pPr>
            <w:bookmarkStart w:id="124" w:name="f2r310"/>
            <w:bookmarkEnd w:id="124"/>
            <w:r w:rsidRPr="00A7056E">
              <w:rPr>
                <w:b/>
                <w:sz w:val="19"/>
                <w:szCs w:val="19"/>
              </w:rPr>
              <w:t xml:space="preserve"> Х 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0C90" w:rsidRPr="00A7056E" w:rsidRDefault="00013D53" w:rsidP="00957E34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389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0C90" w:rsidRPr="00A7056E" w:rsidRDefault="00330C90" w:rsidP="00957E34">
            <w:pPr>
              <w:jc w:val="center"/>
              <w:rPr>
                <w:b/>
                <w:sz w:val="19"/>
                <w:szCs w:val="19"/>
              </w:rPr>
            </w:pPr>
            <w:r w:rsidRPr="00A7056E">
              <w:rPr>
                <w:b/>
                <w:sz w:val="19"/>
                <w:szCs w:val="19"/>
              </w:rPr>
              <w:t xml:space="preserve"> Х 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0C90" w:rsidRPr="00A7056E" w:rsidRDefault="00013D53" w:rsidP="00957E34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377</w:t>
            </w:r>
          </w:p>
        </w:tc>
      </w:tr>
      <w:tr w:rsidR="00330C90" w:rsidTr="00957E34">
        <w:trPr>
          <w:trHeight w:val="209"/>
        </w:trPr>
        <w:tc>
          <w:tcPr>
            <w:tcW w:w="60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0C90" w:rsidRPr="00A7056E" w:rsidRDefault="00330C90" w:rsidP="00957E34">
            <w:pPr>
              <w:rPr>
                <w:b/>
                <w:bCs/>
                <w:sz w:val="19"/>
                <w:szCs w:val="19"/>
              </w:rPr>
            </w:pPr>
            <w:r w:rsidRPr="00A7056E">
              <w:rPr>
                <w:b/>
                <w:bCs/>
                <w:sz w:val="19"/>
                <w:szCs w:val="19"/>
              </w:rPr>
              <w:t>Справочно: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0C90" w:rsidRPr="00A7056E" w:rsidRDefault="00330C90" w:rsidP="00957E34">
            <w:pPr>
              <w:jc w:val="center"/>
              <w:rPr>
                <w:b/>
                <w:bCs/>
                <w:sz w:val="19"/>
                <w:szCs w:val="19"/>
              </w:rPr>
            </w:pPr>
            <w:r w:rsidRPr="00A7056E">
              <w:rPr>
                <w:b/>
                <w:bCs/>
                <w:sz w:val="19"/>
                <w:szCs w:val="19"/>
              </w:rPr>
              <w:t>2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0C90" w:rsidRPr="00A7056E" w:rsidRDefault="00330C90" w:rsidP="00957E34">
            <w:pPr>
              <w:jc w:val="center"/>
              <w:rPr>
                <w:b/>
                <w:sz w:val="19"/>
                <w:szCs w:val="19"/>
                <w:lang w:val="en-US"/>
              </w:rPr>
            </w:pPr>
            <w:r w:rsidRPr="00A7056E">
              <w:rPr>
                <w:b/>
                <w:sz w:val="19"/>
                <w:szCs w:val="19"/>
                <w:lang w:val="en-US"/>
              </w:rPr>
              <w:t>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0C90" w:rsidRPr="00A7056E" w:rsidRDefault="00330C90" w:rsidP="00957E34">
            <w:pPr>
              <w:jc w:val="center"/>
              <w:rPr>
                <w:b/>
                <w:sz w:val="19"/>
                <w:szCs w:val="19"/>
                <w:lang w:val="en-US"/>
              </w:rPr>
            </w:pPr>
            <w:r w:rsidRPr="00A7056E">
              <w:rPr>
                <w:b/>
                <w:sz w:val="19"/>
                <w:szCs w:val="19"/>
                <w:lang w:val="en-US"/>
              </w:rPr>
              <w:t>4</w:t>
            </w:r>
          </w:p>
        </w:tc>
      </w:tr>
      <w:tr w:rsidR="00330C90" w:rsidTr="00957E34">
        <w:trPr>
          <w:trHeight w:val="227"/>
        </w:trPr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30C90" w:rsidRPr="00A7056E" w:rsidRDefault="00330C90" w:rsidP="00957E34">
            <w:pPr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Выручка от реализации продукции, товаров, работ, услуг (с учетом налогов и сборов, включаемых в выручку)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0C90" w:rsidRPr="00A7056E" w:rsidRDefault="00330C90" w:rsidP="00957E34">
            <w:pPr>
              <w:jc w:val="center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400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0C90" w:rsidRPr="00A7056E" w:rsidRDefault="00013D53" w:rsidP="00957E34">
            <w:pPr>
              <w:jc w:val="center"/>
              <w:rPr>
                <w:b/>
                <w:sz w:val="19"/>
                <w:szCs w:val="19"/>
              </w:rPr>
            </w:pPr>
            <w:bookmarkStart w:id="125" w:name="f2r400"/>
            <w:bookmarkEnd w:id="125"/>
            <w:r>
              <w:rPr>
                <w:b/>
                <w:sz w:val="19"/>
                <w:szCs w:val="19"/>
              </w:rPr>
              <w:t>25 629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0C90" w:rsidRPr="00A7056E" w:rsidRDefault="00013D53" w:rsidP="00957E34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20 032</w:t>
            </w:r>
          </w:p>
        </w:tc>
      </w:tr>
      <w:tr w:rsidR="00330C90" w:rsidTr="00957E34">
        <w:trPr>
          <w:trHeight w:val="227"/>
        </w:trPr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30C90" w:rsidRPr="00A7056E" w:rsidRDefault="00330C90" w:rsidP="00957E34">
            <w:pPr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в том числе: выручка, полученная в иностранной валюте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0C90" w:rsidRPr="00A7056E" w:rsidRDefault="00330C90" w:rsidP="00957E34">
            <w:pPr>
              <w:jc w:val="center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400а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0C90" w:rsidRPr="00A7056E" w:rsidRDefault="00330C90" w:rsidP="00957E34">
            <w:pPr>
              <w:jc w:val="center"/>
              <w:rPr>
                <w:b/>
                <w:sz w:val="19"/>
                <w:szCs w:val="19"/>
              </w:rPr>
            </w:pPr>
            <w:bookmarkStart w:id="126" w:name="f2r400A"/>
            <w:bookmarkEnd w:id="126"/>
          </w:p>
        </w:tc>
        <w:tc>
          <w:tcPr>
            <w:tcW w:w="1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0C90" w:rsidRPr="00A7056E" w:rsidRDefault="00330C90" w:rsidP="00957E34">
            <w:pPr>
              <w:jc w:val="center"/>
              <w:rPr>
                <w:b/>
                <w:sz w:val="19"/>
                <w:szCs w:val="19"/>
              </w:rPr>
            </w:pPr>
          </w:p>
        </w:tc>
      </w:tr>
      <w:tr w:rsidR="00330C90" w:rsidTr="00957E34">
        <w:trPr>
          <w:trHeight w:val="227"/>
        </w:trPr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30C90" w:rsidRPr="00A7056E" w:rsidRDefault="00330C90" w:rsidP="00957E34">
            <w:pPr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Постоянные затраты в себестоимости реализованной продукции, тов</w:t>
            </w:r>
            <w:r w:rsidRPr="00A7056E">
              <w:rPr>
                <w:sz w:val="19"/>
                <w:szCs w:val="19"/>
              </w:rPr>
              <w:t>а</w:t>
            </w:r>
            <w:r w:rsidRPr="00A7056E">
              <w:rPr>
                <w:sz w:val="19"/>
                <w:szCs w:val="19"/>
              </w:rPr>
              <w:t>ров, работ, услуг (из строки 020)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0C90" w:rsidRPr="00A7056E" w:rsidRDefault="00330C90" w:rsidP="00957E34">
            <w:pPr>
              <w:jc w:val="center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401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330C90" w:rsidRPr="00A7056E" w:rsidRDefault="00013D53" w:rsidP="00957E34">
            <w:pPr>
              <w:jc w:val="center"/>
              <w:rPr>
                <w:b/>
                <w:sz w:val="19"/>
                <w:szCs w:val="19"/>
              </w:rPr>
            </w:pPr>
            <w:bookmarkStart w:id="127" w:name="f2r401"/>
            <w:bookmarkEnd w:id="127"/>
            <w:r>
              <w:rPr>
                <w:b/>
                <w:sz w:val="19"/>
                <w:szCs w:val="19"/>
              </w:rPr>
              <w:t>1 966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0C90" w:rsidRPr="00A7056E" w:rsidRDefault="00013D53" w:rsidP="00957E34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1 496</w:t>
            </w:r>
          </w:p>
        </w:tc>
      </w:tr>
      <w:tr w:rsidR="00330C90" w:rsidTr="00957E34">
        <w:trPr>
          <w:trHeight w:val="227"/>
        </w:trPr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30C90" w:rsidRPr="00A7056E" w:rsidRDefault="00330C90" w:rsidP="00957E34">
            <w:pPr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Переменные затраты в себестоимости реализованной продукции, тов</w:t>
            </w:r>
            <w:r w:rsidRPr="00A7056E">
              <w:rPr>
                <w:sz w:val="19"/>
                <w:szCs w:val="19"/>
              </w:rPr>
              <w:t>а</w:t>
            </w:r>
            <w:r w:rsidRPr="00A7056E">
              <w:rPr>
                <w:sz w:val="19"/>
                <w:szCs w:val="19"/>
              </w:rPr>
              <w:t>ров, работ, услуг (из строки 020)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0C90" w:rsidRPr="00A7056E" w:rsidRDefault="00330C90" w:rsidP="00957E34">
            <w:pPr>
              <w:jc w:val="center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402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330C90" w:rsidRPr="00A7056E" w:rsidRDefault="00013D53" w:rsidP="00957E34">
            <w:pPr>
              <w:jc w:val="center"/>
              <w:rPr>
                <w:b/>
                <w:sz w:val="19"/>
                <w:szCs w:val="19"/>
              </w:rPr>
            </w:pPr>
            <w:bookmarkStart w:id="128" w:name="f2r402"/>
            <w:bookmarkEnd w:id="128"/>
            <w:r>
              <w:rPr>
                <w:b/>
                <w:sz w:val="19"/>
                <w:szCs w:val="19"/>
              </w:rPr>
              <w:t>14 954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0C90" w:rsidRPr="00A7056E" w:rsidRDefault="00013D53" w:rsidP="00957E34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11 552</w:t>
            </w:r>
          </w:p>
        </w:tc>
      </w:tr>
      <w:tr w:rsidR="00330C90" w:rsidTr="00957E34">
        <w:trPr>
          <w:trHeight w:val="227"/>
        </w:trPr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30C90" w:rsidRPr="00A7056E" w:rsidRDefault="00330C90" w:rsidP="00957E34">
            <w:pPr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Амортизация (из строк 20, 40, 50, 80, 112)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0C90" w:rsidRPr="00A7056E" w:rsidRDefault="00330C90" w:rsidP="00957E34">
            <w:pPr>
              <w:jc w:val="center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403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330C90" w:rsidRPr="00A7056E" w:rsidRDefault="00013D53" w:rsidP="00957E34">
            <w:pPr>
              <w:jc w:val="center"/>
              <w:rPr>
                <w:b/>
                <w:sz w:val="19"/>
                <w:szCs w:val="19"/>
              </w:rPr>
            </w:pPr>
            <w:bookmarkStart w:id="129" w:name="f2r403"/>
            <w:bookmarkEnd w:id="129"/>
            <w:r>
              <w:rPr>
                <w:b/>
                <w:sz w:val="19"/>
                <w:szCs w:val="19"/>
              </w:rPr>
              <w:t>191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0C90" w:rsidRPr="00A7056E" w:rsidRDefault="00013D53" w:rsidP="00957E34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152</w:t>
            </w:r>
          </w:p>
        </w:tc>
      </w:tr>
      <w:tr w:rsidR="00330C90" w:rsidTr="00957E34">
        <w:trPr>
          <w:trHeight w:val="227"/>
        </w:trPr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30C90" w:rsidRPr="00A7056E" w:rsidRDefault="00330C90" w:rsidP="00957E34">
            <w:pPr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Рентабельность продаж,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0C90" w:rsidRPr="00A7056E" w:rsidRDefault="00330C90" w:rsidP="00957E34">
            <w:pPr>
              <w:jc w:val="center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410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330C90" w:rsidRPr="00A7056E" w:rsidRDefault="00013D53" w:rsidP="00957E34">
            <w:pPr>
              <w:jc w:val="center"/>
              <w:rPr>
                <w:b/>
                <w:sz w:val="19"/>
                <w:szCs w:val="19"/>
              </w:rPr>
            </w:pPr>
            <w:bookmarkStart w:id="130" w:name="f2r410"/>
            <w:bookmarkEnd w:id="130"/>
            <w:r>
              <w:rPr>
                <w:b/>
                <w:sz w:val="19"/>
                <w:szCs w:val="19"/>
              </w:rPr>
              <w:t>18,5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0C90" w:rsidRPr="00A7056E" w:rsidRDefault="00013D53" w:rsidP="00957E34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19</w:t>
            </w:r>
          </w:p>
        </w:tc>
      </w:tr>
      <w:tr w:rsidR="00330C90" w:rsidTr="00957E34">
        <w:trPr>
          <w:trHeight w:val="227"/>
        </w:trPr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30C90" w:rsidRPr="00A7056E" w:rsidRDefault="00330C90" w:rsidP="00957E34">
            <w:pPr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Рентабельность от реализации, товаров, работ, услуг,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0C90" w:rsidRPr="00A7056E" w:rsidRDefault="00330C90" w:rsidP="00957E34">
            <w:pPr>
              <w:jc w:val="center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411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330C90" w:rsidRPr="00A7056E" w:rsidRDefault="00013D53" w:rsidP="00957E34">
            <w:pPr>
              <w:jc w:val="center"/>
              <w:rPr>
                <w:b/>
                <w:sz w:val="19"/>
                <w:szCs w:val="19"/>
              </w:rPr>
            </w:pPr>
            <w:bookmarkStart w:id="131" w:name="f2r411"/>
            <w:bookmarkEnd w:id="131"/>
            <w:r>
              <w:rPr>
                <w:b/>
                <w:sz w:val="19"/>
                <w:szCs w:val="19"/>
              </w:rPr>
              <w:t>26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0C90" w:rsidRPr="00A7056E" w:rsidRDefault="00013D53" w:rsidP="00957E34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26,9</w:t>
            </w:r>
          </w:p>
        </w:tc>
      </w:tr>
      <w:tr w:rsidR="00330C90" w:rsidTr="00957E34">
        <w:trPr>
          <w:trHeight w:val="227"/>
        </w:trPr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30C90" w:rsidRPr="00A7056E" w:rsidRDefault="00330C90" w:rsidP="00957E34">
            <w:pPr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Рентабельность по конечному финансовому результату,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0C90" w:rsidRPr="00A7056E" w:rsidRDefault="00330C90" w:rsidP="00957E34">
            <w:pPr>
              <w:jc w:val="center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412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330C90" w:rsidRPr="00A7056E" w:rsidRDefault="00013D53" w:rsidP="00957E34">
            <w:pPr>
              <w:jc w:val="center"/>
              <w:rPr>
                <w:b/>
                <w:sz w:val="19"/>
                <w:szCs w:val="19"/>
              </w:rPr>
            </w:pPr>
            <w:bookmarkStart w:id="132" w:name="f2r412"/>
            <w:bookmarkEnd w:id="132"/>
            <w:r>
              <w:rPr>
                <w:b/>
                <w:sz w:val="19"/>
                <w:szCs w:val="19"/>
              </w:rPr>
              <w:t>34,4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0C90" w:rsidRPr="00A7056E" w:rsidRDefault="00013D53" w:rsidP="00957E34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29,6</w:t>
            </w:r>
          </w:p>
        </w:tc>
      </w:tr>
      <w:tr w:rsidR="00330C90" w:rsidTr="00957E34">
        <w:trPr>
          <w:trHeight w:val="227"/>
        </w:trPr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30C90" w:rsidRPr="00A7056E" w:rsidRDefault="00330C90" w:rsidP="00957E34">
            <w:pPr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Рентабельность по конечному финансовому результату, без учета гос</w:t>
            </w:r>
            <w:r w:rsidRPr="00A7056E">
              <w:rPr>
                <w:sz w:val="19"/>
                <w:szCs w:val="19"/>
              </w:rPr>
              <w:t>у</w:t>
            </w:r>
            <w:r w:rsidRPr="00A7056E">
              <w:rPr>
                <w:sz w:val="19"/>
                <w:szCs w:val="19"/>
              </w:rPr>
              <w:t>дарственной поддержки,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0C90" w:rsidRPr="00A7056E" w:rsidRDefault="00330C90" w:rsidP="00957E34">
            <w:pPr>
              <w:jc w:val="center"/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413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330C90" w:rsidRPr="00A7056E" w:rsidRDefault="00013D53" w:rsidP="00957E34">
            <w:pPr>
              <w:jc w:val="center"/>
              <w:rPr>
                <w:b/>
                <w:sz w:val="19"/>
                <w:szCs w:val="19"/>
              </w:rPr>
            </w:pPr>
            <w:bookmarkStart w:id="133" w:name="f2r413"/>
            <w:bookmarkEnd w:id="133"/>
            <w:r>
              <w:rPr>
                <w:b/>
                <w:sz w:val="19"/>
                <w:szCs w:val="19"/>
              </w:rPr>
              <w:t>27,3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0C90" w:rsidRPr="00A7056E" w:rsidRDefault="00013D53" w:rsidP="00957E34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22,4</w:t>
            </w:r>
          </w:p>
        </w:tc>
      </w:tr>
      <w:tr w:rsidR="00330C90" w:rsidTr="00957E34">
        <w:trPr>
          <w:trHeight w:val="227"/>
        </w:trPr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30C90" w:rsidRPr="00A7056E" w:rsidRDefault="00330C90" w:rsidP="00957E34">
            <w:pPr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>Выручка от реализации продукции, товаров, работ, услуг, оплаченная неденежной формой расчетов с учетом норм постановления Совмина от 19.10.22 № 713 (из строки 400);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0C90" w:rsidRPr="00A7056E" w:rsidRDefault="00330C90" w:rsidP="00957E34">
            <w:pPr>
              <w:jc w:val="center"/>
              <w:rPr>
                <w:sz w:val="19"/>
                <w:szCs w:val="19"/>
                <w:lang w:val="en-US"/>
              </w:rPr>
            </w:pPr>
            <w:r w:rsidRPr="00A7056E">
              <w:rPr>
                <w:sz w:val="19"/>
                <w:szCs w:val="19"/>
                <w:lang w:val="en-US"/>
              </w:rPr>
              <w:t>414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330C90" w:rsidRPr="00A7056E" w:rsidRDefault="00013D53" w:rsidP="00957E34">
            <w:pPr>
              <w:jc w:val="center"/>
              <w:rPr>
                <w:b/>
                <w:sz w:val="19"/>
                <w:szCs w:val="19"/>
              </w:rPr>
            </w:pPr>
            <w:bookmarkStart w:id="134" w:name="f2r414"/>
            <w:bookmarkEnd w:id="134"/>
            <w:r>
              <w:rPr>
                <w:b/>
                <w:sz w:val="19"/>
                <w:szCs w:val="19"/>
              </w:rPr>
              <w:t>808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0C90" w:rsidRPr="00A7056E" w:rsidRDefault="00013D53" w:rsidP="00957E34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1 350</w:t>
            </w:r>
          </w:p>
        </w:tc>
      </w:tr>
      <w:tr w:rsidR="00330C90" w:rsidTr="00957E34">
        <w:trPr>
          <w:trHeight w:val="227"/>
        </w:trPr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30C90" w:rsidRPr="00A7056E" w:rsidRDefault="00330C90" w:rsidP="00957E34">
            <w:pPr>
              <w:rPr>
                <w:sz w:val="19"/>
                <w:szCs w:val="19"/>
              </w:rPr>
            </w:pPr>
            <w:r w:rsidRPr="00A7056E">
              <w:rPr>
                <w:sz w:val="19"/>
                <w:szCs w:val="19"/>
              </w:rPr>
              <w:t xml:space="preserve">       из нее по согласованию через административную процедуру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0C90" w:rsidRPr="00A7056E" w:rsidRDefault="00330C90" w:rsidP="00957E34">
            <w:pPr>
              <w:jc w:val="center"/>
              <w:rPr>
                <w:sz w:val="19"/>
                <w:szCs w:val="19"/>
                <w:lang w:val="en-US"/>
              </w:rPr>
            </w:pPr>
            <w:r w:rsidRPr="00A7056E">
              <w:rPr>
                <w:sz w:val="19"/>
                <w:szCs w:val="19"/>
                <w:lang w:val="en-US"/>
              </w:rPr>
              <w:t>415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330C90" w:rsidRPr="00A7056E" w:rsidRDefault="00330C90" w:rsidP="00957E34">
            <w:pPr>
              <w:jc w:val="center"/>
              <w:rPr>
                <w:b/>
                <w:sz w:val="19"/>
                <w:szCs w:val="19"/>
              </w:rPr>
            </w:pPr>
            <w:bookmarkStart w:id="135" w:name="f2r415"/>
            <w:bookmarkEnd w:id="135"/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0C90" w:rsidRPr="00A7056E" w:rsidRDefault="00330C90" w:rsidP="00957E34">
            <w:pPr>
              <w:jc w:val="center"/>
              <w:rPr>
                <w:b/>
                <w:sz w:val="19"/>
                <w:szCs w:val="19"/>
              </w:rPr>
            </w:pPr>
          </w:p>
        </w:tc>
      </w:tr>
      <w:tr w:rsidR="00330C90" w:rsidRPr="00CA33C8" w:rsidTr="00957E34">
        <w:trPr>
          <w:trHeight w:val="57"/>
        </w:trPr>
        <w:tc>
          <w:tcPr>
            <w:tcW w:w="607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330C90" w:rsidRPr="00CA33C8" w:rsidRDefault="00330C90" w:rsidP="00957E34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330C90" w:rsidRPr="00CA33C8" w:rsidRDefault="00330C90" w:rsidP="00957E34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102" w:type="dxa"/>
            <w:gridSpan w:val="2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:rsidR="00330C90" w:rsidRPr="00CA33C8" w:rsidRDefault="00330C90" w:rsidP="00957E34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999" w:type="dxa"/>
            <w:gridSpan w:val="2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:rsidR="00330C90" w:rsidRPr="00CA33C8" w:rsidRDefault="00330C90" w:rsidP="00957E34">
            <w:pPr>
              <w:jc w:val="center"/>
              <w:rPr>
                <w:b/>
                <w:sz w:val="10"/>
                <w:szCs w:val="10"/>
              </w:rPr>
            </w:pPr>
          </w:p>
        </w:tc>
      </w:tr>
    </w:tbl>
    <w:p w:rsidR="00330C90" w:rsidRDefault="00330C90" w:rsidP="00330C90">
      <w:pPr>
        <w:pStyle w:val="a3"/>
        <w:widowContro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</w:t>
      </w:r>
    </w:p>
    <w:p w:rsidR="00330C90" w:rsidRPr="0050494D" w:rsidRDefault="00330C90" w:rsidP="00330C90">
      <w:pPr>
        <w:pStyle w:val="a3"/>
        <w:widowControl w:val="0"/>
        <w:ind w:left="567"/>
        <w:rPr>
          <w:rFonts w:ascii="Times New Roman" w:hAnsi="Times New Roman"/>
          <w:sz w:val="18"/>
          <w:szCs w:val="18"/>
        </w:rPr>
      </w:pPr>
      <w:r w:rsidRPr="006B2B00">
        <w:rPr>
          <w:rFonts w:ascii="Times New Roman" w:hAnsi="Times New Roman"/>
          <w:sz w:val="18"/>
          <w:szCs w:val="18"/>
        </w:rPr>
        <w:t xml:space="preserve">Руководитель        </w:t>
      </w:r>
      <w:r>
        <w:rPr>
          <w:rFonts w:ascii="Times New Roman" w:hAnsi="Times New Roman"/>
          <w:sz w:val="18"/>
          <w:szCs w:val="18"/>
        </w:rPr>
        <w:t xml:space="preserve"> </w:t>
      </w:r>
      <w:r w:rsidRPr="006B2B00">
        <w:rPr>
          <w:rFonts w:ascii="Times New Roman" w:hAnsi="Times New Roman"/>
          <w:sz w:val="18"/>
          <w:szCs w:val="18"/>
        </w:rPr>
        <w:t xml:space="preserve"> </w:t>
      </w:r>
      <w:r w:rsidRPr="0050494D">
        <w:rPr>
          <w:rFonts w:ascii="Times New Roman" w:hAnsi="Times New Roman"/>
          <w:sz w:val="18"/>
          <w:szCs w:val="18"/>
        </w:rPr>
        <w:t>___________________________</w:t>
      </w:r>
      <w:r w:rsidRPr="006B2B00">
        <w:rPr>
          <w:rFonts w:ascii="Times New Roman" w:hAnsi="Times New Roman"/>
          <w:sz w:val="18"/>
          <w:szCs w:val="18"/>
        </w:rPr>
        <w:t xml:space="preserve">                            </w:t>
      </w:r>
      <w:r w:rsidR="00CE74E0">
        <w:rPr>
          <w:rFonts w:ascii="Times New Roman" w:hAnsi="Times New Roman"/>
          <w:sz w:val="18"/>
          <w:szCs w:val="18"/>
        </w:rPr>
        <w:t xml:space="preserve">                        Н.И.Гриневич</w:t>
      </w:r>
      <w:r w:rsidRPr="006B2B00">
        <w:rPr>
          <w:rFonts w:ascii="Times New Roman" w:hAnsi="Times New Roman"/>
          <w:sz w:val="18"/>
          <w:szCs w:val="18"/>
        </w:rPr>
        <w:t xml:space="preserve">                          </w:t>
      </w:r>
    </w:p>
    <w:p w:rsidR="00330C90" w:rsidRPr="0050494D" w:rsidRDefault="00330C90" w:rsidP="00330C90">
      <w:pPr>
        <w:pStyle w:val="a3"/>
        <w:widowControl w:val="0"/>
        <w:ind w:left="567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 xml:space="preserve">                                                          </w:t>
      </w:r>
      <w:r w:rsidRPr="0050494D">
        <w:rPr>
          <w:rFonts w:ascii="Times New Roman" w:hAnsi="Times New Roman"/>
          <w:i/>
          <w:sz w:val="16"/>
          <w:szCs w:val="16"/>
        </w:rPr>
        <w:t>(</w:t>
      </w:r>
      <w:r>
        <w:rPr>
          <w:rFonts w:ascii="Times New Roman" w:hAnsi="Times New Roman"/>
          <w:i/>
          <w:sz w:val="16"/>
          <w:szCs w:val="16"/>
        </w:rPr>
        <w:t>подпись)                                                                               ( инициалы, фамилия)</w:t>
      </w:r>
    </w:p>
    <w:p w:rsidR="00330C90" w:rsidRPr="0050494D" w:rsidRDefault="00330C90" w:rsidP="00330C90">
      <w:pPr>
        <w:pStyle w:val="a3"/>
        <w:widowControl w:val="0"/>
        <w:ind w:left="567"/>
        <w:rPr>
          <w:rFonts w:ascii="Times New Roman" w:hAnsi="Times New Roman"/>
          <w:sz w:val="18"/>
          <w:szCs w:val="18"/>
        </w:rPr>
      </w:pPr>
      <w:r w:rsidRPr="006B2B00">
        <w:rPr>
          <w:rFonts w:ascii="Times New Roman" w:hAnsi="Times New Roman"/>
          <w:sz w:val="18"/>
          <w:szCs w:val="18"/>
        </w:rPr>
        <w:t>Главный бухгалтер</w:t>
      </w:r>
      <w:r>
        <w:rPr>
          <w:rFonts w:ascii="Times New Roman" w:hAnsi="Times New Roman"/>
          <w:sz w:val="18"/>
          <w:szCs w:val="18"/>
        </w:rPr>
        <w:t xml:space="preserve"> </w:t>
      </w:r>
      <w:r w:rsidRPr="0050494D">
        <w:rPr>
          <w:rFonts w:ascii="Times New Roman" w:hAnsi="Times New Roman"/>
          <w:sz w:val="18"/>
          <w:szCs w:val="18"/>
        </w:rPr>
        <w:t>___________________________</w:t>
      </w:r>
      <w:r w:rsidRPr="006B2B00">
        <w:rPr>
          <w:rFonts w:ascii="Times New Roman" w:hAnsi="Times New Roman"/>
          <w:sz w:val="18"/>
          <w:szCs w:val="18"/>
        </w:rPr>
        <w:t xml:space="preserve">                         </w:t>
      </w:r>
      <w:r w:rsidR="00CE74E0">
        <w:rPr>
          <w:rFonts w:ascii="Times New Roman" w:hAnsi="Times New Roman"/>
          <w:sz w:val="18"/>
          <w:szCs w:val="18"/>
        </w:rPr>
        <w:t xml:space="preserve">                            Т.М.Елец</w:t>
      </w:r>
      <w:r w:rsidRPr="006B2B00">
        <w:rPr>
          <w:rFonts w:ascii="Times New Roman" w:hAnsi="Times New Roman"/>
          <w:sz w:val="18"/>
          <w:szCs w:val="18"/>
        </w:rPr>
        <w:t xml:space="preserve">                          </w:t>
      </w:r>
    </w:p>
    <w:p w:rsidR="00330C90" w:rsidRDefault="00330C90" w:rsidP="00330C90">
      <w:pPr>
        <w:pStyle w:val="a3"/>
        <w:widowControl w:val="0"/>
        <w:ind w:left="567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 xml:space="preserve">                                                          </w:t>
      </w:r>
      <w:r w:rsidRPr="00D321E5">
        <w:rPr>
          <w:rFonts w:ascii="Times New Roman" w:hAnsi="Times New Roman"/>
          <w:i/>
          <w:sz w:val="16"/>
          <w:szCs w:val="16"/>
        </w:rPr>
        <w:t>(</w:t>
      </w:r>
      <w:r>
        <w:rPr>
          <w:rFonts w:ascii="Times New Roman" w:hAnsi="Times New Roman"/>
          <w:i/>
          <w:sz w:val="16"/>
          <w:szCs w:val="16"/>
        </w:rPr>
        <w:t>подпись)                                                                              ( инициалы, фамилия)</w:t>
      </w:r>
    </w:p>
    <w:p w:rsidR="00330C90" w:rsidRDefault="00330C90" w:rsidP="00330C90">
      <w:pPr>
        <w:pStyle w:val="a3"/>
        <w:widowControl w:val="0"/>
        <w:ind w:left="567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lastRenderedPageBreak/>
        <w:t>«</w:t>
      </w:r>
      <w:r w:rsidR="00CE74E0">
        <w:rPr>
          <w:rFonts w:ascii="Times New Roman" w:hAnsi="Times New Roman"/>
          <w:sz w:val="18"/>
          <w:szCs w:val="18"/>
        </w:rPr>
        <w:t>24</w:t>
      </w:r>
      <w:r>
        <w:rPr>
          <w:rFonts w:ascii="Times New Roman" w:hAnsi="Times New Roman"/>
          <w:sz w:val="18"/>
          <w:szCs w:val="18"/>
        </w:rPr>
        <w:t xml:space="preserve"> » февраля</w:t>
      </w:r>
      <w:r w:rsidRPr="003F77F7">
        <w:rPr>
          <w:rFonts w:ascii="Times New Roman" w:hAnsi="Times New Roman"/>
          <w:sz w:val="18"/>
          <w:szCs w:val="18"/>
        </w:rPr>
        <w:t xml:space="preserve"> 202</w:t>
      </w:r>
      <w:r>
        <w:rPr>
          <w:rFonts w:ascii="Times New Roman" w:hAnsi="Times New Roman"/>
          <w:sz w:val="18"/>
          <w:szCs w:val="18"/>
        </w:rPr>
        <w:t>6</w:t>
      </w:r>
      <w:r w:rsidRPr="003F77F7">
        <w:rPr>
          <w:rFonts w:ascii="Times New Roman" w:hAnsi="Times New Roman"/>
          <w:sz w:val="18"/>
          <w:szCs w:val="18"/>
        </w:rPr>
        <w:t>г.</w:t>
      </w:r>
    </w:p>
    <w:p w:rsidR="00330C90" w:rsidRPr="00BF3323" w:rsidRDefault="00330C90" w:rsidP="00330C90">
      <w:pPr>
        <w:pStyle w:val="a3"/>
        <w:widowControl w:val="0"/>
        <w:spacing w:before="240"/>
        <w:rPr>
          <w:rFonts w:ascii="Times New Roman" w:hAnsi="Times New Roman"/>
          <w:b/>
          <w:sz w:val="8"/>
          <w:szCs w:val="8"/>
          <w:u w:val="single"/>
        </w:rPr>
      </w:pPr>
    </w:p>
    <w:p w:rsidR="00330C90" w:rsidRPr="003570F4" w:rsidRDefault="00330C90" w:rsidP="00330C90">
      <w:pPr>
        <w:pStyle w:val="a3"/>
        <w:ind w:right="142"/>
        <w:jc w:val="right"/>
        <w:rPr>
          <w:rFonts w:ascii="Times New Roman" w:hAnsi="Times New Roman"/>
          <w:b/>
          <w:sz w:val="16"/>
          <w:szCs w:val="16"/>
          <w:u w:val="single"/>
          <w:lang w:val="en-US"/>
        </w:rPr>
      </w:pPr>
      <w:r w:rsidRPr="003570F4">
        <w:rPr>
          <w:rFonts w:ascii="Times New Roman" w:hAnsi="Times New Roman"/>
          <w:b/>
          <w:sz w:val="16"/>
          <w:szCs w:val="16"/>
          <w:u w:val="single"/>
        </w:rPr>
        <w:t>Форма № 3</w:t>
      </w:r>
    </w:p>
    <w:tbl>
      <w:tblPr>
        <w:tblW w:w="10860" w:type="dxa"/>
        <w:tblInd w:w="108" w:type="dxa"/>
        <w:tblLayout w:type="fixed"/>
        <w:tblLook w:val="0000"/>
      </w:tblPr>
      <w:tblGrid>
        <w:gridCol w:w="406"/>
        <w:gridCol w:w="719"/>
        <w:gridCol w:w="920"/>
        <w:gridCol w:w="474"/>
        <w:gridCol w:w="720"/>
        <w:gridCol w:w="1052"/>
        <w:gridCol w:w="27"/>
        <w:gridCol w:w="843"/>
        <w:gridCol w:w="960"/>
        <w:gridCol w:w="840"/>
        <w:gridCol w:w="1019"/>
        <w:gridCol w:w="61"/>
        <w:gridCol w:w="899"/>
        <w:gridCol w:w="960"/>
        <w:gridCol w:w="960"/>
      </w:tblGrid>
      <w:tr w:rsidR="00330C90" w:rsidTr="00957E34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30C90" w:rsidRPr="008237A6" w:rsidRDefault="00330C90" w:rsidP="00957E34">
            <w:pPr>
              <w:jc w:val="right"/>
              <w:rPr>
                <w:sz w:val="16"/>
                <w:szCs w:val="16"/>
              </w:rPr>
            </w:pPr>
            <w:r w:rsidRPr="008237A6">
              <w:rPr>
                <w:sz w:val="16"/>
                <w:szCs w:val="16"/>
              </w:rPr>
              <w:t>Приложение 3</w:t>
            </w:r>
          </w:p>
        </w:tc>
      </w:tr>
      <w:tr w:rsidR="00330C90" w:rsidTr="00957E34">
        <w:trPr>
          <w:trHeight w:val="297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30C90" w:rsidRPr="008237A6" w:rsidRDefault="00330C90" w:rsidP="00957E34">
            <w:pPr>
              <w:jc w:val="right"/>
              <w:rPr>
                <w:sz w:val="16"/>
                <w:szCs w:val="16"/>
              </w:rPr>
            </w:pPr>
            <w:r w:rsidRPr="008237A6">
              <w:rPr>
                <w:sz w:val="16"/>
                <w:szCs w:val="16"/>
              </w:rPr>
              <w:t>к постановлению Министерства ф</w:t>
            </w:r>
            <w:r w:rsidRPr="008237A6">
              <w:rPr>
                <w:sz w:val="16"/>
                <w:szCs w:val="16"/>
              </w:rPr>
              <w:t>и</w:t>
            </w:r>
            <w:r w:rsidRPr="008237A6">
              <w:rPr>
                <w:sz w:val="16"/>
                <w:szCs w:val="16"/>
              </w:rPr>
              <w:t xml:space="preserve">нансов Республики Беларусь </w:t>
            </w:r>
          </w:p>
        </w:tc>
      </w:tr>
      <w:tr w:rsidR="00330C90" w:rsidTr="00957E34">
        <w:trPr>
          <w:trHeight w:val="124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30C90" w:rsidRPr="00F57E7A" w:rsidRDefault="00330C90" w:rsidP="00957E34">
            <w:pPr>
              <w:jc w:val="right"/>
              <w:rPr>
                <w:sz w:val="12"/>
                <w:szCs w:val="12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330C90" w:rsidTr="00957E34">
        <w:trPr>
          <w:trHeight w:val="212"/>
        </w:trPr>
        <w:tc>
          <w:tcPr>
            <w:tcW w:w="1086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Pr="00F57E7A" w:rsidRDefault="00330C90" w:rsidP="00957E34">
            <w:pPr>
              <w:jc w:val="center"/>
              <w:rPr>
                <w:b/>
                <w:bCs/>
                <w:sz w:val="20"/>
                <w:szCs w:val="20"/>
              </w:rPr>
            </w:pPr>
            <w:r w:rsidRPr="00F57E7A">
              <w:rPr>
                <w:b/>
                <w:bCs/>
                <w:sz w:val="20"/>
                <w:szCs w:val="20"/>
              </w:rPr>
              <w:t>ОТЧЕТ</w:t>
            </w:r>
          </w:p>
        </w:tc>
      </w:tr>
      <w:tr w:rsidR="00330C90" w:rsidTr="00957E34">
        <w:trPr>
          <w:trHeight w:val="255"/>
        </w:trPr>
        <w:tc>
          <w:tcPr>
            <w:tcW w:w="1086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Pr="00F57E7A" w:rsidRDefault="00330C90" w:rsidP="00957E34">
            <w:pPr>
              <w:jc w:val="center"/>
              <w:rPr>
                <w:b/>
                <w:bCs/>
                <w:sz w:val="20"/>
                <w:szCs w:val="20"/>
              </w:rPr>
            </w:pPr>
            <w:r w:rsidRPr="00F57E7A">
              <w:rPr>
                <w:b/>
                <w:bCs/>
                <w:sz w:val="20"/>
                <w:szCs w:val="20"/>
              </w:rPr>
              <w:t xml:space="preserve">об изменении </w:t>
            </w:r>
            <w:r>
              <w:rPr>
                <w:b/>
                <w:bCs/>
                <w:sz w:val="20"/>
                <w:szCs w:val="20"/>
              </w:rPr>
              <w:t xml:space="preserve">собственного </w:t>
            </w:r>
            <w:r w:rsidRPr="00F57E7A">
              <w:rPr>
                <w:b/>
                <w:bCs/>
                <w:sz w:val="20"/>
                <w:szCs w:val="20"/>
              </w:rPr>
              <w:t>капитала</w:t>
            </w:r>
          </w:p>
        </w:tc>
      </w:tr>
      <w:tr w:rsidR="00330C90" w:rsidTr="00957E34">
        <w:trPr>
          <w:trHeight w:val="80"/>
        </w:trPr>
        <w:tc>
          <w:tcPr>
            <w:tcW w:w="1086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Pr="005F518C" w:rsidRDefault="00330C90" w:rsidP="00957E34">
            <w:pPr>
              <w:spacing w:after="240"/>
              <w:jc w:val="center"/>
              <w:rPr>
                <w:b/>
                <w:sz w:val="20"/>
                <w:szCs w:val="20"/>
              </w:rPr>
            </w:pPr>
            <w:r w:rsidRPr="005F518C">
              <w:rPr>
                <w:b/>
                <w:sz w:val="20"/>
                <w:szCs w:val="20"/>
              </w:rPr>
              <w:t>за</w:t>
            </w:r>
            <w:r w:rsidRPr="005F518C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5F518C">
              <w:rPr>
                <w:b/>
                <w:sz w:val="20"/>
                <w:szCs w:val="20"/>
              </w:rPr>
              <w:t>январь-</w:t>
            </w:r>
            <w:r>
              <w:rPr>
                <w:b/>
                <w:sz w:val="20"/>
                <w:szCs w:val="20"/>
              </w:rPr>
              <w:t>декабрь</w:t>
            </w:r>
            <w:r w:rsidRPr="005F518C">
              <w:rPr>
                <w:b/>
                <w:sz w:val="20"/>
                <w:szCs w:val="20"/>
              </w:rPr>
              <w:t xml:space="preserve"> 20</w:t>
            </w:r>
            <w:r>
              <w:rPr>
                <w:b/>
                <w:sz w:val="20"/>
                <w:szCs w:val="20"/>
              </w:rPr>
              <w:t>25</w:t>
            </w:r>
            <w:r w:rsidRPr="005F518C">
              <w:rPr>
                <w:b/>
                <w:sz w:val="20"/>
                <w:szCs w:val="20"/>
              </w:rPr>
              <w:t xml:space="preserve"> года</w:t>
            </w:r>
          </w:p>
        </w:tc>
      </w:tr>
      <w:tr w:rsidR="00013D53" w:rsidTr="00173076">
        <w:trPr>
          <w:trHeight w:val="113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13D53" w:rsidRPr="00633851" w:rsidRDefault="00013D53" w:rsidP="00013D53">
            <w:pPr>
              <w:rPr>
                <w:sz w:val="16"/>
                <w:szCs w:val="16"/>
                <w:lang w:val="en-US"/>
              </w:rPr>
            </w:pPr>
            <w:r w:rsidRPr="00020A41">
              <w:rPr>
                <w:sz w:val="16"/>
                <w:szCs w:val="16"/>
              </w:rPr>
              <w:t>Организация</w:t>
            </w:r>
            <w:r>
              <w:rPr>
                <w:sz w:val="16"/>
                <w:szCs w:val="16"/>
                <w:lang w:val="en-US"/>
              </w:rPr>
              <w:t xml:space="preserve">   </w:t>
            </w:r>
          </w:p>
        </w:tc>
        <w:tc>
          <w:tcPr>
            <w:tcW w:w="83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13D53" w:rsidRPr="00F758E8" w:rsidRDefault="00013D53" w:rsidP="00013D53">
            <w:pPr>
              <w:rPr>
                <w:sz w:val="20"/>
                <w:szCs w:val="20"/>
                <w:lang w:val="en-US"/>
              </w:rPr>
            </w:pPr>
            <w:bookmarkStart w:id="136" w:name="title12"/>
            <w:bookmarkEnd w:id="136"/>
            <w:r>
              <w:rPr>
                <w:sz w:val="18"/>
                <w:szCs w:val="20"/>
              </w:rPr>
              <w:t>ОАО "БЕЗДЕЖ-АГРО"</w:t>
            </w:r>
            <w:r w:rsidRPr="00961291">
              <w:rPr>
                <w:sz w:val="18"/>
                <w:szCs w:val="20"/>
              </w:rPr>
              <w:t> </w:t>
            </w:r>
          </w:p>
        </w:tc>
      </w:tr>
      <w:tr w:rsidR="00013D53" w:rsidTr="00173076">
        <w:trPr>
          <w:trHeight w:val="113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13D53" w:rsidRPr="00020A41" w:rsidRDefault="00013D53" w:rsidP="00013D53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Учетный номер плательщика</w:t>
            </w:r>
          </w:p>
        </w:tc>
        <w:tc>
          <w:tcPr>
            <w:tcW w:w="83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13D53" w:rsidRDefault="00013D53" w:rsidP="00013D53">
            <w:pPr>
              <w:rPr>
                <w:sz w:val="20"/>
                <w:szCs w:val="20"/>
              </w:rPr>
            </w:pPr>
            <w:bookmarkStart w:id="137" w:name="unn3"/>
            <w:bookmarkEnd w:id="137"/>
            <w:r>
              <w:rPr>
                <w:sz w:val="18"/>
                <w:szCs w:val="20"/>
              </w:rPr>
              <w:t>200226708</w:t>
            </w:r>
            <w:r w:rsidRPr="00961291">
              <w:rPr>
                <w:sz w:val="18"/>
                <w:szCs w:val="20"/>
              </w:rPr>
              <w:t> </w:t>
            </w:r>
          </w:p>
        </w:tc>
      </w:tr>
      <w:tr w:rsidR="00013D53" w:rsidTr="00173076">
        <w:trPr>
          <w:trHeight w:val="113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13D53" w:rsidRPr="00020A41" w:rsidRDefault="00013D53" w:rsidP="00013D53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Вид экономической деятельн</w:t>
            </w:r>
            <w:r w:rsidRPr="00020A41">
              <w:rPr>
                <w:sz w:val="16"/>
                <w:szCs w:val="16"/>
              </w:rPr>
              <w:t>о</w:t>
            </w:r>
            <w:r w:rsidRPr="00020A41">
              <w:rPr>
                <w:sz w:val="16"/>
                <w:szCs w:val="16"/>
              </w:rPr>
              <w:t>сти</w:t>
            </w:r>
          </w:p>
        </w:tc>
        <w:tc>
          <w:tcPr>
            <w:tcW w:w="83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13D53" w:rsidRDefault="00013D53" w:rsidP="00013D53">
            <w:pPr>
              <w:rPr>
                <w:sz w:val="20"/>
                <w:szCs w:val="20"/>
              </w:rPr>
            </w:pPr>
            <w:bookmarkStart w:id="138" w:name="activity3"/>
            <w:bookmarkEnd w:id="138"/>
            <w:r>
              <w:rPr>
                <w:sz w:val="18"/>
                <w:szCs w:val="20"/>
              </w:rPr>
              <w:t>Сельское хозяйство</w:t>
            </w:r>
          </w:p>
        </w:tc>
      </w:tr>
      <w:tr w:rsidR="00013D53" w:rsidTr="00173076">
        <w:trPr>
          <w:trHeight w:val="113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13D53" w:rsidRPr="00020A41" w:rsidRDefault="00013D53" w:rsidP="00013D53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83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13D53" w:rsidRDefault="00013D53" w:rsidP="00013D53">
            <w:pPr>
              <w:rPr>
                <w:sz w:val="20"/>
                <w:szCs w:val="20"/>
              </w:rPr>
            </w:pPr>
            <w:bookmarkStart w:id="139" w:name="prop_kind3"/>
            <w:bookmarkEnd w:id="139"/>
            <w:r>
              <w:rPr>
                <w:sz w:val="18"/>
                <w:szCs w:val="20"/>
              </w:rPr>
              <w:t>Коммунальная</w:t>
            </w:r>
          </w:p>
        </w:tc>
      </w:tr>
      <w:tr w:rsidR="00013D53" w:rsidTr="00173076">
        <w:trPr>
          <w:trHeight w:val="113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13D53" w:rsidRPr="00020A41" w:rsidRDefault="00013D53" w:rsidP="00013D53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 управления</w:t>
            </w:r>
          </w:p>
        </w:tc>
        <w:tc>
          <w:tcPr>
            <w:tcW w:w="83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13D53" w:rsidRPr="008512F7" w:rsidRDefault="00013D53" w:rsidP="00013D53">
            <w:pPr>
              <w:rPr>
                <w:sz w:val="20"/>
                <w:szCs w:val="20"/>
                <w:lang w:val="en-US"/>
              </w:rPr>
            </w:pPr>
            <w:bookmarkStart w:id="140" w:name="joint3"/>
            <w:bookmarkEnd w:id="140"/>
            <w:r>
              <w:rPr>
                <w:sz w:val="18"/>
                <w:szCs w:val="20"/>
              </w:rPr>
              <w:t>Дрогичинский РИК</w:t>
            </w:r>
          </w:p>
        </w:tc>
      </w:tr>
      <w:tr w:rsidR="00013D53" w:rsidTr="00173076">
        <w:trPr>
          <w:trHeight w:val="113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13D53" w:rsidRPr="00020A41" w:rsidRDefault="00013D53" w:rsidP="00013D53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83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13D53" w:rsidRPr="005548E7" w:rsidRDefault="00013D53" w:rsidP="00013D53">
            <w:pPr>
              <w:rPr>
                <w:sz w:val="20"/>
                <w:szCs w:val="20"/>
                <w:lang w:val="en-US"/>
              </w:rPr>
            </w:pPr>
            <w:r w:rsidRPr="00961291">
              <w:rPr>
                <w:sz w:val="18"/>
                <w:szCs w:val="20"/>
              </w:rPr>
              <w:t>тыс. руб</w:t>
            </w:r>
            <w:r w:rsidRPr="00961291">
              <w:rPr>
                <w:sz w:val="18"/>
                <w:szCs w:val="20"/>
                <w:lang w:val="en-US"/>
              </w:rPr>
              <w:t>.</w:t>
            </w:r>
          </w:p>
        </w:tc>
      </w:tr>
      <w:tr w:rsidR="00013D53" w:rsidTr="00173076">
        <w:trPr>
          <w:trHeight w:val="113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13D53" w:rsidRPr="00020A41" w:rsidRDefault="00013D53" w:rsidP="00013D53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Адрес</w:t>
            </w:r>
          </w:p>
        </w:tc>
        <w:tc>
          <w:tcPr>
            <w:tcW w:w="83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13D53" w:rsidRDefault="00013D53" w:rsidP="00013D53">
            <w:pPr>
              <w:rPr>
                <w:sz w:val="20"/>
                <w:szCs w:val="20"/>
              </w:rPr>
            </w:pPr>
            <w:bookmarkStart w:id="141" w:name="address3"/>
            <w:bookmarkEnd w:id="141"/>
            <w:r>
              <w:rPr>
                <w:sz w:val="18"/>
                <w:szCs w:val="20"/>
              </w:rPr>
              <w:t xml:space="preserve">225848 Брестская обл. Дрогичинский р-н </w:t>
            </w:r>
            <w:r w:rsidR="00CE74E0">
              <w:rPr>
                <w:sz w:val="18"/>
                <w:szCs w:val="20"/>
              </w:rPr>
              <w:t>аг</w:t>
            </w:r>
            <w:r>
              <w:rPr>
                <w:sz w:val="18"/>
                <w:szCs w:val="20"/>
              </w:rPr>
              <w:t>.Бездеж</w:t>
            </w:r>
            <w:r w:rsidRPr="00961291">
              <w:rPr>
                <w:sz w:val="18"/>
                <w:szCs w:val="20"/>
              </w:rPr>
              <w:t> </w:t>
            </w:r>
          </w:p>
        </w:tc>
      </w:tr>
      <w:tr w:rsidR="00013D53" w:rsidTr="00957E34">
        <w:trPr>
          <w:trHeight w:val="113"/>
        </w:trPr>
        <w:tc>
          <w:tcPr>
            <w:tcW w:w="251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</w:tcPr>
          <w:p w:rsidR="00013D53" w:rsidRPr="00020A41" w:rsidRDefault="00013D53" w:rsidP="00013D53">
            <w:pPr>
              <w:rPr>
                <w:sz w:val="16"/>
                <w:szCs w:val="16"/>
              </w:rPr>
            </w:pPr>
          </w:p>
        </w:tc>
        <w:tc>
          <w:tcPr>
            <w:tcW w:w="8341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</w:tcPr>
          <w:p w:rsidR="00013D53" w:rsidRDefault="00013D53" w:rsidP="00013D53">
            <w:pPr>
              <w:rPr>
                <w:sz w:val="20"/>
                <w:szCs w:val="20"/>
              </w:rPr>
            </w:pPr>
          </w:p>
        </w:tc>
      </w:tr>
      <w:tr w:rsidR="00013D53" w:rsidTr="00957E34">
        <w:trPr>
          <w:trHeight w:val="726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13D53" w:rsidRPr="00F758E8" w:rsidRDefault="00013D53" w:rsidP="00013D53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Наименование</w:t>
            </w:r>
          </w:p>
          <w:p w:rsidR="00013D53" w:rsidRPr="00F57E7A" w:rsidRDefault="00013D53" w:rsidP="00013D53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 xml:space="preserve"> показателей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13D53" w:rsidRPr="00F57E7A" w:rsidRDefault="00013D53" w:rsidP="00013D53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13D53" w:rsidRPr="00F57E7A" w:rsidRDefault="00013D53" w:rsidP="00013D53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Уставный капитал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13D53" w:rsidRPr="00F57E7A" w:rsidRDefault="00013D53" w:rsidP="00013D53">
            <w:pPr>
              <w:ind w:left="-108"/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Неопла-ченная часть уставного капитала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13D53" w:rsidRPr="00F57E7A" w:rsidRDefault="00013D53" w:rsidP="00013D53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Собст-венные акции (доли в уставном капитале)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13D53" w:rsidRPr="00F57E7A" w:rsidRDefault="00013D53" w:rsidP="00013D53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 xml:space="preserve">Резерв-ный капитал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13D53" w:rsidRPr="00F57E7A" w:rsidRDefault="00013D53" w:rsidP="00013D53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Добавоч-ный кап</w:t>
            </w:r>
            <w:r w:rsidRPr="00F57E7A">
              <w:rPr>
                <w:b/>
                <w:bCs/>
                <w:sz w:val="16"/>
                <w:szCs w:val="16"/>
              </w:rPr>
              <w:t>и</w:t>
            </w:r>
            <w:r w:rsidRPr="00F57E7A">
              <w:rPr>
                <w:b/>
                <w:bCs/>
                <w:sz w:val="16"/>
                <w:szCs w:val="16"/>
              </w:rPr>
              <w:t>тал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13D53" w:rsidRPr="00F57E7A" w:rsidRDefault="00013D53" w:rsidP="00013D53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Нераспре-деленная прибыль (неп</w:t>
            </w:r>
            <w:r w:rsidRPr="00F57E7A">
              <w:rPr>
                <w:b/>
                <w:bCs/>
                <w:sz w:val="16"/>
                <w:szCs w:val="16"/>
              </w:rPr>
              <w:t>о</w:t>
            </w:r>
            <w:r w:rsidRPr="00F57E7A">
              <w:rPr>
                <w:b/>
                <w:bCs/>
                <w:sz w:val="16"/>
                <w:szCs w:val="16"/>
              </w:rPr>
              <w:t>крытый убыток)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Pr="00F57E7A" w:rsidRDefault="00013D53" w:rsidP="00013D53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Чистая прибыль (убыток)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Pr="00F57E7A" w:rsidRDefault="00013D53" w:rsidP="00013D53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Итого</w:t>
            </w:r>
          </w:p>
        </w:tc>
      </w:tr>
      <w:tr w:rsidR="00013D53" w:rsidTr="00957E34">
        <w:trPr>
          <w:trHeight w:val="170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013D53" w:rsidRPr="00020A41" w:rsidRDefault="00013D53" w:rsidP="00013D53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013D53" w:rsidRPr="00020A41" w:rsidRDefault="00013D53" w:rsidP="00013D53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020A41" w:rsidRDefault="00013D53" w:rsidP="00013D53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020A41" w:rsidRDefault="00013D53" w:rsidP="00013D53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020A41" w:rsidRDefault="00013D53" w:rsidP="00013D53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020A41" w:rsidRDefault="00013D53" w:rsidP="00013D53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020A41" w:rsidRDefault="00013D53" w:rsidP="00013D53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020A41" w:rsidRDefault="00013D53" w:rsidP="00013D53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020A41" w:rsidRDefault="00013D53" w:rsidP="00013D53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020A41" w:rsidRDefault="00013D53" w:rsidP="00013D53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10</w:t>
            </w:r>
          </w:p>
        </w:tc>
      </w:tr>
      <w:tr w:rsidR="00013D53" w:rsidTr="00957E34">
        <w:trPr>
          <w:trHeight w:val="397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13D53" w:rsidRPr="001B260C" w:rsidRDefault="00013D53" w:rsidP="00013D53">
            <w:pPr>
              <w:rPr>
                <w:b/>
                <w:sz w:val="16"/>
                <w:szCs w:val="16"/>
              </w:rPr>
            </w:pPr>
            <w:r w:rsidRPr="001B260C">
              <w:rPr>
                <w:b/>
                <w:sz w:val="16"/>
                <w:szCs w:val="16"/>
              </w:rPr>
              <w:t>Остаток на 31.12.20</w:t>
            </w:r>
            <w:r>
              <w:rPr>
                <w:b/>
                <w:sz w:val="16"/>
                <w:szCs w:val="16"/>
              </w:rPr>
              <w:t>23</w:t>
            </w:r>
            <w:r w:rsidRPr="001B260C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013D53" w:rsidRPr="00020A41" w:rsidRDefault="00013D53" w:rsidP="00013D5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  <w:bookmarkStart w:id="142" w:name="f3r10"/>
            <w:bookmarkEnd w:id="142"/>
            <w:r>
              <w:rPr>
                <w:b/>
                <w:sz w:val="18"/>
                <w:szCs w:val="18"/>
              </w:rPr>
              <w:t>6 979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6 497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11 450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24 926</w:t>
            </w:r>
          </w:p>
        </w:tc>
      </w:tr>
      <w:tr w:rsidR="00013D53" w:rsidTr="00957E34">
        <w:trPr>
          <w:trHeight w:val="397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13D53" w:rsidRPr="003C732E" w:rsidRDefault="00013D53" w:rsidP="00013D53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измен</w:t>
            </w:r>
            <w:r w:rsidRPr="003C732E">
              <w:rPr>
                <w:sz w:val="16"/>
                <w:szCs w:val="16"/>
              </w:rPr>
              <w:t>е</w:t>
            </w:r>
            <w:r w:rsidRPr="003C732E">
              <w:rPr>
                <w:sz w:val="16"/>
                <w:szCs w:val="16"/>
              </w:rPr>
              <w:t>нием учетной политики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13D53" w:rsidRPr="00020A41" w:rsidRDefault="00013D53" w:rsidP="00013D5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020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  <w:bookmarkStart w:id="143" w:name="f3r20"/>
            <w:bookmarkEnd w:id="143"/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13D53" w:rsidTr="00957E34">
        <w:trPr>
          <w:trHeight w:val="397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13D53" w:rsidRPr="003C732E" w:rsidRDefault="00013D53" w:rsidP="00013D53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испра</w:t>
            </w:r>
            <w:r w:rsidRPr="003C732E">
              <w:rPr>
                <w:sz w:val="16"/>
                <w:szCs w:val="16"/>
              </w:rPr>
              <w:t>в</w:t>
            </w:r>
            <w:r w:rsidRPr="003C732E">
              <w:rPr>
                <w:sz w:val="16"/>
                <w:szCs w:val="16"/>
              </w:rPr>
              <w:t>лением ошибок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13D53" w:rsidRPr="00020A41" w:rsidRDefault="00013D53" w:rsidP="00013D5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030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  <w:bookmarkStart w:id="144" w:name="f3r30"/>
            <w:bookmarkEnd w:id="144"/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13D53" w:rsidTr="00957E34">
        <w:trPr>
          <w:trHeight w:val="397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13D53" w:rsidRPr="001B260C" w:rsidRDefault="00013D53" w:rsidP="00013D53">
            <w:pPr>
              <w:rPr>
                <w:b/>
                <w:sz w:val="16"/>
                <w:szCs w:val="16"/>
              </w:rPr>
            </w:pPr>
            <w:r w:rsidRPr="001B260C">
              <w:rPr>
                <w:b/>
                <w:sz w:val="16"/>
                <w:szCs w:val="16"/>
              </w:rPr>
              <w:t>Скорректированный остаток на 31.12.20</w:t>
            </w:r>
            <w:r>
              <w:rPr>
                <w:b/>
                <w:sz w:val="16"/>
                <w:szCs w:val="16"/>
              </w:rPr>
              <w:t>23</w:t>
            </w:r>
            <w:r w:rsidRPr="001B260C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13D53" w:rsidRPr="00020A41" w:rsidRDefault="00013D53" w:rsidP="00013D5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040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  <w:bookmarkStart w:id="145" w:name="f3r40"/>
            <w:bookmarkEnd w:id="145"/>
            <w:r>
              <w:rPr>
                <w:b/>
                <w:sz w:val="18"/>
                <w:szCs w:val="18"/>
              </w:rPr>
              <w:t>6 979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6 497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11 450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24 926</w:t>
            </w:r>
          </w:p>
        </w:tc>
      </w:tr>
      <w:tr w:rsidR="00013D53" w:rsidTr="00957E34">
        <w:trPr>
          <w:trHeight w:val="397"/>
        </w:trPr>
        <w:tc>
          <w:tcPr>
            <w:tcW w:w="2519" w:type="dxa"/>
            <w:gridSpan w:val="4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013D53" w:rsidRPr="001B260C" w:rsidRDefault="00013D53" w:rsidP="00013D53">
            <w:pPr>
              <w:ind w:right="-109"/>
              <w:rPr>
                <w:b/>
                <w:sz w:val="16"/>
                <w:szCs w:val="16"/>
              </w:rPr>
            </w:pPr>
            <w:r w:rsidRPr="007E3B8C">
              <w:rPr>
                <w:b/>
                <w:sz w:val="16"/>
                <w:szCs w:val="16"/>
              </w:rPr>
              <w:t>За январь-</w:t>
            </w:r>
            <w:r>
              <w:rPr>
                <w:b/>
                <w:sz w:val="16"/>
                <w:szCs w:val="16"/>
              </w:rPr>
              <w:t>декабр</w:t>
            </w:r>
            <w:r w:rsidRPr="007E3B8C">
              <w:rPr>
                <w:b/>
                <w:sz w:val="16"/>
                <w:szCs w:val="16"/>
              </w:rPr>
              <w:t>ь</w:t>
            </w:r>
            <w:r w:rsidRPr="008D096D">
              <w:rPr>
                <w:b/>
                <w:sz w:val="18"/>
                <w:szCs w:val="18"/>
              </w:rPr>
              <w:t xml:space="preserve"> </w:t>
            </w:r>
            <w:r w:rsidRPr="001B260C">
              <w:rPr>
                <w:b/>
                <w:sz w:val="16"/>
                <w:szCs w:val="16"/>
              </w:rPr>
              <w:t>20</w:t>
            </w:r>
            <w:r>
              <w:rPr>
                <w:b/>
                <w:sz w:val="16"/>
                <w:szCs w:val="16"/>
              </w:rPr>
              <w:t>24</w:t>
            </w:r>
            <w:r w:rsidRPr="001B260C">
              <w:rPr>
                <w:b/>
                <w:sz w:val="16"/>
                <w:szCs w:val="16"/>
              </w:rPr>
              <w:t xml:space="preserve"> года</w:t>
            </w:r>
          </w:p>
          <w:p w:rsidR="00013D53" w:rsidRPr="003C732E" w:rsidRDefault="00013D53" w:rsidP="00013D53">
            <w:pPr>
              <w:ind w:right="-109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собственного капит</w:t>
            </w:r>
            <w:r w:rsidRPr="003C732E">
              <w:rPr>
                <w:sz w:val="16"/>
                <w:szCs w:val="16"/>
              </w:rPr>
              <w:t>а</w:t>
            </w:r>
            <w:r w:rsidRPr="003C732E">
              <w:rPr>
                <w:sz w:val="16"/>
                <w:szCs w:val="16"/>
              </w:rPr>
              <w:t>ла – всего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013D53" w:rsidRPr="00020A41" w:rsidRDefault="00013D53" w:rsidP="00013D5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  <w:bookmarkStart w:id="146" w:name="f3r50"/>
            <w:bookmarkEnd w:id="146"/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1 692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4 180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5 872</w:t>
            </w:r>
          </w:p>
        </w:tc>
      </w:tr>
      <w:tr w:rsidR="00013D53" w:rsidTr="00957E34">
        <w:trPr>
          <w:trHeight w:val="397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13D53" w:rsidRPr="003C732E" w:rsidRDefault="00013D53" w:rsidP="00013D53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  <w:p w:rsidR="00013D53" w:rsidRPr="003C732E" w:rsidRDefault="00013D53" w:rsidP="00013D53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чистая прибыль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013D53" w:rsidRPr="00020A41" w:rsidRDefault="00013D53" w:rsidP="00013D5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  <w:bookmarkStart w:id="147" w:name="f3r51"/>
            <w:bookmarkEnd w:id="147"/>
          </w:p>
        </w:tc>
        <w:tc>
          <w:tcPr>
            <w:tcW w:w="87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4 180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4 180</w:t>
            </w:r>
          </w:p>
        </w:tc>
      </w:tr>
      <w:tr w:rsidR="00013D53" w:rsidTr="00957E34">
        <w:trPr>
          <w:trHeight w:val="397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13D53" w:rsidRPr="003C732E" w:rsidRDefault="00013D53" w:rsidP="00013D53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</w:t>
            </w:r>
            <w:r w:rsidRPr="003C732E">
              <w:rPr>
                <w:sz w:val="16"/>
                <w:szCs w:val="16"/>
              </w:rPr>
              <w:t>к</w:t>
            </w:r>
            <w:r w:rsidRPr="003C732E">
              <w:rPr>
                <w:sz w:val="16"/>
                <w:szCs w:val="16"/>
              </w:rPr>
              <w:t>тивов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13D53" w:rsidRPr="00020A41" w:rsidRDefault="00013D53" w:rsidP="00013D5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  <w:bookmarkStart w:id="148" w:name="f3r52"/>
            <w:bookmarkEnd w:id="148"/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1 692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1 692</w:t>
            </w:r>
          </w:p>
        </w:tc>
      </w:tr>
      <w:tr w:rsidR="00013D53" w:rsidTr="00957E34">
        <w:trPr>
          <w:trHeight w:val="397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13D53" w:rsidRPr="003C732E" w:rsidRDefault="00013D53" w:rsidP="00013D53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доходы от прочих операций, не включаемые в чистую пр</w:t>
            </w:r>
            <w:r w:rsidRPr="003C732E">
              <w:rPr>
                <w:sz w:val="16"/>
                <w:szCs w:val="16"/>
              </w:rPr>
              <w:t>и</w:t>
            </w:r>
            <w:r w:rsidRPr="003C732E">
              <w:rPr>
                <w:sz w:val="16"/>
                <w:szCs w:val="16"/>
              </w:rPr>
              <w:t>быль (убыток)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13D53" w:rsidRPr="00020A41" w:rsidRDefault="00013D53" w:rsidP="00013D5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  <w:bookmarkStart w:id="149" w:name="f3r53"/>
            <w:bookmarkEnd w:id="149"/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13D53" w:rsidTr="00957E34">
        <w:trPr>
          <w:trHeight w:val="397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13D53" w:rsidRPr="003C732E" w:rsidRDefault="00013D53" w:rsidP="00013D53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выпуск дополнительных акций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13D53" w:rsidRPr="00020A41" w:rsidRDefault="00013D53" w:rsidP="00013D5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  <w:bookmarkStart w:id="150" w:name="f3r54"/>
            <w:bookmarkEnd w:id="150"/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13D53" w:rsidTr="00957E34">
        <w:trPr>
          <w:trHeight w:val="397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13D53" w:rsidRPr="003C732E" w:rsidRDefault="00013D53" w:rsidP="00013D53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номинальной стоимости акций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13D53" w:rsidRPr="00020A41" w:rsidRDefault="00013D53" w:rsidP="00013D5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  <w:bookmarkStart w:id="151" w:name="f3r55"/>
            <w:bookmarkEnd w:id="151"/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13D53" w:rsidTr="00957E34">
        <w:trPr>
          <w:trHeight w:val="397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13D53" w:rsidRPr="003C732E" w:rsidRDefault="00013D53" w:rsidP="00013D53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вклады собственника имущ</w:t>
            </w:r>
            <w:r w:rsidRPr="003C732E">
              <w:rPr>
                <w:sz w:val="16"/>
                <w:szCs w:val="16"/>
              </w:rPr>
              <w:t>е</w:t>
            </w:r>
            <w:r w:rsidRPr="003C732E">
              <w:rPr>
                <w:sz w:val="16"/>
                <w:szCs w:val="16"/>
              </w:rPr>
              <w:t>ства (учредителей, участников)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13D53" w:rsidRPr="00020A41" w:rsidRDefault="00013D53" w:rsidP="00013D5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  <w:bookmarkStart w:id="152" w:name="f3r56"/>
            <w:bookmarkEnd w:id="152"/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13D53" w:rsidTr="00957E34">
        <w:trPr>
          <w:trHeight w:val="312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13D53" w:rsidRPr="003C732E" w:rsidRDefault="00013D53" w:rsidP="00013D53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13D53" w:rsidRPr="00020A41" w:rsidRDefault="00013D53" w:rsidP="00013D5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  <w:bookmarkStart w:id="153" w:name="f3r57"/>
            <w:bookmarkEnd w:id="153"/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13D53" w:rsidTr="00957E34">
        <w:trPr>
          <w:trHeight w:val="57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13D53" w:rsidRPr="003C732E" w:rsidRDefault="00013D53" w:rsidP="00013D53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13D53" w:rsidRPr="00020A41" w:rsidRDefault="00013D53" w:rsidP="00013D5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  <w:bookmarkStart w:id="154" w:name="f3r58"/>
            <w:bookmarkEnd w:id="154"/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13D53" w:rsidTr="00957E34">
        <w:trPr>
          <w:trHeight w:val="312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13D53" w:rsidRPr="003C732E" w:rsidRDefault="00013D53" w:rsidP="00013D53">
            <w:pPr>
              <w:ind w:firstLineChars="100" w:firstLine="1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13D53" w:rsidRPr="00020A41" w:rsidRDefault="00013D53" w:rsidP="00013D5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  <w:bookmarkStart w:id="155" w:name="f3r59"/>
            <w:bookmarkEnd w:id="155"/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13D53" w:rsidTr="00957E34">
        <w:trPr>
          <w:trHeight w:val="397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13D53" w:rsidRPr="003C732E" w:rsidRDefault="00013D53" w:rsidP="00013D53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собственного кап</w:t>
            </w:r>
            <w:r w:rsidRPr="003C732E">
              <w:rPr>
                <w:sz w:val="16"/>
                <w:szCs w:val="16"/>
              </w:rPr>
              <w:t>и</w:t>
            </w:r>
            <w:r w:rsidRPr="003C732E">
              <w:rPr>
                <w:sz w:val="16"/>
                <w:szCs w:val="16"/>
              </w:rPr>
              <w:t>тала – всего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13D53" w:rsidRPr="00020A41" w:rsidRDefault="00013D53" w:rsidP="00013D5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  <w:bookmarkStart w:id="156" w:name="f3r60"/>
            <w:bookmarkEnd w:id="156"/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13D53" w:rsidTr="00957E34">
        <w:trPr>
          <w:trHeight w:val="397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13D53" w:rsidRPr="003C732E" w:rsidRDefault="00013D53" w:rsidP="00013D53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  <w:p w:rsidR="00013D53" w:rsidRPr="003C732E" w:rsidRDefault="00013D53" w:rsidP="00013D53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убыток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013D53" w:rsidRPr="00020A41" w:rsidRDefault="00013D53" w:rsidP="00013D5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  <w:bookmarkStart w:id="157" w:name="f3r61"/>
            <w:bookmarkEnd w:id="157"/>
          </w:p>
        </w:tc>
        <w:tc>
          <w:tcPr>
            <w:tcW w:w="87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13D53" w:rsidTr="00957E34">
        <w:trPr>
          <w:trHeight w:val="397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13D53" w:rsidRPr="003C732E" w:rsidRDefault="00013D53" w:rsidP="00013D53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</w:t>
            </w:r>
            <w:r w:rsidRPr="003C732E">
              <w:rPr>
                <w:sz w:val="16"/>
                <w:szCs w:val="16"/>
              </w:rPr>
              <w:t>к</w:t>
            </w:r>
            <w:r w:rsidRPr="003C732E">
              <w:rPr>
                <w:sz w:val="16"/>
                <w:szCs w:val="16"/>
              </w:rPr>
              <w:t>тивов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13D53" w:rsidRPr="00020A41" w:rsidRDefault="00013D53" w:rsidP="00013D5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  <w:bookmarkStart w:id="158" w:name="f3r62"/>
            <w:bookmarkEnd w:id="158"/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13D53" w:rsidTr="00957E34">
        <w:trPr>
          <w:trHeight w:val="397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13D53" w:rsidRPr="003C732E" w:rsidRDefault="00013D53" w:rsidP="00013D53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расходы от прочих операций, не включаемые в чистую пр</w:t>
            </w:r>
            <w:r w:rsidRPr="003C732E">
              <w:rPr>
                <w:sz w:val="16"/>
                <w:szCs w:val="16"/>
              </w:rPr>
              <w:t>и</w:t>
            </w:r>
            <w:r w:rsidRPr="003C732E">
              <w:rPr>
                <w:sz w:val="16"/>
                <w:szCs w:val="16"/>
              </w:rPr>
              <w:t>быль (убыток)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13D53" w:rsidRPr="00020A41" w:rsidRDefault="00013D53" w:rsidP="00013D5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  <w:bookmarkStart w:id="159" w:name="f3r63"/>
            <w:bookmarkEnd w:id="159"/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13D53" w:rsidTr="00957E34">
        <w:trPr>
          <w:trHeight w:val="397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13D53" w:rsidRPr="003C732E" w:rsidRDefault="00013D53" w:rsidP="00013D53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номинальной стоимости акций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13D53" w:rsidRPr="00020A41" w:rsidRDefault="00013D53" w:rsidP="00013D5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  <w:bookmarkStart w:id="160" w:name="f3r64"/>
            <w:bookmarkEnd w:id="160"/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13D53" w:rsidTr="00957E34">
        <w:trPr>
          <w:trHeight w:val="397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13D53" w:rsidRPr="003C732E" w:rsidRDefault="00013D53" w:rsidP="00013D53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выкуп акций (долей в уста</w:t>
            </w:r>
            <w:r w:rsidRPr="003C732E">
              <w:rPr>
                <w:sz w:val="16"/>
                <w:szCs w:val="16"/>
              </w:rPr>
              <w:t>в</w:t>
            </w:r>
            <w:r w:rsidRPr="003C732E">
              <w:rPr>
                <w:sz w:val="16"/>
                <w:szCs w:val="16"/>
              </w:rPr>
              <w:t>ном капитале)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013D53" w:rsidRPr="00020A41" w:rsidRDefault="00013D53" w:rsidP="00013D5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  <w:bookmarkStart w:id="161" w:name="f3r65"/>
            <w:bookmarkEnd w:id="161"/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13D53" w:rsidTr="00957E34">
        <w:trPr>
          <w:trHeight w:val="397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13D53" w:rsidRPr="003C732E" w:rsidRDefault="00013D53" w:rsidP="00013D53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дивиденды и другие    доходы от участия в уставном капитале организации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013D53" w:rsidRPr="00020A41" w:rsidRDefault="00013D53" w:rsidP="00013D5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  <w:bookmarkStart w:id="162" w:name="f3r66"/>
            <w:bookmarkEnd w:id="162"/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13D53" w:rsidTr="00957E34">
        <w:trPr>
          <w:trHeight w:val="330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13D53" w:rsidRPr="003C732E" w:rsidRDefault="00013D53" w:rsidP="00013D53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13D53" w:rsidRPr="00020A41" w:rsidRDefault="00013D53" w:rsidP="00013D5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  <w:bookmarkStart w:id="163" w:name="f3r67"/>
            <w:bookmarkEnd w:id="163"/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13D53" w:rsidTr="00957E34">
        <w:trPr>
          <w:trHeight w:val="57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13D53" w:rsidRPr="003C732E" w:rsidRDefault="00013D53" w:rsidP="00013D53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013D53" w:rsidRPr="00020A41" w:rsidRDefault="00013D53" w:rsidP="00013D5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  <w:bookmarkStart w:id="164" w:name="f3r68"/>
            <w:bookmarkEnd w:id="164"/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13D53" w:rsidTr="00957E34">
        <w:trPr>
          <w:trHeight w:val="227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Pr="003C732E" w:rsidRDefault="00013D53" w:rsidP="00013D53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013D53" w:rsidRPr="00020A41" w:rsidRDefault="00013D53" w:rsidP="00013D5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069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  <w:bookmarkStart w:id="165" w:name="f3r69"/>
            <w:bookmarkEnd w:id="165"/>
          </w:p>
        </w:tc>
        <w:tc>
          <w:tcPr>
            <w:tcW w:w="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7670C0" w:rsidRDefault="00013D53" w:rsidP="00013D5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13D53" w:rsidRPr="00CA33C8" w:rsidTr="00957E34">
        <w:trPr>
          <w:trHeight w:val="57"/>
        </w:trPr>
        <w:tc>
          <w:tcPr>
            <w:tcW w:w="2519" w:type="dxa"/>
            <w:gridSpan w:val="4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013D53" w:rsidRPr="00CA33C8" w:rsidRDefault="00013D53" w:rsidP="00013D53">
            <w:pPr>
              <w:ind w:firstLineChars="100" w:firstLine="100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</w:tcPr>
          <w:p w:rsidR="00013D53" w:rsidRPr="00CA33C8" w:rsidRDefault="00013D53" w:rsidP="00013D5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</w:tcPr>
          <w:p w:rsidR="00013D53" w:rsidRPr="00CA33C8" w:rsidRDefault="00013D53" w:rsidP="00013D53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</w:tcBorders>
            <w:shd w:val="clear" w:color="auto" w:fill="FFFFFF"/>
            <w:noWrap/>
            <w:vAlign w:val="center"/>
          </w:tcPr>
          <w:p w:rsidR="00013D53" w:rsidRPr="00CA33C8" w:rsidRDefault="00013D53" w:rsidP="00013D53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</w:tcPr>
          <w:p w:rsidR="00013D53" w:rsidRPr="00CA33C8" w:rsidRDefault="00013D53" w:rsidP="00013D53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</w:tcPr>
          <w:p w:rsidR="00013D53" w:rsidRPr="00CA33C8" w:rsidRDefault="00013D53" w:rsidP="00013D53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</w:tcPr>
          <w:p w:rsidR="00013D53" w:rsidRPr="00CA33C8" w:rsidRDefault="00013D53" w:rsidP="00013D53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</w:tcBorders>
            <w:shd w:val="clear" w:color="auto" w:fill="FFFFFF"/>
            <w:noWrap/>
            <w:vAlign w:val="center"/>
          </w:tcPr>
          <w:p w:rsidR="00013D53" w:rsidRPr="00CA33C8" w:rsidRDefault="00013D53" w:rsidP="00013D53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</w:tcPr>
          <w:p w:rsidR="00013D53" w:rsidRPr="00CA33C8" w:rsidRDefault="00013D53" w:rsidP="00013D53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</w:tcPr>
          <w:p w:rsidR="00013D53" w:rsidRPr="00CA33C8" w:rsidRDefault="00013D53" w:rsidP="00013D53">
            <w:pPr>
              <w:jc w:val="center"/>
              <w:rPr>
                <w:b/>
                <w:sz w:val="10"/>
                <w:szCs w:val="10"/>
              </w:rPr>
            </w:pPr>
          </w:p>
        </w:tc>
      </w:tr>
    </w:tbl>
    <w:p w:rsidR="00330C90" w:rsidRDefault="00330C90" w:rsidP="00330C90">
      <w:pPr>
        <w:ind w:right="115"/>
        <w:jc w:val="right"/>
      </w:pPr>
      <w:r>
        <w:br w:type="page"/>
      </w:r>
      <w:r w:rsidRPr="000C7B6A">
        <w:rPr>
          <w:b/>
          <w:sz w:val="16"/>
        </w:rPr>
        <w:lastRenderedPageBreak/>
        <w:t>Форма №3 лист 2</w:t>
      </w:r>
    </w:p>
    <w:tbl>
      <w:tblPr>
        <w:tblW w:w="10860" w:type="dxa"/>
        <w:tblInd w:w="108" w:type="dxa"/>
        <w:tblLayout w:type="fixed"/>
        <w:tblLook w:val="0000"/>
      </w:tblPr>
      <w:tblGrid>
        <w:gridCol w:w="2400"/>
        <w:gridCol w:w="721"/>
        <w:gridCol w:w="1080"/>
        <w:gridCol w:w="960"/>
        <w:gridCol w:w="960"/>
        <w:gridCol w:w="840"/>
        <w:gridCol w:w="1019"/>
        <w:gridCol w:w="960"/>
        <w:gridCol w:w="960"/>
        <w:gridCol w:w="960"/>
      </w:tblGrid>
      <w:tr w:rsidR="00330C90" w:rsidTr="00957E34">
        <w:trPr>
          <w:trHeight w:val="303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Default="00330C90" w:rsidP="00957E34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20A41">
              <w:rPr>
                <w:b/>
                <w:bCs/>
                <w:sz w:val="16"/>
                <w:szCs w:val="16"/>
              </w:rPr>
              <w:t>Наименование</w:t>
            </w:r>
          </w:p>
          <w:p w:rsidR="00330C90" w:rsidRPr="00020A41" w:rsidRDefault="00330C90" w:rsidP="00957E34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 xml:space="preserve"> показателей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020A41" w:rsidRDefault="00330C90" w:rsidP="00957E34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020A41" w:rsidRDefault="00330C90" w:rsidP="00957E34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Уставный капитал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020A41" w:rsidRDefault="00330C90" w:rsidP="00957E34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Неопла-ченная часть уставного капитала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020A41" w:rsidRDefault="00330C90" w:rsidP="00957E34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Собст-венные акции (доли в уставном капитале)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020A41" w:rsidRDefault="00330C90" w:rsidP="00957E34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 xml:space="preserve">Резерв-ный капитал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020A41" w:rsidRDefault="00330C90" w:rsidP="00957E34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Добавоч-ный кап</w:t>
            </w:r>
            <w:r w:rsidRPr="00020A41">
              <w:rPr>
                <w:b/>
                <w:bCs/>
                <w:sz w:val="16"/>
                <w:szCs w:val="16"/>
              </w:rPr>
              <w:t>и</w:t>
            </w:r>
            <w:r w:rsidRPr="00020A41">
              <w:rPr>
                <w:b/>
                <w:bCs/>
                <w:sz w:val="16"/>
                <w:szCs w:val="16"/>
              </w:rPr>
              <w:t>тал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020A41" w:rsidRDefault="00330C90" w:rsidP="00957E34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Нераспре-деленная прибыль (неп</w:t>
            </w:r>
            <w:r w:rsidRPr="00020A41">
              <w:rPr>
                <w:b/>
                <w:bCs/>
                <w:sz w:val="16"/>
                <w:szCs w:val="16"/>
              </w:rPr>
              <w:t>о</w:t>
            </w:r>
            <w:r w:rsidRPr="00020A41">
              <w:rPr>
                <w:b/>
                <w:bCs/>
                <w:sz w:val="16"/>
                <w:szCs w:val="16"/>
              </w:rPr>
              <w:t>крытый убыток)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020A41" w:rsidRDefault="00330C90" w:rsidP="00957E34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Чистая прибыль (убыток)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020A41" w:rsidRDefault="00330C90" w:rsidP="00957E34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Итого</w:t>
            </w:r>
          </w:p>
        </w:tc>
      </w:tr>
      <w:tr w:rsidR="00330C90" w:rsidTr="00957E34">
        <w:trPr>
          <w:trHeight w:val="57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Pr="00020A41" w:rsidRDefault="00330C90" w:rsidP="00957E34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330C90" w:rsidRPr="00020A41" w:rsidRDefault="00330C90" w:rsidP="00957E34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020A41" w:rsidRDefault="00330C90" w:rsidP="00957E34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020A41" w:rsidRDefault="00330C90" w:rsidP="00957E34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020A41" w:rsidRDefault="00330C90" w:rsidP="00957E34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020A41" w:rsidRDefault="00330C90" w:rsidP="00957E34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020A41" w:rsidRDefault="00330C90" w:rsidP="00957E34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020A41" w:rsidRDefault="00330C90" w:rsidP="00957E34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020A41" w:rsidRDefault="00330C90" w:rsidP="00957E34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020A41" w:rsidRDefault="00330C90" w:rsidP="00957E34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10</w:t>
            </w:r>
          </w:p>
        </w:tc>
      </w:tr>
      <w:tr w:rsidR="00330C90" w:rsidTr="00957E34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30C90" w:rsidRPr="003C732E" w:rsidRDefault="00330C90" w:rsidP="00957E34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уставного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Pr="00020A41" w:rsidRDefault="00330C90" w:rsidP="00957E34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070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  <w:bookmarkStart w:id="166" w:name="f3r70"/>
            <w:bookmarkEnd w:id="16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30C90" w:rsidTr="00957E34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30C90" w:rsidRPr="003C732E" w:rsidRDefault="00330C90" w:rsidP="00957E34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резервного капит</w:t>
            </w:r>
            <w:r w:rsidRPr="003C732E">
              <w:rPr>
                <w:sz w:val="16"/>
                <w:szCs w:val="16"/>
              </w:rPr>
              <w:t>а</w:t>
            </w:r>
            <w:r w:rsidRPr="003C732E">
              <w:rPr>
                <w:sz w:val="16"/>
                <w:szCs w:val="16"/>
              </w:rPr>
              <w:t>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Pr="00020A41" w:rsidRDefault="00330C90" w:rsidP="00957E34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  <w:bookmarkStart w:id="167" w:name="f3r80"/>
            <w:bookmarkEnd w:id="16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30C90" w:rsidTr="00957E34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330C90" w:rsidRPr="003C732E" w:rsidRDefault="00330C90" w:rsidP="00957E34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добавочного кап</w:t>
            </w:r>
            <w:r w:rsidRPr="003C732E">
              <w:rPr>
                <w:sz w:val="16"/>
                <w:szCs w:val="16"/>
              </w:rPr>
              <w:t>и</w:t>
            </w:r>
            <w:r w:rsidRPr="003C732E">
              <w:rPr>
                <w:sz w:val="16"/>
                <w:szCs w:val="16"/>
              </w:rPr>
              <w:t>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Pr="00020A41" w:rsidRDefault="00330C90" w:rsidP="00957E34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  <w:bookmarkStart w:id="168" w:name="f3r90"/>
            <w:bookmarkEnd w:id="16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30C90" w:rsidTr="00957E34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Pr="001B260C" w:rsidRDefault="00330C90" w:rsidP="00957E34">
            <w:pPr>
              <w:rPr>
                <w:b/>
                <w:sz w:val="16"/>
                <w:szCs w:val="16"/>
              </w:rPr>
            </w:pPr>
            <w:r w:rsidRPr="001B260C">
              <w:rPr>
                <w:b/>
                <w:sz w:val="16"/>
                <w:szCs w:val="16"/>
              </w:rPr>
              <w:t xml:space="preserve">Остаток на </w:t>
            </w:r>
            <w:r>
              <w:rPr>
                <w:b/>
                <w:sz w:val="16"/>
                <w:szCs w:val="16"/>
              </w:rPr>
              <w:t>31.12</w:t>
            </w:r>
            <w:r w:rsidRPr="001B260C">
              <w:rPr>
                <w:b/>
                <w:sz w:val="16"/>
                <w:szCs w:val="16"/>
              </w:rPr>
              <w:t>.20</w:t>
            </w:r>
            <w:r>
              <w:rPr>
                <w:b/>
                <w:sz w:val="16"/>
                <w:szCs w:val="16"/>
              </w:rPr>
              <w:t xml:space="preserve">24 </w:t>
            </w:r>
            <w:r w:rsidRPr="001B260C">
              <w:rPr>
                <w:b/>
                <w:sz w:val="16"/>
                <w:szCs w:val="16"/>
              </w:rPr>
              <w:t>г.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330C90" w:rsidRPr="00020A41" w:rsidRDefault="00330C90" w:rsidP="00957E34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013D53" w:rsidP="00957E34">
            <w:pPr>
              <w:jc w:val="center"/>
              <w:rPr>
                <w:b/>
                <w:sz w:val="18"/>
                <w:szCs w:val="18"/>
              </w:rPr>
            </w:pPr>
            <w:bookmarkStart w:id="169" w:name="f3r100"/>
            <w:bookmarkEnd w:id="169"/>
            <w:r>
              <w:rPr>
                <w:b/>
                <w:sz w:val="18"/>
                <w:szCs w:val="18"/>
              </w:rPr>
              <w:t>6 979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013D53" w:rsidP="00957E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8 189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013D53" w:rsidP="00957E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15 630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013D53" w:rsidP="00957E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30 798</w:t>
            </w:r>
          </w:p>
        </w:tc>
      </w:tr>
      <w:tr w:rsidR="00330C90" w:rsidTr="00957E34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30C90" w:rsidRPr="001B260C" w:rsidRDefault="00330C90" w:rsidP="00957E3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Остаток на 31.12.2024</w:t>
            </w:r>
            <w:r w:rsidRPr="001B260C">
              <w:rPr>
                <w:b/>
                <w:sz w:val="16"/>
                <w:szCs w:val="16"/>
              </w:rPr>
              <w:t xml:space="preserve"> г.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Pr="00020A41" w:rsidRDefault="00330C90" w:rsidP="00957E34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013D53" w:rsidP="00957E34">
            <w:pPr>
              <w:jc w:val="center"/>
              <w:rPr>
                <w:b/>
                <w:sz w:val="18"/>
                <w:szCs w:val="18"/>
              </w:rPr>
            </w:pPr>
            <w:bookmarkStart w:id="170" w:name="f3r110"/>
            <w:bookmarkEnd w:id="170"/>
            <w:r>
              <w:rPr>
                <w:b/>
                <w:sz w:val="18"/>
                <w:szCs w:val="18"/>
              </w:rPr>
              <w:t>6 979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013D53" w:rsidP="00957E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8 189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013D53" w:rsidP="00957E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15 630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013D53" w:rsidP="00957E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30 798</w:t>
            </w:r>
          </w:p>
        </w:tc>
      </w:tr>
      <w:tr w:rsidR="00330C90" w:rsidTr="00957E34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30C90" w:rsidRPr="003C732E" w:rsidRDefault="00330C90" w:rsidP="00957E34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изм</w:t>
            </w:r>
            <w:r w:rsidRPr="003C732E">
              <w:rPr>
                <w:sz w:val="16"/>
                <w:szCs w:val="16"/>
              </w:rPr>
              <w:t>е</w:t>
            </w:r>
            <w:r w:rsidRPr="003C732E">
              <w:rPr>
                <w:sz w:val="16"/>
                <w:szCs w:val="16"/>
              </w:rPr>
              <w:t>нением учетной политики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Pr="00020A41" w:rsidRDefault="00330C90" w:rsidP="00957E34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120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  <w:bookmarkStart w:id="171" w:name="f3r120"/>
            <w:bookmarkEnd w:id="171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30C90" w:rsidTr="00957E34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30C90" w:rsidRPr="003C732E" w:rsidRDefault="00330C90" w:rsidP="00957E34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</w:t>
            </w:r>
            <w:r w:rsidRPr="003C732E">
              <w:rPr>
                <w:sz w:val="16"/>
                <w:szCs w:val="16"/>
              </w:rPr>
              <w:t>с</w:t>
            </w:r>
            <w:r w:rsidRPr="003C732E">
              <w:rPr>
                <w:sz w:val="16"/>
                <w:szCs w:val="16"/>
              </w:rPr>
              <w:t>правлением ошибок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Pr="00020A41" w:rsidRDefault="00330C90" w:rsidP="00957E34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130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  <w:bookmarkStart w:id="172" w:name="f3r130"/>
            <w:bookmarkEnd w:id="17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30C90" w:rsidTr="00957E34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30C90" w:rsidRPr="001B260C" w:rsidRDefault="00330C90" w:rsidP="00957E34">
            <w:pPr>
              <w:rPr>
                <w:b/>
                <w:sz w:val="16"/>
                <w:szCs w:val="16"/>
              </w:rPr>
            </w:pPr>
            <w:r w:rsidRPr="001B260C">
              <w:rPr>
                <w:b/>
                <w:sz w:val="16"/>
                <w:szCs w:val="16"/>
              </w:rPr>
              <w:t>Скорре</w:t>
            </w:r>
            <w:r>
              <w:rPr>
                <w:b/>
                <w:sz w:val="16"/>
                <w:szCs w:val="16"/>
              </w:rPr>
              <w:t>ктированный остаток на 31.12.2024</w:t>
            </w:r>
            <w:r w:rsidRPr="001B260C">
              <w:rPr>
                <w:b/>
                <w:sz w:val="16"/>
                <w:szCs w:val="16"/>
              </w:rPr>
              <w:t xml:space="preserve"> г.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Pr="00020A41" w:rsidRDefault="00330C90" w:rsidP="00957E34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140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013D53" w:rsidP="00957E34">
            <w:pPr>
              <w:jc w:val="center"/>
              <w:rPr>
                <w:b/>
                <w:sz w:val="18"/>
                <w:szCs w:val="18"/>
              </w:rPr>
            </w:pPr>
            <w:bookmarkStart w:id="173" w:name="f3r140"/>
            <w:bookmarkEnd w:id="173"/>
            <w:r>
              <w:rPr>
                <w:b/>
                <w:sz w:val="18"/>
                <w:szCs w:val="18"/>
              </w:rPr>
              <w:t>6 979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013D53" w:rsidP="00957E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8 189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013D53" w:rsidP="00957E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15 630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013D53" w:rsidP="00957E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30 798</w:t>
            </w:r>
          </w:p>
        </w:tc>
      </w:tr>
      <w:tr w:rsidR="00330C90" w:rsidTr="00957E34">
        <w:trPr>
          <w:trHeight w:val="340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30C90" w:rsidRPr="001B260C" w:rsidRDefault="00330C90" w:rsidP="00957E34">
            <w:pPr>
              <w:ind w:right="-108"/>
              <w:rPr>
                <w:b/>
                <w:sz w:val="16"/>
                <w:szCs w:val="16"/>
              </w:rPr>
            </w:pPr>
            <w:r w:rsidRPr="007E3B8C">
              <w:rPr>
                <w:b/>
                <w:sz w:val="16"/>
                <w:szCs w:val="16"/>
              </w:rPr>
              <w:t>За январь-</w:t>
            </w:r>
            <w:r>
              <w:rPr>
                <w:b/>
                <w:sz w:val="16"/>
                <w:szCs w:val="16"/>
              </w:rPr>
              <w:t>декабр</w:t>
            </w:r>
            <w:r w:rsidRPr="007E3B8C">
              <w:rPr>
                <w:b/>
                <w:sz w:val="16"/>
                <w:szCs w:val="16"/>
              </w:rPr>
              <w:t>ь</w:t>
            </w:r>
            <w:r w:rsidRPr="008D096D">
              <w:rPr>
                <w:b/>
                <w:sz w:val="18"/>
                <w:szCs w:val="18"/>
              </w:rPr>
              <w:t xml:space="preserve"> </w:t>
            </w:r>
            <w:r w:rsidRPr="001B260C">
              <w:rPr>
                <w:b/>
                <w:sz w:val="16"/>
                <w:szCs w:val="16"/>
              </w:rPr>
              <w:t>20</w:t>
            </w:r>
            <w:r>
              <w:rPr>
                <w:b/>
                <w:sz w:val="16"/>
                <w:szCs w:val="16"/>
              </w:rPr>
              <w:t>25</w:t>
            </w:r>
            <w:r w:rsidRPr="001B260C">
              <w:rPr>
                <w:b/>
                <w:sz w:val="16"/>
                <w:szCs w:val="16"/>
              </w:rPr>
              <w:t xml:space="preserve"> года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Pr="00020A41" w:rsidRDefault="00330C90" w:rsidP="00957E34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rPr>
                <w:b/>
                <w:color w:val="FF0000"/>
                <w:sz w:val="18"/>
                <w:szCs w:val="18"/>
              </w:rPr>
            </w:pPr>
          </w:p>
        </w:tc>
      </w:tr>
      <w:tr w:rsidR="00330C90" w:rsidTr="00957E34">
        <w:trPr>
          <w:trHeight w:val="34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30C90" w:rsidRPr="003C732E" w:rsidRDefault="00330C90" w:rsidP="00957E34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собственного к</w:t>
            </w:r>
            <w:r w:rsidRPr="003C732E">
              <w:rPr>
                <w:sz w:val="16"/>
                <w:szCs w:val="16"/>
              </w:rPr>
              <w:t>а</w:t>
            </w:r>
            <w:r w:rsidRPr="003C732E">
              <w:rPr>
                <w:sz w:val="16"/>
                <w:szCs w:val="16"/>
              </w:rPr>
              <w:t>питала – всего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Pr="00020A41" w:rsidRDefault="00330C90" w:rsidP="00957E34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  <w:bookmarkStart w:id="174" w:name="f3r150"/>
            <w:bookmarkEnd w:id="174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7670C0" w:rsidRDefault="00013D53" w:rsidP="00957E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1 937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7670C0" w:rsidRDefault="00013D53" w:rsidP="00957E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6 279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7670C0" w:rsidRDefault="00013D53" w:rsidP="00957E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8 216</w:t>
            </w:r>
          </w:p>
        </w:tc>
      </w:tr>
      <w:tr w:rsidR="00330C90" w:rsidTr="00957E34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330C90" w:rsidRPr="003C732E" w:rsidRDefault="00330C90" w:rsidP="00957E34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330C90" w:rsidRPr="00020A41" w:rsidRDefault="00330C90" w:rsidP="00957E34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151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330C90" w:rsidRPr="00AF1FB3" w:rsidRDefault="00330C90" w:rsidP="00957E34">
            <w:pPr>
              <w:jc w:val="center"/>
              <w:rPr>
                <w:b/>
                <w:sz w:val="18"/>
                <w:szCs w:val="18"/>
              </w:rPr>
            </w:pPr>
            <w:bookmarkStart w:id="175" w:name="f3r151"/>
            <w:bookmarkEnd w:id="175"/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AF1FB3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AF1FB3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AF1FB3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AF1FB3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AF1FB3" w:rsidRDefault="00013D53" w:rsidP="00957E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6 279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AF1FB3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AF1FB3" w:rsidRDefault="00013D53" w:rsidP="00957E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6 279</w:t>
            </w:r>
          </w:p>
        </w:tc>
      </w:tr>
      <w:tr w:rsidR="00330C90" w:rsidTr="00957E34">
        <w:trPr>
          <w:trHeight w:val="34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30C90" w:rsidRPr="003C732E" w:rsidRDefault="00330C90" w:rsidP="00957E34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чистая прибыль </w:t>
            </w:r>
          </w:p>
        </w:tc>
        <w:tc>
          <w:tcPr>
            <w:tcW w:w="721" w:type="dxa"/>
            <w:vMerge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Pr="00020A41" w:rsidRDefault="00330C90" w:rsidP="00957E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30C90" w:rsidTr="00957E34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30C90" w:rsidRPr="003C732E" w:rsidRDefault="00330C90" w:rsidP="00957E34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Pr="00020A41" w:rsidRDefault="00330C90" w:rsidP="00957E34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  <w:bookmarkStart w:id="176" w:name="f3r152"/>
            <w:bookmarkEnd w:id="17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013D53" w:rsidP="00957E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1 937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013D53" w:rsidP="00957E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1 937</w:t>
            </w:r>
          </w:p>
        </w:tc>
      </w:tr>
      <w:tr w:rsidR="00330C90" w:rsidTr="00957E34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30C90" w:rsidRPr="003C732E" w:rsidRDefault="00330C90" w:rsidP="00957E34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доходы от прочих операций, не включаемые в чистую пр</w:t>
            </w:r>
            <w:r w:rsidRPr="003C732E">
              <w:rPr>
                <w:sz w:val="16"/>
                <w:szCs w:val="16"/>
              </w:rPr>
              <w:t>и</w:t>
            </w:r>
            <w:r w:rsidRPr="003C732E">
              <w:rPr>
                <w:sz w:val="16"/>
                <w:szCs w:val="16"/>
              </w:rPr>
              <w:t>быль (убыток)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Pr="00020A41" w:rsidRDefault="00330C90" w:rsidP="00957E34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  <w:bookmarkStart w:id="177" w:name="f3r153"/>
            <w:bookmarkEnd w:id="17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30C90" w:rsidTr="00957E34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30C90" w:rsidRPr="003C732E" w:rsidRDefault="00330C90" w:rsidP="00957E34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выпуск дополнительных а</w:t>
            </w:r>
            <w:r w:rsidRPr="003C732E">
              <w:rPr>
                <w:sz w:val="16"/>
                <w:szCs w:val="16"/>
              </w:rPr>
              <w:t>к</w:t>
            </w:r>
            <w:r w:rsidRPr="003C732E">
              <w:rPr>
                <w:sz w:val="16"/>
                <w:szCs w:val="16"/>
              </w:rPr>
              <w:t xml:space="preserve">ций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Pr="00020A41" w:rsidRDefault="00330C90" w:rsidP="00957E34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  <w:bookmarkStart w:id="178" w:name="f3r154"/>
            <w:bookmarkEnd w:id="17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30C90" w:rsidTr="00957E34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30C90" w:rsidRPr="003C732E" w:rsidRDefault="00330C90" w:rsidP="00957E34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номинальной стоимости акций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Pr="00020A41" w:rsidRDefault="00330C90" w:rsidP="00957E34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  <w:bookmarkStart w:id="179" w:name="f3r155"/>
            <w:bookmarkEnd w:id="17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30C90" w:rsidTr="00957E34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30C90" w:rsidRPr="003C732E" w:rsidRDefault="00330C90" w:rsidP="00957E34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вклады собственника имущес</w:t>
            </w:r>
            <w:r w:rsidRPr="003C732E">
              <w:rPr>
                <w:sz w:val="16"/>
                <w:szCs w:val="16"/>
              </w:rPr>
              <w:t>т</w:t>
            </w:r>
            <w:r w:rsidRPr="003C732E">
              <w:rPr>
                <w:sz w:val="16"/>
                <w:szCs w:val="16"/>
              </w:rPr>
              <w:t>ва (учредителей, участников)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Pr="00020A41" w:rsidRDefault="00330C90" w:rsidP="00957E34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  <w:bookmarkStart w:id="180" w:name="f3r156"/>
            <w:bookmarkEnd w:id="18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30C90" w:rsidTr="00957E34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30C90" w:rsidRPr="003C732E" w:rsidRDefault="00330C90" w:rsidP="00957E34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Pr="00020A41" w:rsidRDefault="00330C90" w:rsidP="00957E34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  <w:bookmarkStart w:id="181" w:name="f3r157"/>
            <w:bookmarkEnd w:id="181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30C90" w:rsidTr="00957E34">
        <w:trPr>
          <w:trHeight w:val="113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30C90" w:rsidRPr="003C732E" w:rsidRDefault="00330C90" w:rsidP="00957E34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Pr="00020A41" w:rsidRDefault="00330C90" w:rsidP="00957E34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  <w:bookmarkStart w:id="182" w:name="f3r158"/>
            <w:bookmarkEnd w:id="18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30C90" w:rsidTr="00957E34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30C90" w:rsidRPr="003C732E" w:rsidRDefault="00330C90" w:rsidP="00957E34">
            <w:pPr>
              <w:ind w:firstLineChars="100" w:firstLine="1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330C90" w:rsidRPr="00020A41" w:rsidRDefault="00330C90" w:rsidP="00957E34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  <w:bookmarkStart w:id="183" w:name="f3r159"/>
            <w:bookmarkEnd w:id="183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30C90" w:rsidTr="00957E34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Pr="003C732E" w:rsidRDefault="00330C90" w:rsidP="00957E34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собственного капитала – всего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330C90" w:rsidRPr="00020A41" w:rsidRDefault="00330C90" w:rsidP="00957E34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  <w:bookmarkStart w:id="184" w:name="f3r160"/>
            <w:bookmarkEnd w:id="184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30C90" w:rsidTr="00957E34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Pr="003C732E" w:rsidRDefault="00330C90" w:rsidP="00957E34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  <w:p w:rsidR="00330C90" w:rsidRPr="003C732E" w:rsidRDefault="00330C90" w:rsidP="00957E34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убыток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330C90" w:rsidRPr="00020A41" w:rsidRDefault="00330C90" w:rsidP="00957E34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330C90" w:rsidRPr="00AF1FB3" w:rsidRDefault="00330C90" w:rsidP="00957E34">
            <w:pPr>
              <w:jc w:val="center"/>
              <w:rPr>
                <w:b/>
                <w:sz w:val="18"/>
                <w:szCs w:val="18"/>
              </w:rPr>
            </w:pPr>
            <w:bookmarkStart w:id="185" w:name="f3r161"/>
            <w:bookmarkEnd w:id="185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330C90" w:rsidRPr="00AF1FB3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330C90" w:rsidRPr="00AF1FB3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330C90" w:rsidRPr="00AF1FB3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330C90" w:rsidRPr="00AF1FB3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330C90" w:rsidRPr="00AF1FB3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330C90" w:rsidRPr="00AF1FB3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AF1FB3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30C90" w:rsidTr="00957E34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Pr="003C732E" w:rsidRDefault="00330C90" w:rsidP="00957E34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330C90" w:rsidRPr="00020A41" w:rsidRDefault="00330C90" w:rsidP="00957E34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  <w:bookmarkStart w:id="186" w:name="f3r162"/>
            <w:bookmarkEnd w:id="186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30C90" w:rsidTr="00957E34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Pr="003C732E" w:rsidRDefault="00330C90" w:rsidP="00957E34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расходы от прочих операций, не включаемые в чистую пр</w:t>
            </w:r>
            <w:r w:rsidRPr="003C732E">
              <w:rPr>
                <w:sz w:val="16"/>
                <w:szCs w:val="16"/>
              </w:rPr>
              <w:t>и</w:t>
            </w:r>
            <w:r w:rsidRPr="003C732E">
              <w:rPr>
                <w:sz w:val="16"/>
                <w:szCs w:val="16"/>
              </w:rPr>
              <w:t>быль (убыток)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330C90" w:rsidRPr="00020A41" w:rsidRDefault="00330C90" w:rsidP="00957E34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  <w:bookmarkStart w:id="187" w:name="f3r163"/>
            <w:bookmarkEnd w:id="187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30C90" w:rsidTr="00957E34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30C90" w:rsidRPr="003C732E" w:rsidRDefault="00330C90" w:rsidP="00957E34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номинальной стоимости акций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Pr="00020A41" w:rsidRDefault="00330C90" w:rsidP="00957E34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  <w:bookmarkStart w:id="188" w:name="f3r164"/>
            <w:bookmarkEnd w:id="188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30C90" w:rsidTr="00957E34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30C90" w:rsidRPr="003C732E" w:rsidRDefault="00330C90" w:rsidP="00957E34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выкуп акций (долей в уста</w:t>
            </w:r>
            <w:r w:rsidRPr="003C732E">
              <w:rPr>
                <w:sz w:val="16"/>
                <w:szCs w:val="16"/>
              </w:rPr>
              <w:t>в</w:t>
            </w:r>
            <w:r w:rsidRPr="003C732E">
              <w:rPr>
                <w:sz w:val="16"/>
                <w:szCs w:val="16"/>
              </w:rPr>
              <w:t>ном капитале)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Pr="00020A41" w:rsidRDefault="00330C90" w:rsidP="00957E34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  <w:bookmarkStart w:id="189" w:name="f3r165"/>
            <w:bookmarkEnd w:id="18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30C90" w:rsidTr="00957E34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30C90" w:rsidRPr="003C732E" w:rsidRDefault="00330C90" w:rsidP="00957E34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Pr="00020A41" w:rsidRDefault="00330C90" w:rsidP="00957E34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  <w:bookmarkStart w:id="190" w:name="f3r166"/>
            <w:bookmarkEnd w:id="19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30C90" w:rsidTr="00957E34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30C90" w:rsidRPr="003C732E" w:rsidRDefault="00330C90" w:rsidP="00957E34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Pr="00020A41" w:rsidRDefault="00330C90" w:rsidP="00957E34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  <w:bookmarkStart w:id="191" w:name="f3r167"/>
            <w:bookmarkEnd w:id="191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30C90" w:rsidTr="00957E34">
        <w:trPr>
          <w:trHeight w:val="57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30C90" w:rsidRPr="003C732E" w:rsidRDefault="00330C90" w:rsidP="00957E34">
            <w:pPr>
              <w:rPr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Pr="00020A41" w:rsidRDefault="00330C90" w:rsidP="00957E34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  <w:bookmarkStart w:id="192" w:name="f3r168"/>
            <w:bookmarkEnd w:id="19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30C90" w:rsidTr="00957E34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30C90" w:rsidRPr="003C732E" w:rsidRDefault="00330C90" w:rsidP="00957E34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Pr="00020A41" w:rsidRDefault="00330C90" w:rsidP="00957E34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  <w:bookmarkStart w:id="193" w:name="f3r169"/>
            <w:bookmarkEnd w:id="193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30C90" w:rsidTr="00957E34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30C90" w:rsidRPr="003C732E" w:rsidRDefault="00330C90" w:rsidP="00957E34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уставного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Pr="00020A41" w:rsidRDefault="00330C90" w:rsidP="00957E34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170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  <w:bookmarkStart w:id="194" w:name="f3r170"/>
            <w:bookmarkEnd w:id="194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30C90" w:rsidTr="00957E34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30C90" w:rsidRPr="003C732E" w:rsidRDefault="00330C90" w:rsidP="00957E34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резервного капит</w:t>
            </w:r>
            <w:r w:rsidRPr="003C732E">
              <w:rPr>
                <w:sz w:val="16"/>
                <w:szCs w:val="16"/>
              </w:rPr>
              <w:t>а</w:t>
            </w:r>
            <w:r w:rsidRPr="003C732E">
              <w:rPr>
                <w:sz w:val="16"/>
                <w:szCs w:val="16"/>
              </w:rPr>
              <w:t>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Pr="00020A41" w:rsidRDefault="00330C90" w:rsidP="00957E34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  <w:bookmarkStart w:id="195" w:name="f3r180"/>
            <w:bookmarkEnd w:id="195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30C90" w:rsidTr="00957E34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30C90" w:rsidRPr="003C732E" w:rsidRDefault="00330C90" w:rsidP="00957E34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добавочного кап</w:t>
            </w:r>
            <w:r w:rsidRPr="003C732E">
              <w:rPr>
                <w:sz w:val="16"/>
                <w:szCs w:val="16"/>
              </w:rPr>
              <w:t>и</w:t>
            </w:r>
            <w:r w:rsidRPr="003C732E">
              <w:rPr>
                <w:sz w:val="16"/>
                <w:szCs w:val="16"/>
              </w:rPr>
              <w:t>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330C90" w:rsidRPr="00020A41" w:rsidRDefault="00330C90" w:rsidP="00957E34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  <w:bookmarkStart w:id="196" w:name="f3r190"/>
            <w:bookmarkEnd w:id="19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30C90" w:rsidTr="00957E34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Pr="007A72AE" w:rsidRDefault="00330C90" w:rsidP="00957E34">
            <w:pPr>
              <w:rPr>
                <w:b/>
                <w:sz w:val="16"/>
                <w:szCs w:val="16"/>
              </w:rPr>
            </w:pPr>
            <w:r w:rsidRPr="00397F8D">
              <w:rPr>
                <w:b/>
                <w:sz w:val="16"/>
                <w:szCs w:val="16"/>
              </w:rPr>
              <w:t xml:space="preserve">Остаток на </w:t>
            </w:r>
            <w:r>
              <w:rPr>
                <w:b/>
                <w:sz w:val="16"/>
                <w:szCs w:val="16"/>
              </w:rPr>
              <w:t>31.12</w:t>
            </w:r>
            <w:r w:rsidRPr="00397F8D">
              <w:rPr>
                <w:b/>
                <w:sz w:val="16"/>
                <w:szCs w:val="16"/>
              </w:rPr>
              <w:t>.20</w:t>
            </w:r>
            <w:r>
              <w:rPr>
                <w:b/>
                <w:sz w:val="16"/>
                <w:szCs w:val="16"/>
              </w:rPr>
              <w:t>25</w:t>
            </w:r>
            <w:r w:rsidRPr="00397F8D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330C90" w:rsidRPr="00020A41" w:rsidRDefault="00330C90" w:rsidP="00957E34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013D53" w:rsidP="00957E34">
            <w:pPr>
              <w:jc w:val="center"/>
              <w:rPr>
                <w:b/>
                <w:sz w:val="18"/>
                <w:szCs w:val="18"/>
              </w:rPr>
            </w:pPr>
            <w:bookmarkStart w:id="197" w:name="f3r200"/>
            <w:bookmarkEnd w:id="197"/>
            <w:r>
              <w:rPr>
                <w:b/>
                <w:sz w:val="18"/>
                <w:szCs w:val="18"/>
              </w:rPr>
              <w:t>6 979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013D53" w:rsidP="00957E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10 126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013D53" w:rsidP="00957E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21 909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330C90" w:rsidP="00957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7670C0" w:rsidRDefault="00013D53" w:rsidP="00957E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39 014</w:t>
            </w:r>
          </w:p>
        </w:tc>
      </w:tr>
      <w:tr w:rsidR="00330C90" w:rsidRPr="00CA33C8" w:rsidTr="00957E34">
        <w:trPr>
          <w:trHeight w:val="57"/>
        </w:trPr>
        <w:tc>
          <w:tcPr>
            <w:tcW w:w="240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30C90" w:rsidRPr="00CA33C8" w:rsidRDefault="00330C90" w:rsidP="00957E34">
            <w:pPr>
              <w:rPr>
                <w:b/>
                <w:sz w:val="10"/>
                <w:szCs w:val="10"/>
              </w:rPr>
            </w:pPr>
          </w:p>
        </w:tc>
        <w:tc>
          <w:tcPr>
            <w:tcW w:w="721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</w:tcPr>
          <w:p w:rsidR="00330C90" w:rsidRPr="00CA33C8" w:rsidRDefault="00330C90" w:rsidP="00957E34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</w:tcPr>
          <w:p w:rsidR="00330C90" w:rsidRPr="00CA33C8" w:rsidRDefault="00330C90" w:rsidP="00957E34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</w:tcPr>
          <w:p w:rsidR="00330C90" w:rsidRPr="00CA33C8" w:rsidRDefault="00330C90" w:rsidP="00957E34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</w:tcPr>
          <w:p w:rsidR="00330C90" w:rsidRPr="00CA33C8" w:rsidRDefault="00330C90" w:rsidP="00957E34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</w:tcPr>
          <w:p w:rsidR="00330C90" w:rsidRPr="00CA33C8" w:rsidRDefault="00330C90" w:rsidP="00957E34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</w:tcPr>
          <w:p w:rsidR="00330C90" w:rsidRPr="00CA33C8" w:rsidRDefault="00330C90" w:rsidP="00957E34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</w:tcPr>
          <w:p w:rsidR="00330C90" w:rsidRPr="00CA33C8" w:rsidRDefault="00330C90" w:rsidP="00957E34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</w:tcPr>
          <w:p w:rsidR="00330C90" w:rsidRPr="00CA33C8" w:rsidRDefault="00330C90" w:rsidP="00957E34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</w:tcPr>
          <w:p w:rsidR="00330C90" w:rsidRPr="00CA33C8" w:rsidRDefault="00330C90" w:rsidP="00957E34">
            <w:pPr>
              <w:jc w:val="center"/>
              <w:rPr>
                <w:b/>
                <w:sz w:val="10"/>
                <w:szCs w:val="10"/>
              </w:rPr>
            </w:pPr>
          </w:p>
        </w:tc>
      </w:tr>
      <w:bookmarkEnd w:id="101"/>
    </w:tbl>
    <w:p w:rsidR="00330C90" w:rsidRPr="009113CE" w:rsidRDefault="00330C90" w:rsidP="00330C90">
      <w:pPr>
        <w:pStyle w:val="a3"/>
        <w:widowControl w:val="0"/>
        <w:ind w:firstLine="567"/>
        <w:rPr>
          <w:rFonts w:ascii="Times New Roman" w:hAnsi="Times New Roman"/>
        </w:rPr>
      </w:pPr>
    </w:p>
    <w:p w:rsidR="00330C90" w:rsidRPr="0050494D" w:rsidRDefault="00330C90" w:rsidP="00330C90">
      <w:pPr>
        <w:pStyle w:val="a3"/>
        <w:widowControl w:val="0"/>
        <w:ind w:left="567"/>
        <w:rPr>
          <w:rFonts w:ascii="Times New Roman" w:hAnsi="Times New Roman"/>
          <w:sz w:val="18"/>
          <w:szCs w:val="18"/>
        </w:rPr>
      </w:pPr>
      <w:bookmarkStart w:id="198" w:name="f4"/>
      <w:r w:rsidRPr="006B2B00">
        <w:rPr>
          <w:rFonts w:ascii="Times New Roman" w:hAnsi="Times New Roman"/>
          <w:sz w:val="18"/>
          <w:szCs w:val="18"/>
        </w:rPr>
        <w:t xml:space="preserve">Руководитель        </w:t>
      </w:r>
      <w:r>
        <w:rPr>
          <w:rFonts w:ascii="Times New Roman" w:hAnsi="Times New Roman"/>
          <w:sz w:val="18"/>
          <w:szCs w:val="18"/>
        </w:rPr>
        <w:t xml:space="preserve"> </w:t>
      </w:r>
      <w:r w:rsidRPr="006B2B00">
        <w:rPr>
          <w:rFonts w:ascii="Times New Roman" w:hAnsi="Times New Roman"/>
          <w:sz w:val="18"/>
          <w:szCs w:val="18"/>
        </w:rPr>
        <w:t xml:space="preserve"> </w:t>
      </w:r>
      <w:r w:rsidRPr="0050494D">
        <w:rPr>
          <w:rFonts w:ascii="Times New Roman" w:hAnsi="Times New Roman"/>
          <w:sz w:val="18"/>
          <w:szCs w:val="18"/>
        </w:rPr>
        <w:t>___________________________</w:t>
      </w:r>
      <w:r w:rsidRPr="006B2B00">
        <w:rPr>
          <w:rFonts w:ascii="Times New Roman" w:hAnsi="Times New Roman"/>
          <w:sz w:val="18"/>
          <w:szCs w:val="18"/>
        </w:rPr>
        <w:t xml:space="preserve">                           </w:t>
      </w:r>
      <w:r w:rsidR="00CE74E0">
        <w:rPr>
          <w:rFonts w:ascii="Times New Roman" w:hAnsi="Times New Roman"/>
          <w:sz w:val="18"/>
          <w:szCs w:val="18"/>
        </w:rPr>
        <w:t xml:space="preserve">                           Н.И.Гриневич</w:t>
      </w:r>
      <w:r w:rsidRPr="006B2B00">
        <w:rPr>
          <w:rFonts w:ascii="Times New Roman" w:hAnsi="Times New Roman"/>
          <w:sz w:val="18"/>
          <w:szCs w:val="18"/>
        </w:rPr>
        <w:t xml:space="preserve">                         </w:t>
      </w:r>
    </w:p>
    <w:p w:rsidR="00330C90" w:rsidRPr="0050494D" w:rsidRDefault="00330C90" w:rsidP="00330C90">
      <w:pPr>
        <w:pStyle w:val="a3"/>
        <w:widowControl w:val="0"/>
        <w:ind w:left="567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 xml:space="preserve">                                                          </w:t>
      </w:r>
      <w:r w:rsidRPr="0050494D">
        <w:rPr>
          <w:rFonts w:ascii="Times New Roman" w:hAnsi="Times New Roman"/>
          <w:i/>
          <w:sz w:val="16"/>
          <w:szCs w:val="16"/>
        </w:rPr>
        <w:t>(</w:t>
      </w:r>
      <w:r>
        <w:rPr>
          <w:rFonts w:ascii="Times New Roman" w:hAnsi="Times New Roman"/>
          <w:i/>
          <w:sz w:val="16"/>
          <w:szCs w:val="16"/>
        </w:rPr>
        <w:t>подпись)                                                                               ( инициалы, фамилия)</w:t>
      </w:r>
    </w:p>
    <w:p w:rsidR="00330C90" w:rsidRPr="0050494D" w:rsidRDefault="00330C90" w:rsidP="00330C90">
      <w:pPr>
        <w:pStyle w:val="a3"/>
        <w:widowControl w:val="0"/>
        <w:ind w:left="567"/>
        <w:rPr>
          <w:rFonts w:ascii="Times New Roman" w:hAnsi="Times New Roman"/>
          <w:sz w:val="18"/>
          <w:szCs w:val="18"/>
        </w:rPr>
      </w:pPr>
      <w:r w:rsidRPr="006B2B00">
        <w:rPr>
          <w:rFonts w:ascii="Times New Roman" w:hAnsi="Times New Roman"/>
          <w:sz w:val="18"/>
          <w:szCs w:val="18"/>
        </w:rPr>
        <w:t>Главный бухгалтер</w:t>
      </w:r>
      <w:r>
        <w:rPr>
          <w:rFonts w:ascii="Times New Roman" w:hAnsi="Times New Roman"/>
          <w:sz w:val="18"/>
          <w:szCs w:val="18"/>
        </w:rPr>
        <w:t xml:space="preserve"> </w:t>
      </w:r>
      <w:r w:rsidRPr="0050494D">
        <w:rPr>
          <w:rFonts w:ascii="Times New Roman" w:hAnsi="Times New Roman"/>
          <w:sz w:val="18"/>
          <w:szCs w:val="18"/>
        </w:rPr>
        <w:t>___________________________</w:t>
      </w:r>
      <w:r w:rsidRPr="006B2B00">
        <w:rPr>
          <w:rFonts w:ascii="Times New Roman" w:hAnsi="Times New Roman"/>
          <w:sz w:val="18"/>
          <w:szCs w:val="18"/>
        </w:rPr>
        <w:t xml:space="preserve">                            </w:t>
      </w:r>
      <w:r w:rsidR="00CE74E0">
        <w:rPr>
          <w:rFonts w:ascii="Times New Roman" w:hAnsi="Times New Roman"/>
          <w:sz w:val="18"/>
          <w:szCs w:val="18"/>
        </w:rPr>
        <w:t xml:space="preserve">                           Т.М.Елец</w:t>
      </w:r>
      <w:r w:rsidRPr="006B2B00">
        <w:rPr>
          <w:rFonts w:ascii="Times New Roman" w:hAnsi="Times New Roman"/>
          <w:sz w:val="18"/>
          <w:szCs w:val="18"/>
        </w:rPr>
        <w:t xml:space="preserve">                       </w:t>
      </w:r>
    </w:p>
    <w:p w:rsidR="00330C90" w:rsidRDefault="00330C90" w:rsidP="00330C90">
      <w:pPr>
        <w:pStyle w:val="a3"/>
        <w:widowControl w:val="0"/>
        <w:ind w:left="567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 xml:space="preserve">                                                          </w:t>
      </w:r>
      <w:r w:rsidRPr="00D321E5">
        <w:rPr>
          <w:rFonts w:ascii="Times New Roman" w:hAnsi="Times New Roman"/>
          <w:i/>
          <w:sz w:val="16"/>
          <w:szCs w:val="16"/>
        </w:rPr>
        <w:t>(</w:t>
      </w:r>
      <w:r>
        <w:rPr>
          <w:rFonts w:ascii="Times New Roman" w:hAnsi="Times New Roman"/>
          <w:i/>
          <w:sz w:val="16"/>
          <w:szCs w:val="16"/>
        </w:rPr>
        <w:t>подпись)                                                                              ( инициалы, фамилия)</w:t>
      </w:r>
    </w:p>
    <w:p w:rsidR="00330C90" w:rsidRDefault="00330C90" w:rsidP="00330C90">
      <w:pPr>
        <w:pStyle w:val="a3"/>
        <w:ind w:left="567" w:right="235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« </w:t>
      </w:r>
      <w:r w:rsidR="00CE74E0">
        <w:rPr>
          <w:rFonts w:ascii="Times New Roman" w:hAnsi="Times New Roman"/>
          <w:sz w:val="18"/>
          <w:szCs w:val="18"/>
        </w:rPr>
        <w:t>24</w:t>
      </w:r>
      <w:r>
        <w:rPr>
          <w:rFonts w:ascii="Times New Roman" w:hAnsi="Times New Roman"/>
          <w:sz w:val="18"/>
          <w:szCs w:val="18"/>
        </w:rPr>
        <w:t>» февраля</w:t>
      </w:r>
      <w:r w:rsidRPr="003F77F7">
        <w:rPr>
          <w:rFonts w:ascii="Times New Roman" w:hAnsi="Times New Roman"/>
          <w:sz w:val="18"/>
          <w:szCs w:val="18"/>
        </w:rPr>
        <w:t xml:space="preserve"> 202</w:t>
      </w:r>
      <w:r>
        <w:rPr>
          <w:rFonts w:ascii="Times New Roman" w:hAnsi="Times New Roman"/>
          <w:sz w:val="18"/>
          <w:szCs w:val="18"/>
        </w:rPr>
        <w:t>6</w:t>
      </w:r>
      <w:r w:rsidRPr="003F77F7">
        <w:rPr>
          <w:rFonts w:ascii="Times New Roman" w:hAnsi="Times New Roman"/>
          <w:sz w:val="18"/>
          <w:szCs w:val="18"/>
        </w:rPr>
        <w:t>г.</w:t>
      </w:r>
    </w:p>
    <w:p w:rsidR="00330C90" w:rsidRDefault="00330C90" w:rsidP="00330C90">
      <w:pPr>
        <w:pStyle w:val="a3"/>
        <w:ind w:right="235"/>
        <w:jc w:val="right"/>
        <w:rPr>
          <w:rFonts w:ascii="Times New Roman" w:hAnsi="Times New Roman"/>
          <w:sz w:val="18"/>
          <w:szCs w:val="18"/>
        </w:rPr>
      </w:pPr>
    </w:p>
    <w:p w:rsidR="00330C90" w:rsidRDefault="00330C90" w:rsidP="00330C90">
      <w:pPr>
        <w:pStyle w:val="a3"/>
        <w:ind w:right="235"/>
        <w:jc w:val="right"/>
        <w:rPr>
          <w:rFonts w:ascii="Times New Roman" w:hAnsi="Times New Roman"/>
          <w:sz w:val="18"/>
          <w:szCs w:val="18"/>
        </w:rPr>
      </w:pPr>
    </w:p>
    <w:p w:rsidR="00330C90" w:rsidRPr="003570F4" w:rsidRDefault="00330C90" w:rsidP="00330C90">
      <w:pPr>
        <w:pStyle w:val="a3"/>
        <w:ind w:right="283"/>
        <w:jc w:val="right"/>
        <w:rPr>
          <w:rFonts w:ascii="Times New Roman" w:hAnsi="Times New Roman"/>
          <w:b/>
          <w:sz w:val="16"/>
          <w:szCs w:val="16"/>
          <w:u w:val="single"/>
        </w:rPr>
      </w:pPr>
      <w:r w:rsidRPr="003570F4">
        <w:rPr>
          <w:rFonts w:ascii="Times New Roman" w:hAnsi="Times New Roman"/>
          <w:b/>
          <w:sz w:val="16"/>
          <w:szCs w:val="16"/>
          <w:u w:val="single"/>
        </w:rPr>
        <w:t>Форма  №4</w:t>
      </w:r>
    </w:p>
    <w:tbl>
      <w:tblPr>
        <w:tblW w:w="10560" w:type="dxa"/>
        <w:tblInd w:w="250" w:type="dxa"/>
        <w:tblLook w:val="0000"/>
      </w:tblPr>
      <w:tblGrid>
        <w:gridCol w:w="1448"/>
        <w:gridCol w:w="780"/>
        <w:gridCol w:w="1276"/>
        <w:gridCol w:w="1025"/>
        <w:gridCol w:w="782"/>
        <w:gridCol w:w="2729"/>
        <w:gridCol w:w="2520"/>
      </w:tblGrid>
      <w:tr w:rsidR="00330C90" w:rsidTr="00957E34">
        <w:trPr>
          <w:trHeight w:val="195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330C90" w:rsidRPr="008237A6" w:rsidRDefault="00330C90" w:rsidP="00957E34">
            <w:pPr>
              <w:jc w:val="right"/>
              <w:rPr>
                <w:sz w:val="16"/>
                <w:szCs w:val="16"/>
              </w:rPr>
            </w:pPr>
            <w:r w:rsidRPr="008237A6">
              <w:rPr>
                <w:sz w:val="16"/>
                <w:szCs w:val="16"/>
              </w:rPr>
              <w:t>Приложение 4</w:t>
            </w:r>
          </w:p>
        </w:tc>
      </w:tr>
      <w:tr w:rsidR="00330C90" w:rsidTr="00957E34">
        <w:trPr>
          <w:trHeight w:val="182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30C90" w:rsidRPr="008237A6" w:rsidRDefault="00330C90" w:rsidP="00957E34">
            <w:pPr>
              <w:jc w:val="right"/>
              <w:rPr>
                <w:sz w:val="16"/>
                <w:szCs w:val="16"/>
              </w:rPr>
            </w:pPr>
            <w:r w:rsidRPr="008237A6">
              <w:rPr>
                <w:sz w:val="16"/>
                <w:szCs w:val="16"/>
              </w:rPr>
              <w:t xml:space="preserve">к постановлению Министерства финансов </w:t>
            </w:r>
            <w:r w:rsidRPr="008237A6">
              <w:rPr>
                <w:sz w:val="16"/>
                <w:szCs w:val="16"/>
              </w:rPr>
              <w:br/>
              <w:t xml:space="preserve">Республики Беларусь </w:t>
            </w:r>
          </w:p>
        </w:tc>
      </w:tr>
      <w:tr w:rsidR="00330C90" w:rsidTr="00957E34">
        <w:trPr>
          <w:trHeight w:val="225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30C90" w:rsidRPr="008237A6" w:rsidRDefault="00330C90" w:rsidP="00957E34">
            <w:pPr>
              <w:jc w:val="right"/>
              <w:rPr>
                <w:sz w:val="16"/>
                <w:szCs w:val="16"/>
              </w:rPr>
            </w:pPr>
            <w:r w:rsidRPr="008237A6">
              <w:rPr>
                <w:sz w:val="16"/>
                <w:szCs w:val="16"/>
                <w:lang w:val="en-US"/>
              </w:rPr>
              <w:t>12</w:t>
            </w:r>
            <w:r w:rsidRPr="008237A6">
              <w:rPr>
                <w:sz w:val="16"/>
                <w:szCs w:val="16"/>
              </w:rPr>
              <w:t>.</w:t>
            </w:r>
            <w:r w:rsidRPr="008237A6">
              <w:rPr>
                <w:sz w:val="16"/>
                <w:szCs w:val="16"/>
                <w:lang w:val="en-US"/>
              </w:rPr>
              <w:t>12</w:t>
            </w:r>
            <w:r w:rsidRPr="008237A6">
              <w:rPr>
                <w:sz w:val="16"/>
                <w:szCs w:val="16"/>
              </w:rPr>
              <w:t>.20</w:t>
            </w:r>
            <w:r w:rsidRPr="008237A6">
              <w:rPr>
                <w:sz w:val="16"/>
                <w:szCs w:val="16"/>
                <w:lang w:val="en-US"/>
              </w:rPr>
              <w:t>16</w:t>
            </w:r>
            <w:r w:rsidRPr="008237A6">
              <w:rPr>
                <w:sz w:val="16"/>
                <w:szCs w:val="16"/>
              </w:rPr>
              <w:t xml:space="preserve"> № 1</w:t>
            </w:r>
            <w:r w:rsidRPr="008237A6">
              <w:rPr>
                <w:sz w:val="16"/>
                <w:szCs w:val="16"/>
                <w:lang w:val="en-US"/>
              </w:rPr>
              <w:t>04</w:t>
            </w:r>
          </w:p>
        </w:tc>
      </w:tr>
      <w:tr w:rsidR="00330C90" w:rsidTr="00957E34">
        <w:trPr>
          <w:trHeight w:val="6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30C90" w:rsidTr="00957E34">
        <w:trPr>
          <w:trHeight w:val="80"/>
        </w:trPr>
        <w:tc>
          <w:tcPr>
            <w:tcW w:w="10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ОТЧЕТ</w:t>
            </w:r>
          </w:p>
        </w:tc>
      </w:tr>
      <w:tr w:rsidR="00330C90" w:rsidTr="00957E34">
        <w:trPr>
          <w:trHeight w:val="255"/>
        </w:trPr>
        <w:tc>
          <w:tcPr>
            <w:tcW w:w="10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Default="00330C90" w:rsidP="00957E3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 движении денежных средств</w:t>
            </w:r>
          </w:p>
        </w:tc>
      </w:tr>
      <w:tr w:rsidR="00330C90" w:rsidTr="00957E34">
        <w:trPr>
          <w:trHeight w:val="80"/>
        </w:trPr>
        <w:tc>
          <w:tcPr>
            <w:tcW w:w="10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Pr="00301E3F" w:rsidRDefault="00330C90" w:rsidP="00957E34">
            <w:pPr>
              <w:jc w:val="center"/>
              <w:rPr>
                <w:b/>
                <w:sz w:val="22"/>
                <w:szCs w:val="22"/>
              </w:rPr>
            </w:pPr>
            <w:r w:rsidRPr="00274E4F">
              <w:rPr>
                <w:b/>
                <w:sz w:val="22"/>
                <w:szCs w:val="22"/>
              </w:rPr>
              <w:t>за  январь-</w:t>
            </w:r>
            <w:r>
              <w:rPr>
                <w:b/>
                <w:sz w:val="22"/>
                <w:szCs w:val="22"/>
              </w:rPr>
              <w:t>декабрь</w:t>
            </w:r>
            <w:r w:rsidRPr="00274E4F">
              <w:rPr>
                <w:b/>
                <w:sz w:val="22"/>
                <w:szCs w:val="22"/>
              </w:rPr>
              <w:t xml:space="preserve"> 20</w:t>
            </w:r>
            <w:r>
              <w:rPr>
                <w:b/>
                <w:sz w:val="22"/>
                <w:szCs w:val="22"/>
              </w:rPr>
              <w:t>25</w:t>
            </w:r>
            <w:r w:rsidRPr="00274E4F">
              <w:rPr>
                <w:b/>
                <w:sz w:val="22"/>
                <w:szCs w:val="22"/>
              </w:rPr>
              <w:t xml:space="preserve"> года</w:t>
            </w:r>
          </w:p>
        </w:tc>
      </w:tr>
      <w:tr w:rsidR="00330C90" w:rsidTr="00957E34">
        <w:trPr>
          <w:trHeight w:val="7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Pr="00057AB2" w:rsidRDefault="00330C90" w:rsidP="00957E34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Pr="00057AB2" w:rsidRDefault="00330C90" w:rsidP="00957E34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Pr="00057AB2" w:rsidRDefault="00330C90" w:rsidP="00957E34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Pr="00057AB2" w:rsidRDefault="00330C90" w:rsidP="00957E34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Pr="00057AB2" w:rsidRDefault="00330C90" w:rsidP="00957E34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Pr="00057AB2" w:rsidRDefault="00330C90" w:rsidP="00957E34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30C90" w:rsidRPr="00057AB2" w:rsidRDefault="00330C90" w:rsidP="00957E34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</w:tr>
      <w:tr w:rsidR="00013D53" w:rsidTr="00173076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013D53" w:rsidRPr="00057AB2" w:rsidRDefault="00013D53" w:rsidP="00013D53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Организация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13D53" w:rsidRDefault="00013D53" w:rsidP="00013D53">
            <w:pPr>
              <w:rPr>
                <w:sz w:val="20"/>
                <w:szCs w:val="20"/>
              </w:rPr>
            </w:pPr>
            <w:bookmarkStart w:id="199" w:name="title13"/>
            <w:bookmarkEnd w:id="199"/>
            <w:r>
              <w:rPr>
                <w:sz w:val="18"/>
                <w:szCs w:val="20"/>
              </w:rPr>
              <w:t>ОАО "БЕЗДЕЖ-АГРО"</w:t>
            </w:r>
            <w:r w:rsidRPr="00961291">
              <w:rPr>
                <w:sz w:val="18"/>
                <w:szCs w:val="20"/>
              </w:rPr>
              <w:t> </w:t>
            </w:r>
          </w:p>
        </w:tc>
      </w:tr>
      <w:tr w:rsidR="00013D53" w:rsidTr="00173076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013D53" w:rsidRPr="00057AB2" w:rsidRDefault="00013D53" w:rsidP="00013D53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Учетный номер плательщика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13D53" w:rsidRDefault="00013D53" w:rsidP="00013D53">
            <w:pPr>
              <w:rPr>
                <w:sz w:val="20"/>
                <w:szCs w:val="20"/>
              </w:rPr>
            </w:pPr>
            <w:bookmarkStart w:id="200" w:name="unn4"/>
            <w:bookmarkEnd w:id="200"/>
            <w:r>
              <w:rPr>
                <w:sz w:val="18"/>
                <w:szCs w:val="20"/>
              </w:rPr>
              <w:t>200226708</w:t>
            </w:r>
            <w:r w:rsidRPr="00961291">
              <w:rPr>
                <w:sz w:val="18"/>
                <w:szCs w:val="20"/>
              </w:rPr>
              <w:t> </w:t>
            </w:r>
          </w:p>
        </w:tc>
      </w:tr>
      <w:tr w:rsidR="00013D53" w:rsidTr="00173076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013D53" w:rsidRPr="00057AB2" w:rsidRDefault="00013D53" w:rsidP="00013D53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Вид экономической деятельности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13D53" w:rsidRDefault="00013D53" w:rsidP="00013D53">
            <w:pPr>
              <w:rPr>
                <w:sz w:val="20"/>
                <w:szCs w:val="20"/>
              </w:rPr>
            </w:pPr>
            <w:bookmarkStart w:id="201" w:name="activity4"/>
            <w:bookmarkEnd w:id="201"/>
            <w:r>
              <w:rPr>
                <w:sz w:val="18"/>
                <w:szCs w:val="20"/>
              </w:rPr>
              <w:t>Сельское хозяйство</w:t>
            </w:r>
          </w:p>
        </w:tc>
      </w:tr>
      <w:tr w:rsidR="00013D53" w:rsidTr="00173076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013D53" w:rsidRPr="00057AB2" w:rsidRDefault="00013D53" w:rsidP="00013D53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13D53" w:rsidRPr="002679CC" w:rsidRDefault="00013D53" w:rsidP="00013D53">
            <w:pPr>
              <w:rPr>
                <w:sz w:val="20"/>
                <w:szCs w:val="20"/>
                <w:lang w:val="en-US"/>
              </w:rPr>
            </w:pPr>
            <w:bookmarkStart w:id="202" w:name="prop_kind4"/>
            <w:bookmarkEnd w:id="202"/>
            <w:r>
              <w:rPr>
                <w:sz w:val="18"/>
                <w:szCs w:val="20"/>
              </w:rPr>
              <w:t>Коммунальная</w:t>
            </w:r>
          </w:p>
        </w:tc>
      </w:tr>
      <w:tr w:rsidR="00013D53" w:rsidTr="00173076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013D53" w:rsidRPr="00057AB2" w:rsidRDefault="00013D53" w:rsidP="00013D53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 управления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13D53" w:rsidRPr="008512F7" w:rsidRDefault="00013D53" w:rsidP="00013D53">
            <w:pPr>
              <w:rPr>
                <w:sz w:val="20"/>
                <w:szCs w:val="20"/>
                <w:lang w:val="en-US"/>
              </w:rPr>
            </w:pPr>
            <w:bookmarkStart w:id="203" w:name="joint4"/>
            <w:bookmarkEnd w:id="203"/>
            <w:r>
              <w:rPr>
                <w:sz w:val="18"/>
                <w:szCs w:val="20"/>
              </w:rPr>
              <w:t>Дрогичинский РИК</w:t>
            </w:r>
          </w:p>
        </w:tc>
      </w:tr>
      <w:tr w:rsidR="00013D53" w:rsidTr="00173076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013D53" w:rsidRPr="00057AB2" w:rsidRDefault="00013D53" w:rsidP="00013D53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13D53" w:rsidRPr="005548E7" w:rsidRDefault="00013D53" w:rsidP="00013D53">
            <w:pPr>
              <w:rPr>
                <w:sz w:val="20"/>
                <w:szCs w:val="20"/>
              </w:rPr>
            </w:pPr>
            <w:r w:rsidRPr="00961291">
              <w:rPr>
                <w:sz w:val="18"/>
                <w:szCs w:val="20"/>
              </w:rPr>
              <w:t>тыс. руб</w:t>
            </w:r>
            <w:r w:rsidRPr="00961291">
              <w:rPr>
                <w:sz w:val="18"/>
                <w:szCs w:val="20"/>
                <w:lang w:val="en-US"/>
              </w:rPr>
              <w:t>.</w:t>
            </w:r>
          </w:p>
        </w:tc>
      </w:tr>
      <w:tr w:rsidR="00013D53" w:rsidTr="00173076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013D53" w:rsidRPr="00057AB2" w:rsidRDefault="00013D53" w:rsidP="00013D53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Адрес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13D53" w:rsidRDefault="00013D53" w:rsidP="00013D53">
            <w:pPr>
              <w:rPr>
                <w:sz w:val="20"/>
                <w:szCs w:val="20"/>
              </w:rPr>
            </w:pPr>
            <w:bookmarkStart w:id="204" w:name="address4"/>
            <w:bookmarkEnd w:id="204"/>
            <w:r>
              <w:rPr>
                <w:sz w:val="18"/>
                <w:szCs w:val="20"/>
              </w:rPr>
              <w:t xml:space="preserve">225848 Брестская обл. Дрогичинский р-н </w:t>
            </w:r>
            <w:r w:rsidR="00CE74E0">
              <w:rPr>
                <w:sz w:val="18"/>
                <w:szCs w:val="20"/>
              </w:rPr>
              <w:t>аг</w:t>
            </w:r>
            <w:r>
              <w:rPr>
                <w:sz w:val="18"/>
                <w:szCs w:val="20"/>
              </w:rPr>
              <w:t>.Бездеж</w:t>
            </w:r>
            <w:r w:rsidRPr="00961291">
              <w:rPr>
                <w:sz w:val="18"/>
                <w:szCs w:val="20"/>
              </w:rPr>
              <w:t> </w:t>
            </w:r>
          </w:p>
        </w:tc>
      </w:tr>
      <w:tr w:rsidR="00013D53" w:rsidTr="00957E34">
        <w:trPr>
          <w:trHeight w:val="7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13D53" w:rsidRPr="00057AB2" w:rsidRDefault="00013D53" w:rsidP="00013D53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13D53" w:rsidRPr="00057AB2" w:rsidRDefault="00013D53" w:rsidP="00013D53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13D53" w:rsidRPr="00057AB2" w:rsidRDefault="00013D53" w:rsidP="00013D53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13D53" w:rsidRPr="00057AB2" w:rsidRDefault="00013D53" w:rsidP="00013D53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13D53" w:rsidRPr="00057AB2" w:rsidRDefault="00013D53" w:rsidP="00013D53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13D53" w:rsidRPr="00057AB2" w:rsidRDefault="00013D53" w:rsidP="00013D53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13D53" w:rsidRPr="00057AB2" w:rsidRDefault="00013D53" w:rsidP="00013D53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</w:tr>
      <w:tr w:rsidR="00013D53" w:rsidTr="00957E34">
        <w:trPr>
          <w:trHeight w:val="317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5F518C" w:rsidRDefault="00013D53" w:rsidP="00013D53">
            <w:pPr>
              <w:jc w:val="center"/>
              <w:rPr>
                <w:b/>
                <w:bCs/>
                <w:sz w:val="18"/>
                <w:szCs w:val="18"/>
              </w:rPr>
            </w:pPr>
            <w:r w:rsidRPr="005F518C">
              <w:rPr>
                <w:b/>
                <w:bCs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Pr="005F518C" w:rsidRDefault="00013D53" w:rsidP="00013D53">
            <w:pPr>
              <w:jc w:val="center"/>
              <w:rPr>
                <w:b/>
                <w:bCs/>
                <w:sz w:val="18"/>
                <w:szCs w:val="18"/>
              </w:rPr>
            </w:pPr>
            <w:r w:rsidRPr="005F518C">
              <w:rPr>
                <w:b/>
                <w:bCs/>
                <w:sz w:val="18"/>
                <w:szCs w:val="18"/>
              </w:rPr>
              <w:t>Код строки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Pr="008D096D" w:rsidRDefault="00013D53" w:rsidP="00013D53">
            <w:pPr>
              <w:pStyle w:val="a3"/>
              <w:ind w:left="-115" w:right="-16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096D">
              <w:rPr>
                <w:rFonts w:ascii="Times New Roman" w:hAnsi="Times New Roman"/>
                <w:b/>
                <w:sz w:val="18"/>
                <w:szCs w:val="18"/>
              </w:rPr>
              <w:t>За январь-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декабрь</w:t>
            </w:r>
            <w:r w:rsidRPr="008D096D">
              <w:rPr>
                <w:rFonts w:ascii="Times New Roman" w:hAnsi="Times New Roman"/>
                <w:b/>
                <w:sz w:val="18"/>
                <w:szCs w:val="18"/>
              </w:rPr>
              <w:t xml:space="preserve"> 20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25</w:t>
            </w:r>
            <w:r w:rsidRPr="008D096D">
              <w:rPr>
                <w:rFonts w:ascii="Times New Roman" w:hAnsi="Times New Roman"/>
                <w:b/>
                <w:sz w:val="18"/>
                <w:szCs w:val="18"/>
              </w:rPr>
              <w:t xml:space="preserve"> г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ода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Pr="008D096D" w:rsidRDefault="00013D53" w:rsidP="00013D53">
            <w:pPr>
              <w:pStyle w:val="a3"/>
              <w:ind w:left="-108" w:right="-9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096D">
              <w:rPr>
                <w:rFonts w:ascii="Times New Roman" w:hAnsi="Times New Roman"/>
                <w:b/>
                <w:sz w:val="18"/>
                <w:szCs w:val="18"/>
              </w:rPr>
              <w:t>За январь-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декабрь</w:t>
            </w:r>
            <w:r w:rsidRPr="008D096D">
              <w:rPr>
                <w:rFonts w:ascii="Times New Roman" w:hAnsi="Times New Roman"/>
                <w:b/>
                <w:sz w:val="18"/>
                <w:szCs w:val="18"/>
              </w:rPr>
              <w:t xml:space="preserve"> 20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24</w:t>
            </w:r>
            <w:r w:rsidRPr="008D096D">
              <w:rPr>
                <w:rFonts w:ascii="Times New Roman" w:hAnsi="Times New Roman"/>
                <w:b/>
                <w:sz w:val="18"/>
                <w:szCs w:val="18"/>
              </w:rPr>
              <w:t xml:space="preserve"> г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ода</w:t>
            </w:r>
          </w:p>
        </w:tc>
      </w:tr>
      <w:tr w:rsidR="00013D53" w:rsidTr="00957E34">
        <w:trPr>
          <w:trHeight w:val="103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13D53" w:rsidRPr="00057AB2" w:rsidRDefault="00013D53" w:rsidP="00013D53">
            <w:pPr>
              <w:jc w:val="center"/>
              <w:rPr>
                <w:b/>
                <w:bCs/>
                <w:sz w:val="16"/>
                <w:szCs w:val="16"/>
              </w:rPr>
            </w:pPr>
            <w:r w:rsidRPr="00057AB2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EE2844" w:rsidRDefault="00013D53" w:rsidP="00013D53">
            <w:pPr>
              <w:jc w:val="center"/>
              <w:rPr>
                <w:bCs/>
                <w:sz w:val="16"/>
                <w:szCs w:val="16"/>
              </w:rPr>
            </w:pPr>
            <w:r w:rsidRPr="00EE2844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057AB2" w:rsidRDefault="00013D53" w:rsidP="00013D53">
            <w:pPr>
              <w:jc w:val="center"/>
              <w:rPr>
                <w:b/>
                <w:bCs/>
                <w:sz w:val="16"/>
                <w:szCs w:val="16"/>
              </w:rPr>
            </w:pPr>
            <w:r w:rsidRPr="00057AB2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057AB2" w:rsidRDefault="00013D53" w:rsidP="00013D53">
            <w:pPr>
              <w:jc w:val="center"/>
              <w:rPr>
                <w:b/>
                <w:bCs/>
                <w:sz w:val="16"/>
                <w:szCs w:val="16"/>
              </w:rPr>
            </w:pPr>
            <w:r w:rsidRPr="00057AB2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013D53" w:rsidTr="00957E34">
        <w:trPr>
          <w:trHeight w:val="300"/>
        </w:trPr>
        <w:tc>
          <w:tcPr>
            <w:tcW w:w="10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13D53" w:rsidRPr="00EE2844" w:rsidRDefault="00013D53" w:rsidP="00013D53">
            <w:pPr>
              <w:rPr>
                <w:b/>
                <w:sz w:val="20"/>
                <w:szCs w:val="20"/>
              </w:rPr>
            </w:pPr>
            <w:r w:rsidRPr="00EE2844">
              <w:rPr>
                <w:b/>
                <w:sz w:val="20"/>
                <w:szCs w:val="20"/>
              </w:rPr>
              <w:t>Движение денежных средств по текущей деятельности</w:t>
            </w:r>
          </w:p>
        </w:tc>
      </w:tr>
      <w:tr w:rsidR="00013D53" w:rsidTr="00957E34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Default="00013D53" w:rsidP="00013D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Поступило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Default="00013D53" w:rsidP="00013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522C4E" w:rsidRDefault="00013D53" w:rsidP="00013D53">
            <w:pPr>
              <w:jc w:val="center"/>
              <w:rPr>
                <w:b/>
                <w:sz w:val="20"/>
                <w:szCs w:val="20"/>
              </w:rPr>
            </w:pPr>
            <w:bookmarkStart w:id="205" w:name="f4r20"/>
            <w:bookmarkEnd w:id="205"/>
            <w:r>
              <w:rPr>
                <w:b/>
                <w:sz w:val="20"/>
                <w:szCs w:val="20"/>
              </w:rPr>
              <w:t>22 848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522C4E" w:rsidRDefault="00013D53" w:rsidP="00013D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19 577</w:t>
            </w:r>
          </w:p>
        </w:tc>
      </w:tr>
      <w:tr w:rsidR="00013D53" w:rsidTr="00957E34">
        <w:trPr>
          <w:trHeight w:val="7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Default="00013D53" w:rsidP="00013D53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  <w:p w:rsidR="00013D53" w:rsidRDefault="00013D53" w:rsidP="00013D53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покупателей продукции, товаров, заказчиков работ, услуг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Default="00013D53" w:rsidP="00013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  <w:p w:rsidR="00013D53" w:rsidRDefault="00013D53" w:rsidP="00013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021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522C4E" w:rsidRDefault="00013D53" w:rsidP="00013D53">
            <w:pPr>
              <w:jc w:val="center"/>
              <w:rPr>
                <w:b/>
                <w:sz w:val="20"/>
                <w:szCs w:val="20"/>
              </w:rPr>
            </w:pPr>
            <w:bookmarkStart w:id="206" w:name="f4r21"/>
            <w:bookmarkEnd w:id="206"/>
            <w:r>
              <w:rPr>
                <w:b/>
                <w:sz w:val="20"/>
                <w:szCs w:val="20"/>
              </w:rPr>
              <w:t>22 195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522C4E" w:rsidRDefault="00013D53" w:rsidP="00013D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18 691</w:t>
            </w:r>
          </w:p>
        </w:tc>
      </w:tr>
      <w:tr w:rsidR="00013D53" w:rsidTr="00957E34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Default="00013D53" w:rsidP="00013D53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покупателей материалов и других запасов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Default="00013D53" w:rsidP="00013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522C4E" w:rsidRDefault="00013D53" w:rsidP="00013D53">
            <w:pPr>
              <w:jc w:val="center"/>
              <w:rPr>
                <w:b/>
                <w:sz w:val="20"/>
                <w:szCs w:val="20"/>
              </w:rPr>
            </w:pPr>
            <w:bookmarkStart w:id="207" w:name="f4r22"/>
            <w:bookmarkEnd w:id="207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522C4E" w:rsidRDefault="00013D53" w:rsidP="00013D5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13D53" w:rsidTr="00957E34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Default="00013D53" w:rsidP="00013D53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роялти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Default="00013D53" w:rsidP="00013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522C4E" w:rsidRDefault="00013D53" w:rsidP="00013D53">
            <w:pPr>
              <w:jc w:val="center"/>
              <w:rPr>
                <w:b/>
                <w:sz w:val="20"/>
                <w:szCs w:val="20"/>
              </w:rPr>
            </w:pPr>
            <w:bookmarkStart w:id="208" w:name="f4r23"/>
            <w:bookmarkEnd w:id="208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522C4E" w:rsidRDefault="00013D53" w:rsidP="00013D5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13D53" w:rsidTr="00957E34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Default="00013D53" w:rsidP="00013D53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поступления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Default="00013D53" w:rsidP="00013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522C4E" w:rsidRDefault="00013D53" w:rsidP="00013D53">
            <w:pPr>
              <w:jc w:val="center"/>
              <w:rPr>
                <w:b/>
                <w:sz w:val="20"/>
                <w:szCs w:val="20"/>
              </w:rPr>
            </w:pPr>
            <w:bookmarkStart w:id="209" w:name="f4r24"/>
            <w:bookmarkEnd w:id="209"/>
            <w:r>
              <w:rPr>
                <w:b/>
                <w:sz w:val="20"/>
                <w:szCs w:val="20"/>
              </w:rPr>
              <w:t>653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522C4E" w:rsidRDefault="00013D53" w:rsidP="00013D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886</w:t>
            </w:r>
          </w:p>
        </w:tc>
      </w:tr>
      <w:tr w:rsidR="00013D53" w:rsidTr="00957E34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Default="00013D53" w:rsidP="00013D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Направлено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Default="00013D53" w:rsidP="00013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522C4E" w:rsidRDefault="00013D53" w:rsidP="00013D53">
            <w:pPr>
              <w:jc w:val="center"/>
              <w:rPr>
                <w:b/>
                <w:sz w:val="20"/>
                <w:szCs w:val="20"/>
              </w:rPr>
            </w:pPr>
            <w:bookmarkStart w:id="210" w:name="f4r30"/>
            <w:bookmarkEnd w:id="210"/>
            <w:r>
              <w:rPr>
                <w:b/>
                <w:sz w:val="20"/>
                <w:szCs w:val="20"/>
              </w:rPr>
              <w:t>18 098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522C4E" w:rsidRDefault="00013D53" w:rsidP="00013D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16 841</w:t>
            </w:r>
          </w:p>
        </w:tc>
      </w:tr>
      <w:tr w:rsidR="00013D53" w:rsidTr="00957E34">
        <w:trPr>
          <w:trHeight w:val="61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Default="00013D53" w:rsidP="00013D53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  <w:p w:rsidR="00013D53" w:rsidRDefault="00013D53" w:rsidP="00013D53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приобретение запасов, работ, услуг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013D53" w:rsidRDefault="00013D53" w:rsidP="00013D5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  <w:p w:rsidR="00013D53" w:rsidRDefault="00013D53" w:rsidP="00013D5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522C4E" w:rsidRDefault="00013D53" w:rsidP="00013D53">
            <w:pPr>
              <w:jc w:val="center"/>
              <w:rPr>
                <w:b/>
                <w:sz w:val="20"/>
                <w:szCs w:val="20"/>
              </w:rPr>
            </w:pPr>
            <w:bookmarkStart w:id="211" w:name="f4r31"/>
            <w:bookmarkEnd w:id="211"/>
            <w:r>
              <w:rPr>
                <w:b/>
                <w:sz w:val="20"/>
                <w:szCs w:val="20"/>
              </w:rPr>
              <w:t>10 680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522C4E" w:rsidRDefault="00013D53" w:rsidP="00013D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10 996</w:t>
            </w:r>
          </w:p>
        </w:tc>
      </w:tr>
      <w:tr w:rsidR="00013D53" w:rsidTr="00957E34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Default="00013D53" w:rsidP="00013D53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оплату труда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Default="00013D53" w:rsidP="00013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522C4E" w:rsidRDefault="00013D53" w:rsidP="00013D53">
            <w:pPr>
              <w:jc w:val="center"/>
              <w:rPr>
                <w:b/>
                <w:sz w:val="20"/>
                <w:szCs w:val="20"/>
              </w:rPr>
            </w:pPr>
            <w:bookmarkStart w:id="212" w:name="f4r32"/>
            <w:bookmarkEnd w:id="212"/>
            <w:r>
              <w:rPr>
                <w:b/>
                <w:sz w:val="20"/>
                <w:szCs w:val="20"/>
              </w:rPr>
              <w:t>4 658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522C4E" w:rsidRDefault="00013D53" w:rsidP="00013D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3 654</w:t>
            </w:r>
          </w:p>
        </w:tc>
      </w:tr>
      <w:tr w:rsidR="00013D53" w:rsidTr="00957E34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Default="00013D53" w:rsidP="00013D53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уплату налогов и сборов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Default="00013D53" w:rsidP="00013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522C4E" w:rsidRDefault="00013D53" w:rsidP="00013D53">
            <w:pPr>
              <w:jc w:val="center"/>
              <w:rPr>
                <w:b/>
                <w:sz w:val="20"/>
                <w:szCs w:val="20"/>
              </w:rPr>
            </w:pPr>
            <w:bookmarkStart w:id="213" w:name="f4r33"/>
            <w:bookmarkEnd w:id="213"/>
            <w:r>
              <w:rPr>
                <w:b/>
                <w:sz w:val="20"/>
                <w:szCs w:val="20"/>
              </w:rPr>
              <w:t>746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522C4E" w:rsidRDefault="00013D53" w:rsidP="00013D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570</w:t>
            </w:r>
          </w:p>
        </w:tc>
      </w:tr>
      <w:tr w:rsidR="00013D53" w:rsidTr="00957E34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Default="00013D53" w:rsidP="00013D53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прочие выплаты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Default="00013D53" w:rsidP="00013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522C4E" w:rsidRDefault="00013D53" w:rsidP="00013D53">
            <w:pPr>
              <w:jc w:val="center"/>
              <w:rPr>
                <w:b/>
                <w:sz w:val="20"/>
                <w:szCs w:val="20"/>
              </w:rPr>
            </w:pPr>
            <w:bookmarkStart w:id="214" w:name="f4r34"/>
            <w:bookmarkEnd w:id="214"/>
            <w:r>
              <w:rPr>
                <w:b/>
                <w:sz w:val="20"/>
                <w:szCs w:val="20"/>
              </w:rPr>
              <w:t>2 014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522C4E" w:rsidRDefault="00013D53" w:rsidP="00013D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1 621</w:t>
            </w:r>
          </w:p>
        </w:tc>
      </w:tr>
      <w:tr w:rsidR="00013D53" w:rsidTr="00957E34">
        <w:trPr>
          <w:trHeight w:val="275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Default="00013D53" w:rsidP="00013D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 движения денежных средств по тек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щей деятельности (020 – 030)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Default="00013D53" w:rsidP="00013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522C4E" w:rsidRDefault="00013D53" w:rsidP="00013D53">
            <w:pPr>
              <w:jc w:val="center"/>
              <w:rPr>
                <w:b/>
                <w:sz w:val="20"/>
                <w:szCs w:val="20"/>
              </w:rPr>
            </w:pPr>
            <w:bookmarkStart w:id="215" w:name="f4r40"/>
            <w:bookmarkEnd w:id="215"/>
            <w:r>
              <w:rPr>
                <w:b/>
                <w:sz w:val="20"/>
                <w:szCs w:val="20"/>
              </w:rPr>
              <w:t>4 750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522C4E" w:rsidRDefault="00013D53" w:rsidP="00013D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2 736</w:t>
            </w:r>
          </w:p>
        </w:tc>
      </w:tr>
      <w:tr w:rsidR="00013D53" w:rsidTr="00957E34">
        <w:trPr>
          <w:trHeight w:val="300"/>
        </w:trPr>
        <w:tc>
          <w:tcPr>
            <w:tcW w:w="10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13D53" w:rsidRPr="00EE2844" w:rsidRDefault="00013D53" w:rsidP="00013D53">
            <w:pPr>
              <w:rPr>
                <w:b/>
                <w:sz w:val="20"/>
                <w:szCs w:val="20"/>
              </w:rPr>
            </w:pPr>
            <w:r w:rsidRPr="00EE2844">
              <w:rPr>
                <w:b/>
                <w:sz w:val="20"/>
                <w:szCs w:val="20"/>
              </w:rPr>
              <w:t>Движение денежных средств по инвестиционной деятельности</w:t>
            </w:r>
          </w:p>
        </w:tc>
      </w:tr>
      <w:tr w:rsidR="00013D53" w:rsidTr="00957E34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Default="00013D53" w:rsidP="00013D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Поступило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Default="00013D53" w:rsidP="00013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522C4E" w:rsidRDefault="00013D53" w:rsidP="00013D53">
            <w:pPr>
              <w:jc w:val="center"/>
              <w:rPr>
                <w:b/>
                <w:sz w:val="20"/>
                <w:szCs w:val="20"/>
              </w:rPr>
            </w:pPr>
            <w:bookmarkStart w:id="216" w:name="f4r50"/>
            <w:bookmarkEnd w:id="216"/>
            <w:r>
              <w:rPr>
                <w:b/>
                <w:sz w:val="20"/>
                <w:szCs w:val="20"/>
              </w:rPr>
              <w:t>194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522C4E" w:rsidRDefault="00013D53" w:rsidP="00013D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102</w:t>
            </w:r>
          </w:p>
        </w:tc>
      </w:tr>
      <w:tr w:rsidR="00013D53" w:rsidTr="00957E34">
        <w:trPr>
          <w:trHeight w:val="91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Default="00013D53" w:rsidP="00013D53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  <w:p w:rsidR="00013D53" w:rsidRDefault="00013D53" w:rsidP="00013D53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покупателей основных средств, нематер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альных активов и других долгосрочных активов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013D53" w:rsidRDefault="00013D53" w:rsidP="00013D5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  <w:p w:rsidR="00013D53" w:rsidRDefault="00013D53" w:rsidP="00013D5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sz w:val="20"/>
                <w:szCs w:val="20"/>
              </w:rPr>
              <w:t>051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522C4E" w:rsidRDefault="00013D53" w:rsidP="00013D53">
            <w:pPr>
              <w:jc w:val="center"/>
              <w:rPr>
                <w:b/>
                <w:sz w:val="20"/>
                <w:szCs w:val="20"/>
              </w:rPr>
            </w:pPr>
            <w:bookmarkStart w:id="217" w:name="f4r51"/>
            <w:bookmarkEnd w:id="217"/>
            <w:r>
              <w:rPr>
                <w:b/>
                <w:sz w:val="20"/>
                <w:szCs w:val="20"/>
              </w:rPr>
              <w:t>194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522C4E" w:rsidRDefault="00013D53" w:rsidP="00013D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102</w:t>
            </w:r>
          </w:p>
        </w:tc>
      </w:tr>
      <w:tr w:rsidR="00013D53" w:rsidTr="00957E34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Default="00013D53" w:rsidP="00013D53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предоставленных займов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Default="00013D53" w:rsidP="00013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522C4E" w:rsidRDefault="00013D53" w:rsidP="00013D53">
            <w:pPr>
              <w:jc w:val="center"/>
              <w:rPr>
                <w:b/>
                <w:sz w:val="20"/>
                <w:szCs w:val="20"/>
              </w:rPr>
            </w:pPr>
            <w:bookmarkStart w:id="218" w:name="f4r52"/>
            <w:bookmarkEnd w:id="218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522C4E" w:rsidRDefault="00013D53" w:rsidP="00013D5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13D53" w:rsidTr="00957E34">
        <w:trPr>
          <w:trHeight w:val="163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Default="00013D53" w:rsidP="00013D53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участия в уставном капитале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Default="00013D53" w:rsidP="00013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522C4E" w:rsidRDefault="00013D53" w:rsidP="00013D53">
            <w:pPr>
              <w:jc w:val="center"/>
              <w:rPr>
                <w:b/>
                <w:sz w:val="20"/>
                <w:szCs w:val="20"/>
              </w:rPr>
            </w:pPr>
            <w:bookmarkStart w:id="219" w:name="f4r53"/>
            <w:bookmarkEnd w:id="219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522C4E" w:rsidRDefault="00013D53" w:rsidP="00013D5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13D53" w:rsidTr="00957E34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Default="00013D53" w:rsidP="00013D53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Default="00013D53" w:rsidP="00013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522C4E" w:rsidRDefault="00013D53" w:rsidP="00013D53">
            <w:pPr>
              <w:jc w:val="center"/>
              <w:rPr>
                <w:b/>
                <w:sz w:val="20"/>
                <w:szCs w:val="20"/>
              </w:rPr>
            </w:pPr>
            <w:bookmarkStart w:id="220" w:name="f4r54"/>
            <w:bookmarkEnd w:id="220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522C4E" w:rsidRDefault="00013D53" w:rsidP="00013D5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13D53" w:rsidTr="00957E34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Default="00013D53" w:rsidP="00013D53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поступления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Default="00013D53" w:rsidP="00013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055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522C4E" w:rsidRDefault="00013D53" w:rsidP="00013D53">
            <w:pPr>
              <w:jc w:val="center"/>
              <w:rPr>
                <w:b/>
                <w:sz w:val="20"/>
                <w:szCs w:val="20"/>
              </w:rPr>
            </w:pPr>
            <w:bookmarkStart w:id="221" w:name="f4r55"/>
            <w:bookmarkEnd w:id="221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522C4E" w:rsidRDefault="00013D53" w:rsidP="00013D5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13D53" w:rsidTr="00957E34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Default="00013D53" w:rsidP="00013D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Направлено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Default="00013D53" w:rsidP="00013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522C4E" w:rsidRDefault="00013D53" w:rsidP="00013D53">
            <w:pPr>
              <w:jc w:val="center"/>
              <w:rPr>
                <w:b/>
                <w:sz w:val="20"/>
                <w:szCs w:val="20"/>
              </w:rPr>
            </w:pPr>
            <w:bookmarkStart w:id="222" w:name="f4r60"/>
            <w:bookmarkEnd w:id="222"/>
            <w:r>
              <w:rPr>
                <w:b/>
                <w:sz w:val="20"/>
                <w:szCs w:val="20"/>
              </w:rPr>
              <w:t>3 614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522C4E" w:rsidRDefault="00013D53" w:rsidP="00013D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3 005</w:t>
            </w:r>
          </w:p>
        </w:tc>
      </w:tr>
      <w:tr w:rsidR="00013D53" w:rsidTr="00957E34">
        <w:trPr>
          <w:trHeight w:val="937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Default="00013D53" w:rsidP="00013D53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  <w:p w:rsidR="00013D53" w:rsidRDefault="00013D53" w:rsidP="00013D53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приобретение и создание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013D53" w:rsidRDefault="00013D53" w:rsidP="00013D5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  <w:p w:rsidR="00013D53" w:rsidRDefault="00013D53" w:rsidP="00013D5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sz w:val="20"/>
                <w:szCs w:val="20"/>
              </w:rPr>
              <w:t>061</w:t>
            </w:r>
          </w:p>
        </w:tc>
        <w:tc>
          <w:tcPr>
            <w:tcW w:w="2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522C4E" w:rsidRDefault="00013D53" w:rsidP="00013D53">
            <w:pPr>
              <w:jc w:val="center"/>
              <w:rPr>
                <w:b/>
                <w:sz w:val="20"/>
                <w:szCs w:val="20"/>
              </w:rPr>
            </w:pPr>
            <w:bookmarkStart w:id="223" w:name="f4r61"/>
            <w:bookmarkEnd w:id="223"/>
            <w:r>
              <w:rPr>
                <w:b/>
                <w:sz w:val="20"/>
                <w:szCs w:val="20"/>
              </w:rPr>
              <w:t>3 614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522C4E" w:rsidRDefault="00013D53" w:rsidP="00013D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3 005</w:t>
            </w:r>
          </w:p>
        </w:tc>
      </w:tr>
      <w:tr w:rsidR="00013D53" w:rsidTr="00957E34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Default="00013D53" w:rsidP="00013D53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предоставление займов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Default="00013D53" w:rsidP="00013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522C4E" w:rsidRDefault="00013D53" w:rsidP="00013D53">
            <w:pPr>
              <w:jc w:val="center"/>
              <w:rPr>
                <w:b/>
                <w:sz w:val="20"/>
                <w:szCs w:val="20"/>
              </w:rPr>
            </w:pPr>
            <w:bookmarkStart w:id="224" w:name="f4r62"/>
            <w:bookmarkEnd w:id="224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522C4E" w:rsidRDefault="00013D53" w:rsidP="00013D5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13D53" w:rsidTr="00957E34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Default="00013D53" w:rsidP="00013D53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вклады в уставный капитал других орган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Default="00013D53" w:rsidP="00013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522C4E" w:rsidRDefault="00013D53" w:rsidP="00013D53">
            <w:pPr>
              <w:jc w:val="center"/>
              <w:rPr>
                <w:b/>
                <w:sz w:val="20"/>
                <w:szCs w:val="20"/>
              </w:rPr>
            </w:pPr>
            <w:bookmarkStart w:id="225" w:name="f4r63"/>
            <w:bookmarkEnd w:id="225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522C4E" w:rsidRDefault="00013D53" w:rsidP="00013D5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13D53" w:rsidTr="00957E34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Default="00013D53" w:rsidP="00013D53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выплаты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Default="00013D53" w:rsidP="00013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522C4E" w:rsidRDefault="00013D53" w:rsidP="00013D53">
            <w:pPr>
              <w:jc w:val="center"/>
              <w:rPr>
                <w:b/>
                <w:sz w:val="20"/>
                <w:szCs w:val="20"/>
              </w:rPr>
            </w:pPr>
            <w:bookmarkStart w:id="226" w:name="f4r64"/>
            <w:bookmarkEnd w:id="226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3D53" w:rsidRPr="00522C4E" w:rsidRDefault="00013D53" w:rsidP="00013D5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13D53" w:rsidTr="00957E34">
        <w:trPr>
          <w:trHeight w:val="25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Default="00013D53" w:rsidP="00013D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 движения денежных средств по инв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стиционной деятельности (050 – 060)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53" w:rsidRDefault="00013D53" w:rsidP="00013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522C4E" w:rsidRDefault="00013D53" w:rsidP="00013D53">
            <w:pPr>
              <w:jc w:val="center"/>
              <w:rPr>
                <w:b/>
                <w:sz w:val="20"/>
                <w:szCs w:val="20"/>
              </w:rPr>
            </w:pPr>
            <w:bookmarkStart w:id="227" w:name="f4r70"/>
            <w:bookmarkEnd w:id="227"/>
            <w:r>
              <w:rPr>
                <w:b/>
                <w:sz w:val="20"/>
                <w:szCs w:val="20"/>
              </w:rPr>
              <w:t>-3 420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D53" w:rsidRPr="00522C4E" w:rsidRDefault="00013D53" w:rsidP="00013D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-2 903</w:t>
            </w:r>
          </w:p>
        </w:tc>
      </w:tr>
      <w:tr w:rsidR="00013D53" w:rsidRPr="00CA33C8" w:rsidTr="00957E34">
        <w:trPr>
          <w:trHeight w:val="57"/>
        </w:trPr>
        <w:tc>
          <w:tcPr>
            <w:tcW w:w="4529" w:type="dxa"/>
            <w:gridSpan w:val="4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013D53" w:rsidRPr="00CA33C8" w:rsidRDefault="00013D53" w:rsidP="00013D53">
            <w:pPr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013D53" w:rsidRPr="00CA33C8" w:rsidRDefault="00013D53" w:rsidP="00013D5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72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013D53" w:rsidRPr="00CA33C8" w:rsidRDefault="00013D53" w:rsidP="00013D53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013D53" w:rsidRPr="00CA33C8" w:rsidRDefault="00013D53" w:rsidP="00013D53">
            <w:pPr>
              <w:jc w:val="center"/>
              <w:rPr>
                <w:b/>
                <w:sz w:val="10"/>
                <w:szCs w:val="10"/>
              </w:rPr>
            </w:pPr>
          </w:p>
        </w:tc>
      </w:tr>
    </w:tbl>
    <w:p w:rsidR="00330C90" w:rsidRPr="00B655D0" w:rsidRDefault="00330C90" w:rsidP="00330C90">
      <w:pPr>
        <w:ind w:right="115"/>
        <w:jc w:val="right"/>
        <w:rPr>
          <w:b/>
          <w:bCs/>
          <w:sz w:val="20"/>
          <w:szCs w:val="20"/>
        </w:rPr>
      </w:pPr>
      <w:r>
        <w:br w:type="page"/>
      </w:r>
      <w:bookmarkEnd w:id="198"/>
      <w:r w:rsidRPr="00B655D0">
        <w:rPr>
          <w:b/>
          <w:sz w:val="16"/>
        </w:rPr>
        <w:lastRenderedPageBreak/>
        <w:t>Форма №4 лист 2</w:t>
      </w:r>
    </w:p>
    <w:tbl>
      <w:tblPr>
        <w:tblW w:w="10572" w:type="dxa"/>
        <w:tblInd w:w="392" w:type="dxa"/>
        <w:tblLook w:val="0000"/>
      </w:tblPr>
      <w:tblGrid>
        <w:gridCol w:w="4534"/>
        <w:gridCol w:w="783"/>
        <w:gridCol w:w="2732"/>
        <w:gridCol w:w="2523"/>
      </w:tblGrid>
      <w:tr w:rsidR="00330C90" w:rsidTr="00957E34">
        <w:trPr>
          <w:trHeight w:val="669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5F518C" w:rsidRDefault="00330C90" w:rsidP="00957E34">
            <w:pPr>
              <w:jc w:val="center"/>
              <w:rPr>
                <w:b/>
                <w:bCs/>
                <w:sz w:val="18"/>
                <w:szCs w:val="18"/>
              </w:rPr>
            </w:pPr>
            <w:r w:rsidRPr="005F518C">
              <w:rPr>
                <w:b/>
                <w:bCs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Pr="005F518C" w:rsidRDefault="00330C90" w:rsidP="00957E34">
            <w:pPr>
              <w:jc w:val="center"/>
              <w:rPr>
                <w:b/>
                <w:bCs/>
                <w:sz w:val="18"/>
                <w:szCs w:val="18"/>
              </w:rPr>
            </w:pPr>
            <w:r w:rsidRPr="005F518C">
              <w:rPr>
                <w:b/>
                <w:bCs/>
                <w:sz w:val="18"/>
                <w:szCs w:val="18"/>
              </w:rPr>
              <w:t>Код строки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Pr="008D096D" w:rsidRDefault="00330C90" w:rsidP="00957E34">
            <w:pPr>
              <w:pStyle w:val="a3"/>
              <w:ind w:left="-115" w:right="-16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096D">
              <w:rPr>
                <w:rFonts w:ascii="Times New Roman" w:hAnsi="Times New Roman"/>
                <w:b/>
                <w:sz w:val="18"/>
                <w:szCs w:val="18"/>
              </w:rPr>
              <w:t>За январь-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декабрь</w:t>
            </w:r>
            <w:r w:rsidRPr="008D096D">
              <w:rPr>
                <w:rFonts w:ascii="Times New Roman" w:hAnsi="Times New Roman"/>
                <w:b/>
                <w:sz w:val="18"/>
                <w:szCs w:val="18"/>
              </w:rPr>
              <w:t xml:space="preserve"> 20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25</w:t>
            </w:r>
            <w:r w:rsidRPr="008D096D">
              <w:rPr>
                <w:rFonts w:ascii="Times New Roman" w:hAnsi="Times New Roman"/>
                <w:b/>
                <w:sz w:val="18"/>
                <w:szCs w:val="18"/>
              </w:rPr>
              <w:t xml:space="preserve"> г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ода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Pr="008D096D" w:rsidRDefault="00330C90" w:rsidP="00957E34">
            <w:pPr>
              <w:pStyle w:val="a3"/>
              <w:ind w:left="-108" w:right="-9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096D">
              <w:rPr>
                <w:rFonts w:ascii="Times New Roman" w:hAnsi="Times New Roman"/>
                <w:b/>
                <w:sz w:val="18"/>
                <w:szCs w:val="18"/>
              </w:rPr>
              <w:t>За январь-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декабрь</w:t>
            </w:r>
            <w:r w:rsidRPr="008D096D">
              <w:rPr>
                <w:rFonts w:ascii="Times New Roman" w:hAnsi="Times New Roman"/>
                <w:b/>
                <w:sz w:val="18"/>
                <w:szCs w:val="18"/>
              </w:rPr>
              <w:t xml:space="preserve"> 20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24</w:t>
            </w:r>
            <w:r w:rsidRPr="008D096D">
              <w:rPr>
                <w:rFonts w:ascii="Times New Roman" w:hAnsi="Times New Roman"/>
                <w:b/>
                <w:sz w:val="18"/>
                <w:szCs w:val="18"/>
              </w:rPr>
              <w:t xml:space="preserve"> г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ода</w:t>
            </w:r>
          </w:p>
        </w:tc>
      </w:tr>
      <w:tr w:rsidR="00330C90" w:rsidTr="00957E34">
        <w:trPr>
          <w:trHeight w:val="319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30C90" w:rsidRPr="00057AB2" w:rsidRDefault="00330C90" w:rsidP="00957E34">
            <w:pPr>
              <w:jc w:val="center"/>
              <w:rPr>
                <w:b/>
                <w:bCs/>
                <w:sz w:val="16"/>
                <w:szCs w:val="16"/>
              </w:rPr>
            </w:pPr>
            <w:r w:rsidRPr="00057AB2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057AB2" w:rsidRDefault="00330C90" w:rsidP="00957E34">
            <w:pPr>
              <w:jc w:val="center"/>
              <w:rPr>
                <w:b/>
                <w:bCs/>
                <w:sz w:val="16"/>
                <w:szCs w:val="16"/>
              </w:rPr>
            </w:pPr>
            <w:r w:rsidRPr="00057AB2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057AB2" w:rsidRDefault="00330C90" w:rsidP="00957E34">
            <w:pPr>
              <w:jc w:val="center"/>
              <w:rPr>
                <w:b/>
                <w:bCs/>
                <w:sz w:val="16"/>
                <w:szCs w:val="16"/>
              </w:rPr>
            </w:pPr>
            <w:r w:rsidRPr="00057AB2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057AB2" w:rsidRDefault="00330C90" w:rsidP="00957E34">
            <w:pPr>
              <w:jc w:val="center"/>
              <w:rPr>
                <w:b/>
                <w:bCs/>
                <w:sz w:val="16"/>
                <w:szCs w:val="16"/>
              </w:rPr>
            </w:pPr>
            <w:r w:rsidRPr="00057AB2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330C90" w:rsidTr="00957E34">
        <w:trPr>
          <w:trHeight w:val="425"/>
        </w:trPr>
        <w:tc>
          <w:tcPr>
            <w:tcW w:w="10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30C90" w:rsidRPr="00EE2844" w:rsidRDefault="00330C90" w:rsidP="00957E34">
            <w:pPr>
              <w:rPr>
                <w:b/>
                <w:sz w:val="20"/>
                <w:szCs w:val="20"/>
              </w:rPr>
            </w:pPr>
            <w:r w:rsidRPr="00EE2844">
              <w:rPr>
                <w:b/>
                <w:sz w:val="20"/>
                <w:szCs w:val="20"/>
              </w:rPr>
              <w:t>Движение денежных средств по финансовой деятельности</w:t>
            </w:r>
          </w:p>
        </w:tc>
      </w:tr>
      <w:tr w:rsidR="00330C90" w:rsidTr="00957E34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Поступило денежных средств – всего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522C4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bookmarkStart w:id="228" w:name="f4r80"/>
            <w:bookmarkEnd w:id="228"/>
            <w:r>
              <w:rPr>
                <w:b/>
                <w:sz w:val="20"/>
                <w:szCs w:val="20"/>
              </w:rPr>
              <w:t>2 310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522C4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2 981</w:t>
            </w:r>
          </w:p>
        </w:tc>
      </w:tr>
      <w:tr w:rsidR="00330C90" w:rsidTr="00957E34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30C90" w:rsidRDefault="00330C90" w:rsidP="00957E34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522C4E" w:rsidRDefault="00330C90" w:rsidP="00957E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522C4E" w:rsidRDefault="00330C90" w:rsidP="00957E3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0C90" w:rsidTr="00957E34">
        <w:trPr>
          <w:trHeight w:val="425"/>
        </w:trPr>
        <w:tc>
          <w:tcPr>
            <w:tcW w:w="4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Default="00330C90" w:rsidP="00957E34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кредиты и займы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522C4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bookmarkStart w:id="229" w:name="f4r81"/>
            <w:bookmarkEnd w:id="229"/>
            <w:r>
              <w:rPr>
                <w:b/>
                <w:sz w:val="20"/>
                <w:szCs w:val="20"/>
              </w:rPr>
              <w:t>2 310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522C4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2 981</w:t>
            </w:r>
          </w:p>
        </w:tc>
      </w:tr>
      <w:tr w:rsidR="00330C90" w:rsidTr="00957E34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Default="00330C90" w:rsidP="00957E34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 выпуска акций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522C4E" w:rsidRDefault="00330C90" w:rsidP="00957E34">
            <w:pPr>
              <w:jc w:val="center"/>
              <w:rPr>
                <w:b/>
                <w:sz w:val="20"/>
                <w:szCs w:val="20"/>
              </w:rPr>
            </w:pPr>
            <w:bookmarkStart w:id="230" w:name="f4r82"/>
            <w:bookmarkEnd w:id="230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522C4E" w:rsidRDefault="00330C90" w:rsidP="00957E3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0C90" w:rsidTr="00957E34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Default="00330C90" w:rsidP="00957E34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вклады собственника имущества (учредителей, участников)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522C4E" w:rsidRDefault="00330C90" w:rsidP="00957E34">
            <w:pPr>
              <w:jc w:val="center"/>
              <w:rPr>
                <w:b/>
                <w:sz w:val="20"/>
                <w:szCs w:val="20"/>
              </w:rPr>
            </w:pPr>
            <w:bookmarkStart w:id="231" w:name="f4r83"/>
            <w:bookmarkEnd w:id="231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522C4E" w:rsidRDefault="00330C90" w:rsidP="00957E3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0C90" w:rsidTr="00957E34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Default="00330C90" w:rsidP="00957E34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поступления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522C4E" w:rsidRDefault="00330C90" w:rsidP="00957E34">
            <w:pPr>
              <w:jc w:val="center"/>
              <w:rPr>
                <w:b/>
                <w:sz w:val="20"/>
                <w:szCs w:val="20"/>
              </w:rPr>
            </w:pPr>
            <w:bookmarkStart w:id="232" w:name="f4r84"/>
            <w:bookmarkEnd w:id="232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522C4E" w:rsidRDefault="00330C90" w:rsidP="00957E3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0C90" w:rsidTr="00957E34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Default="00330C90" w:rsidP="00957E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Направлено денежных средств – всего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522C4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bookmarkStart w:id="233" w:name="f4r90"/>
            <w:bookmarkEnd w:id="233"/>
            <w:r>
              <w:rPr>
                <w:b/>
                <w:sz w:val="20"/>
                <w:szCs w:val="20"/>
              </w:rPr>
              <w:t>3 643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522C4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2 755</w:t>
            </w:r>
          </w:p>
        </w:tc>
      </w:tr>
      <w:tr w:rsidR="00330C90" w:rsidTr="00957E34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30C90" w:rsidRDefault="00330C90" w:rsidP="00957E34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522C4E" w:rsidRDefault="00330C90" w:rsidP="00957E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522C4E" w:rsidRDefault="00330C90" w:rsidP="00957E3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0C90" w:rsidTr="00957E34">
        <w:trPr>
          <w:trHeight w:val="425"/>
        </w:trPr>
        <w:tc>
          <w:tcPr>
            <w:tcW w:w="4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Default="00330C90" w:rsidP="00957E34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погашение кредитов и займов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522C4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bookmarkStart w:id="234" w:name="f4r91"/>
            <w:bookmarkEnd w:id="234"/>
            <w:r>
              <w:rPr>
                <w:b/>
                <w:sz w:val="20"/>
                <w:szCs w:val="20"/>
              </w:rPr>
              <w:t>1 9</w:t>
            </w:r>
            <w:r w:rsidR="00F65AEA">
              <w:rPr>
                <w:b/>
                <w:sz w:val="20"/>
                <w:szCs w:val="20"/>
              </w:rPr>
              <w:t>82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522C4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1 530</w:t>
            </w:r>
          </w:p>
        </w:tc>
      </w:tr>
      <w:tr w:rsidR="00330C90" w:rsidTr="00957E34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Default="00330C90" w:rsidP="00957E34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выплаты дивидендов и других доходов от участия в уставном капитале организации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522C4E" w:rsidRDefault="00330C90" w:rsidP="00957E34">
            <w:pPr>
              <w:jc w:val="center"/>
              <w:rPr>
                <w:b/>
                <w:sz w:val="20"/>
                <w:szCs w:val="20"/>
              </w:rPr>
            </w:pPr>
            <w:bookmarkStart w:id="235" w:name="f4r92"/>
            <w:bookmarkEnd w:id="235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522C4E" w:rsidRDefault="00330C90" w:rsidP="00957E3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0C90" w:rsidTr="00957E34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Default="00330C90" w:rsidP="00957E34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выплаты процентов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522C4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bookmarkStart w:id="236" w:name="f4r93"/>
            <w:bookmarkEnd w:id="236"/>
            <w:r>
              <w:rPr>
                <w:b/>
                <w:sz w:val="20"/>
                <w:szCs w:val="20"/>
              </w:rPr>
              <w:t>171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522C4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187</w:t>
            </w:r>
          </w:p>
        </w:tc>
      </w:tr>
      <w:tr w:rsidR="00330C90" w:rsidTr="00957E34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Default="00330C90" w:rsidP="00957E34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лизинговые платежи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522C4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bookmarkStart w:id="237" w:name="f4r94"/>
            <w:bookmarkEnd w:id="237"/>
            <w:r>
              <w:rPr>
                <w:b/>
                <w:sz w:val="20"/>
                <w:szCs w:val="20"/>
              </w:rPr>
              <w:t>1 </w:t>
            </w:r>
            <w:r w:rsidR="00F65AEA">
              <w:rPr>
                <w:b/>
                <w:sz w:val="20"/>
                <w:szCs w:val="20"/>
              </w:rPr>
              <w:t>490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522C4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1 038</w:t>
            </w:r>
          </w:p>
        </w:tc>
      </w:tr>
      <w:tr w:rsidR="00330C90" w:rsidTr="00957E34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Default="00330C90" w:rsidP="00957E34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выплаты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095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522C4E" w:rsidRDefault="00330C90" w:rsidP="00957E34">
            <w:pPr>
              <w:jc w:val="center"/>
              <w:rPr>
                <w:b/>
                <w:sz w:val="20"/>
                <w:szCs w:val="20"/>
              </w:rPr>
            </w:pPr>
            <w:bookmarkStart w:id="238" w:name="f4r95"/>
            <w:bookmarkEnd w:id="238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522C4E" w:rsidRDefault="00330C90" w:rsidP="00957E3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0C90" w:rsidTr="00957E34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Pr="005C6511" w:rsidRDefault="00330C90" w:rsidP="00957E34">
            <w:pPr>
              <w:rPr>
                <w:sz w:val="20"/>
                <w:szCs w:val="20"/>
              </w:rPr>
            </w:pPr>
            <w:r w:rsidRPr="005C6511">
              <w:rPr>
                <w:sz w:val="20"/>
                <w:szCs w:val="20"/>
              </w:rPr>
              <w:t>Результат движения денежных средств по фина</w:t>
            </w:r>
            <w:r w:rsidRPr="005C6511">
              <w:rPr>
                <w:sz w:val="20"/>
                <w:szCs w:val="20"/>
              </w:rPr>
              <w:t>н</w:t>
            </w:r>
            <w:r w:rsidRPr="005C6511">
              <w:rPr>
                <w:sz w:val="20"/>
                <w:szCs w:val="20"/>
              </w:rPr>
              <w:t>совой деятельности</w:t>
            </w:r>
            <w:r>
              <w:rPr>
                <w:sz w:val="20"/>
                <w:szCs w:val="20"/>
              </w:rPr>
              <w:t xml:space="preserve">  (080-090)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522C4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bookmarkStart w:id="239" w:name="f4r100"/>
            <w:bookmarkEnd w:id="239"/>
            <w:r>
              <w:rPr>
                <w:b/>
                <w:sz w:val="20"/>
                <w:szCs w:val="20"/>
              </w:rPr>
              <w:t>-1 333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522C4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226</w:t>
            </w:r>
          </w:p>
        </w:tc>
      </w:tr>
      <w:tr w:rsidR="00330C90" w:rsidTr="00957E34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Pr="005C6511" w:rsidRDefault="00330C90" w:rsidP="00957E34">
            <w:pPr>
              <w:rPr>
                <w:sz w:val="20"/>
                <w:szCs w:val="20"/>
              </w:rPr>
            </w:pPr>
            <w:r w:rsidRPr="005C6511">
              <w:rPr>
                <w:sz w:val="20"/>
                <w:szCs w:val="20"/>
              </w:rPr>
              <w:t>Результат движения денежных средств по тек</w:t>
            </w:r>
            <w:r w:rsidRPr="005C6511">
              <w:rPr>
                <w:sz w:val="20"/>
                <w:szCs w:val="20"/>
              </w:rPr>
              <w:t>у</w:t>
            </w:r>
            <w:r w:rsidRPr="005C6511">
              <w:rPr>
                <w:sz w:val="20"/>
                <w:szCs w:val="20"/>
              </w:rPr>
              <w:t>щей, инвестиционной и финансовой деятельности</w:t>
            </w:r>
            <w:r>
              <w:rPr>
                <w:sz w:val="20"/>
                <w:szCs w:val="20"/>
              </w:rPr>
              <w:t xml:space="preserve">  </w:t>
            </w:r>
            <w:r w:rsidRPr="0034557C">
              <w:rPr>
                <w:sz w:val="20"/>
                <w:szCs w:val="20"/>
              </w:rPr>
              <w:t>(± 040 ± 070 ± 100)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522C4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bookmarkStart w:id="240" w:name="f4r110"/>
            <w:bookmarkEnd w:id="240"/>
            <w:r>
              <w:rPr>
                <w:b/>
                <w:sz w:val="20"/>
                <w:szCs w:val="20"/>
              </w:rPr>
              <w:t>-3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90" w:rsidRPr="00522C4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</w:t>
            </w:r>
          </w:p>
        </w:tc>
      </w:tr>
      <w:tr w:rsidR="00330C90" w:rsidTr="00957E34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Pr="005C6511" w:rsidRDefault="00330C90" w:rsidP="00957E34">
            <w:pPr>
              <w:rPr>
                <w:sz w:val="20"/>
                <w:szCs w:val="20"/>
              </w:rPr>
            </w:pPr>
            <w:r w:rsidRPr="005C6511">
              <w:rPr>
                <w:sz w:val="20"/>
                <w:szCs w:val="20"/>
              </w:rPr>
              <w:t>Остаток денежных средств и эквивалентов д</w:t>
            </w:r>
            <w:r w:rsidRPr="005C6511">
              <w:rPr>
                <w:sz w:val="20"/>
                <w:szCs w:val="20"/>
              </w:rPr>
              <w:t>е</w:t>
            </w:r>
            <w:r w:rsidRPr="005C6511">
              <w:rPr>
                <w:sz w:val="20"/>
                <w:szCs w:val="20"/>
              </w:rPr>
              <w:t xml:space="preserve">нежных средств на </w:t>
            </w:r>
            <w:r>
              <w:rPr>
                <w:b/>
                <w:sz w:val="20"/>
                <w:szCs w:val="20"/>
              </w:rPr>
              <w:t>31.12.2024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522C4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bookmarkStart w:id="241" w:name="f4r120"/>
            <w:bookmarkEnd w:id="241"/>
            <w:r>
              <w:rPr>
                <w:b/>
                <w:sz w:val="20"/>
                <w:szCs w:val="20"/>
              </w:rPr>
              <w:t>105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522C4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</w:t>
            </w:r>
          </w:p>
        </w:tc>
      </w:tr>
      <w:tr w:rsidR="00330C90" w:rsidTr="00957E34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Pr="005C6511" w:rsidRDefault="00330C90" w:rsidP="00957E34">
            <w:pPr>
              <w:rPr>
                <w:sz w:val="20"/>
                <w:szCs w:val="20"/>
              </w:rPr>
            </w:pPr>
            <w:r w:rsidRPr="005C6511">
              <w:rPr>
                <w:sz w:val="20"/>
                <w:szCs w:val="20"/>
              </w:rPr>
              <w:t>Остаток денежных средств и эквивалентов д</w:t>
            </w:r>
            <w:r w:rsidRPr="005C6511">
              <w:rPr>
                <w:sz w:val="20"/>
                <w:szCs w:val="20"/>
              </w:rPr>
              <w:t>е</w:t>
            </w:r>
            <w:r w:rsidRPr="005C6511">
              <w:rPr>
                <w:sz w:val="20"/>
                <w:szCs w:val="20"/>
              </w:rPr>
              <w:t xml:space="preserve">нежных средств на </w:t>
            </w:r>
            <w:r>
              <w:rPr>
                <w:b/>
                <w:sz w:val="20"/>
                <w:szCs w:val="20"/>
              </w:rPr>
              <w:t>31.12.2025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522C4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bookmarkStart w:id="242" w:name="f4r130"/>
            <w:bookmarkEnd w:id="242"/>
            <w:r>
              <w:rPr>
                <w:b/>
                <w:sz w:val="20"/>
                <w:szCs w:val="20"/>
              </w:rPr>
              <w:t>102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522C4E" w:rsidRDefault="00013D53" w:rsidP="00957E3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105</w:t>
            </w:r>
          </w:p>
        </w:tc>
      </w:tr>
      <w:tr w:rsidR="00330C90" w:rsidTr="00957E34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Pr="0034557C" w:rsidRDefault="00330C90" w:rsidP="00957E34">
            <w:pPr>
              <w:rPr>
                <w:sz w:val="20"/>
                <w:szCs w:val="20"/>
              </w:rPr>
            </w:pPr>
            <w:r w:rsidRPr="0034557C">
              <w:rPr>
                <w:sz w:val="20"/>
                <w:szCs w:val="20"/>
              </w:rPr>
              <w:t>Влияние изменений курс</w:t>
            </w:r>
            <w:r>
              <w:rPr>
                <w:sz w:val="20"/>
                <w:szCs w:val="20"/>
              </w:rPr>
              <w:t>ов</w:t>
            </w:r>
            <w:r w:rsidRPr="0034557C">
              <w:rPr>
                <w:sz w:val="20"/>
                <w:szCs w:val="20"/>
              </w:rPr>
              <w:t xml:space="preserve"> иностранн</w:t>
            </w:r>
            <w:r>
              <w:rPr>
                <w:sz w:val="20"/>
                <w:szCs w:val="20"/>
              </w:rPr>
              <w:t>ых</w:t>
            </w:r>
            <w:r w:rsidRPr="0034557C">
              <w:rPr>
                <w:sz w:val="20"/>
                <w:szCs w:val="20"/>
              </w:rPr>
              <w:t xml:space="preserve"> валют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C90" w:rsidRDefault="00330C90" w:rsidP="00957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522C4E" w:rsidRDefault="00330C90" w:rsidP="00957E34">
            <w:pPr>
              <w:jc w:val="center"/>
              <w:rPr>
                <w:b/>
                <w:sz w:val="20"/>
                <w:szCs w:val="20"/>
              </w:rPr>
            </w:pPr>
            <w:bookmarkStart w:id="243" w:name="f4r140"/>
            <w:bookmarkEnd w:id="243"/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0C90" w:rsidRPr="00522C4E" w:rsidRDefault="00330C90" w:rsidP="00957E3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0C90" w:rsidRPr="00CA33C8" w:rsidTr="00957E34">
        <w:trPr>
          <w:trHeight w:val="57"/>
        </w:trPr>
        <w:tc>
          <w:tcPr>
            <w:tcW w:w="453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30C90" w:rsidRPr="00CA33C8" w:rsidRDefault="00330C90" w:rsidP="00957E34">
            <w:pPr>
              <w:rPr>
                <w:sz w:val="10"/>
                <w:szCs w:val="10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30C90" w:rsidRPr="00CA33C8" w:rsidRDefault="00330C90" w:rsidP="00957E34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732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</w:tcPr>
          <w:p w:rsidR="00330C90" w:rsidRPr="00CA33C8" w:rsidRDefault="00330C90" w:rsidP="00957E34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2523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</w:tcPr>
          <w:p w:rsidR="00330C90" w:rsidRPr="00CA33C8" w:rsidRDefault="00330C90" w:rsidP="00957E34">
            <w:pPr>
              <w:jc w:val="center"/>
              <w:rPr>
                <w:b/>
                <w:sz w:val="10"/>
                <w:szCs w:val="10"/>
              </w:rPr>
            </w:pPr>
          </w:p>
        </w:tc>
      </w:tr>
    </w:tbl>
    <w:p w:rsidR="00330C90" w:rsidRPr="00CA33C8" w:rsidRDefault="00330C90" w:rsidP="00330C90">
      <w:r>
        <w:t xml:space="preserve">   </w:t>
      </w:r>
    </w:p>
    <w:p w:rsidR="00330C90" w:rsidRPr="00CA33C8" w:rsidRDefault="00330C90" w:rsidP="00330C90">
      <w:pPr>
        <w:pStyle w:val="a3"/>
        <w:widowControl w:val="0"/>
        <w:ind w:firstLine="567"/>
        <w:rPr>
          <w:rFonts w:ascii="Times New Roman" w:hAnsi="Times New Roman"/>
        </w:rPr>
      </w:pPr>
    </w:p>
    <w:p w:rsidR="00330C90" w:rsidRPr="0050494D" w:rsidRDefault="00330C90" w:rsidP="00330C90">
      <w:pPr>
        <w:pStyle w:val="a3"/>
        <w:widowControl w:val="0"/>
        <w:ind w:left="567"/>
        <w:rPr>
          <w:rFonts w:ascii="Times New Roman" w:hAnsi="Times New Roman"/>
          <w:sz w:val="18"/>
          <w:szCs w:val="18"/>
        </w:rPr>
      </w:pPr>
      <w:r w:rsidRPr="006B2B00">
        <w:rPr>
          <w:rFonts w:ascii="Times New Roman" w:hAnsi="Times New Roman"/>
          <w:sz w:val="18"/>
          <w:szCs w:val="18"/>
        </w:rPr>
        <w:t xml:space="preserve">Руководитель        </w:t>
      </w:r>
      <w:r>
        <w:rPr>
          <w:rFonts w:ascii="Times New Roman" w:hAnsi="Times New Roman"/>
          <w:sz w:val="18"/>
          <w:szCs w:val="18"/>
        </w:rPr>
        <w:t xml:space="preserve"> </w:t>
      </w:r>
      <w:r w:rsidRPr="006B2B00">
        <w:rPr>
          <w:rFonts w:ascii="Times New Roman" w:hAnsi="Times New Roman"/>
          <w:sz w:val="18"/>
          <w:szCs w:val="18"/>
        </w:rPr>
        <w:t xml:space="preserve"> </w:t>
      </w:r>
      <w:r w:rsidRPr="0050494D">
        <w:rPr>
          <w:rFonts w:ascii="Times New Roman" w:hAnsi="Times New Roman"/>
          <w:sz w:val="18"/>
          <w:szCs w:val="18"/>
        </w:rPr>
        <w:t>___________________________</w:t>
      </w:r>
      <w:r w:rsidRPr="006B2B00">
        <w:rPr>
          <w:rFonts w:ascii="Times New Roman" w:hAnsi="Times New Roman"/>
          <w:sz w:val="18"/>
          <w:szCs w:val="18"/>
        </w:rPr>
        <w:t xml:space="preserve">                           </w:t>
      </w:r>
      <w:r w:rsidR="00CE74E0">
        <w:rPr>
          <w:rFonts w:ascii="Times New Roman" w:hAnsi="Times New Roman"/>
          <w:sz w:val="18"/>
          <w:szCs w:val="18"/>
        </w:rPr>
        <w:t xml:space="preserve">                           Н.И.Гриневич</w:t>
      </w:r>
      <w:r w:rsidRPr="006B2B00">
        <w:rPr>
          <w:rFonts w:ascii="Times New Roman" w:hAnsi="Times New Roman"/>
          <w:sz w:val="18"/>
          <w:szCs w:val="18"/>
        </w:rPr>
        <w:t xml:space="preserve">                       </w:t>
      </w:r>
    </w:p>
    <w:p w:rsidR="00330C90" w:rsidRPr="0050494D" w:rsidRDefault="00330C90" w:rsidP="00330C90">
      <w:pPr>
        <w:pStyle w:val="a3"/>
        <w:widowControl w:val="0"/>
        <w:ind w:left="567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 xml:space="preserve">                                                          </w:t>
      </w:r>
      <w:r w:rsidRPr="0050494D">
        <w:rPr>
          <w:rFonts w:ascii="Times New Roman" w:hAnsi="Times New Roman"/>
          <w:i/>
          <w:sz w:val="16"/>
          <w:szCs w:val="16"/>
        </w:rPr>
        <w:t>(</w:t>
      </w:r>
      <w:r>
        <w:rPr>
          <w:rFonts w:ascii="Times New Roman" w:hAnsi="Times New Roman"/>
          <w:i/>
          <w:sz w:val="16"/>
          <w:szCs w:val="16"/>
        </w:rPr>
        <w:t>подпись)                                                                               ( инициалы, фамилия)</w:t>
      </w:r>
    </w:p>
    <w:p w:rsidR="00330C90" w:rsidRPr="0050494D" w:rsidRDefault="00330C90" w:rsidP="00330C90">
      <w:pPr>
        <w:pStyle w:val="a3"/>
        <w:widowControl w:val="0"/>
        <w:ind w:left="567"/>
        <w:rPr>
          <w:rFonts w:ascii="Times New Roman" w:hAnsi="Times New Roman"/>
          <w:sz w:val="18"/>
          <w:szCs w:val="18"/>
        </w:rPr>
      </w:pPr>
      <w:r w:rsidRPr="006B2B00">
        <w:rPr>
          <w:rFonts w:ascii="Times New Roman" w:hAnsi="Times New Roman"/>
          <w:sz w:val="18"/>
          <w:szCs w:val="18"/>
        </w:rPr>
        <w:t>Главный бухгалтер</w:t>
      </w:r>
      <w:r>
        <w:rPr>
          <w:rFonts w:ascii="Times New Roman" w:hAnsi="Times New Roman"/>
          <w:sz w:val="18"/>
          <w:szCs w:val="18"/>
        </w:rPr>
        <w:t xml:space="preserve"> </w:t>
      </w:r>
      <w:r w:rsidRPr="0050494D">
        <w:rPr>
          <w:rFonts w:ascii="Times New Roman" w:hAnsi="Times New Roman"/>
          <w:sz w:val="18"/>
          <w:szCs w:val="18"/>
        </w:rPr>
        <w:t>___________________________</w:t>
      </w:r>
      <w:r w:rsidRPr="006B2B00">
        <w:rPr>
          <w:rFonts w:ascii="Times New Roman" w:hAnsi="Times New Roman"/>
          <w:sz w:val="18"/>
          <w:szCs w:val="18"/>
        </w:rPr>
        <w:t xml:space="preserve">                            </w:t>
      </w:r>
      <w:r w:rsidR="00CE74E0">
        <w:rPr>
          <w:rFonts w:ascii="Times New Roman" w:hAnsi="Times New Roman"/>
          <w:sz w:val="18"/>
          <w:szCs w:val="18"/>
        </w:rPr>
        <w:t xml:space="preserve">                           Т.М.Елец</w:t>
      </w:r>
      <w:r w:rsidRPr="006B2B00">
        <w:rPr>
          <w:rFonts w:ascii="Times New Roman" w:hAnsi="Times New Roman"/>
          <w:sz w:val="18"/>
          <w:szCs w:val="18"/>
        </w:rPr>
        <w:t xml:space="preserve">                         </w:t>
      </w:r>
    </w:p>
    <w:p w:rsidR="00330C90" w:rsidRDefault="00330C90" w:rsidP="00330C90">
      <w:pPr>
        <w:pStyle w:val="a3"/>
        <w:widowControl w:val="0"/>
        <w:ind w:left="567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 xml:space="preserve">                                                          </w:t>
      </w:r>
      <w:r w:rsidRPr="00CA33C8">
        <w:rPr>
          <w:rFonts w:ascii="Times New Roman" w:hAnsi="Times New Roman"/>
          <w:i/>
          <w:sz w:val="16"/>
          <w:szCs w:val="16"/>
        </w:rPr>
        <w:t>(</w:t>
      </w:r>
      <w:r>
        <w:rPr>
          <w:rFonts w:ascii="Times New Roman" w:hAnsi="Times New Roman"/>
          <w:i/>
          <w:sz w:val="16"/>
          <w:szCs w:val="16"/>
        </w:rPr>
        <w:t>подпись)                                                                              ( инициалы, фамилия)</w:t>
      </w:r>
    </w:p>
    <w:p w:rsidR="00330C90" w:rsidRDefault="00330C90" w:rsidP="00330C90">
      <w:pPr>
        <w:pStyle w:val="a3"/>
        <w:widowControl w:val="0"/>
        <w:spacing w:after="240"/>
        <w:ind w:left="567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« </w:t>
      </w:r>
      <w:r w:rsidR="00CE74E0">
        <w:rPr>
          <w:rFonts w:ascii="Times New Roman" w:hAnsi="Times New Roman"/>
          <w:sz w:val="18"/>
          <w:szCs w:val="18"/>
        </w:rPr>
        <w:t xml:space="preserve">24 </w:t>
      </w:r>
      <w:r>
        <w:rPr>
          <w:rFonts w:ascii="Times New Roman" w:hAnsi="Times New Roman"/>
          <w:sz w:val="18"/>
          <w:szCs w:val="18"/>
        </w:rPr>
        <w:t>» февраля</w:t>
      </w:r>
      <w:r w:rsidRPr="003F77F7">
        <w:rPr>
          <w:rFonts w:ascii="Times New Roman" w:hAnsi="Times New Roman"/>
          <w:sz w:val="18"/>
          <w:szCs w:val="18"/>
        </w:rPr>
        <w:t xml:space="preserve"> 202</w:t>
      </w:r>
      <w:r>
        <w:rPr>
          <w:rFonts w:ascii="Times New Roman" w:hAnsi="Times New Roman"/>
          <w:sz w:val="18"/>
          <w:szCs w:val="18"/>
        </w:rPr>
        <w:t>6</w:t>
      </w:r>
      <w:r w:rsidRPr="003F77F7">
        <w:rPr>
          <w:rFonts w:ascii="Times New Roman" w:hAnsi="Times New Roman"/>
          <w:sz w:val="18"/>
          <w:szCs w:val="18"/>
        </w:rPr>
        <w:t>г.</w:t>
      </w:r>
    </w:p>
    <w:p w:rsidR="00F61030" w:rsidRPr="00545198" w:rsidRDefault="00330C90" w:rsidP="00173076">
      <w:pPr>
        <w:pStyle w:val="a3"/>
        <w:widowControl w:val="0"/>
        <w:spacing w:after="240"/>
        <w:ind w:left="567"/>
        <w:jc w:val="right"/>
        <w:rPr>
          <w:sz w:val="18"/>
          <w:szCs w:val="18"/>
        </w:rPr>
      </w:pPr>
      <w:r w:rsidRPr="00D47376">
        <w:br w:type="page"/>
      </w:r>
      <w:bookmarkEnd w:id="0"/>
      <w:bookmarkEnd w:id="1"/>
    </w:p>
    <w:p w:rsidR="00173076" w:rsidRPr="00C20689" w:rsidRDefault="00173076" w:rsidP="00173076">
      <w:pPr>
        <w:tabs>
          <w:tab w:val="left" w:pos="2225"/>
        </w:tabs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Примечание</w:t>
      </w:r>
    </w:p>
    <w:p w:rsidR="00173076" w:rsidRPr="00C20689" w:rsidRDefault="00173076" w:rsidP="00173076">
      <w:pPr>
        <w:tabs>
          <w:tab w:val="left" w:pos="1029"/>
          <w:tab w:val="left" w:pos="647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к годовому отчету за 20</w:t>
      </w:r>
      <w:r w:rsidRPr="00037653">
        <w:rPr>
          <w:sz w:val="28"/>
          <w:szCs w:val="28"/>
        </w:rPr>
        <w:t>2</w:t>
      </w:r>
      <w:r w:rsidRPr="00A20274">
        <w:rPr>
          <w:sz w:val="28"/>
          <w:szCs w:val="28"/>
        </w:rPr>
        <w:t>5</w:t>
      </w:r>
      <w:r w:rsidRPr="00C20689">
        <w:rPr>
          <w:sz w:val="28"/>
          <w:szCs w:val="28"/>
        </w:rPr>
        <w:t xml:space="preserve"> год</w:t>
      </w:r>
    </w:p>
    <w:p w:rsidR="00173076" w:rsidRDefault="00173076" w:rsidP="001730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Открытое акционерное общество «Бездеж-Агро»  (далее – Общество) создано  решением Дрогичинского районного исполнительного комитета от 19 сентября </w:t>
      </w:r>
      <w:smartTag w:uri="urn:schemas-microsoft-com:office:smarttags" w:element="metricconverter">
        <w:smartTagPr>
          <w:attr w:name="ProductID" w:val="2016 г"/>
        </w:smartTagPr>
        <w:r>
          <w:rPr>
            <w:sz w:val="28"/>
            <w:szCs w:val="28"/>
          </w:rPr>
          <w:t>2016 г</w:t>
        </w:r>
      </w:smartTag>
      <w:r>
        <w:rPr>
          <w:sz w:val="28"/>
          <w:szCs w:val="28"/>
        </w:rPr>
        <w:t>. № 1064 «О создании открытого акционерного общества «Бездеж-Агро»  путем преобразования  сельскохозяйственного производственного кооператива «Бездеж-Агро», в соответствии с законодательством Республики Беларусь, Ук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зом  Президента Республики Беларусь от 17 июля 2014 года №  349 «О реорган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зации колхозов (сельскохозяйственных производственных  кооперативов)».</w:t>
      </w:r>
    </w:p>
    <w:p w:rsidR="00173076" w:rsidRDefault="00173076" w:rsidP="001730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Общество является правопреемником сельскохозяйственного производс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венного кооператива «Бездеж-Агро» в соответствии с передаточным актом, за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ключением прав и обязанностей, которые не могут принадлежать Обществу.</w:t>
      </w:r>
    </w:p>
    <w:p w:rsidR="00173076" w:rsidRDefault="00173076" w:rsidP="001730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Сельскохозяйственный производственный кооператива «Бездеж-Агро»  п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реименован  10 июля </w:t>
      </w:r>
      <w:smartTag w:uri="urn:schemas-microsoft-com:office:smarttags" w:element="metricconverter">
        <w:smartTagPr>
          <w:attr w:name="ProductID" w:val="2003 г"/>
        </w:smartTagPr>
        <w:r>
          <w:rPr>
            <w:sz w:val="28"/>
            <w:szCs w:val="28"/>
          </w:rPr>
          <w:t>2003 г</w:t>
        </w:r>
      </w:smartTag>
      <w:r>
        <w:rPr>
          <w:sz w:val="28"/>
          <w:szCs w:val="28"/>
        </w:rPr>
        <w:t>. из  колхоза «Новый путь»  зарегистрированного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шением Дрогичинского райисполкома от 24.09.1996 г. № 507  в Реестре общере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публиканской  регистрации за № 45.  Сельскохозяйственный производственный кооператива «Бездеж-Агро» реорганизован путем присоединения к нему сельск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хозяйственного производственного кооператива «Белый груд»   зарегистрирова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ного Брестским  областным исполнительным комитетом 10 июля </w:t>
      </w:r>
      <w:smartTag w:uri="urn:schemas-microsoft-com:office:smarttags" w:element="metricconverter">
        <w:smartTagPr>
          <w:attr w:name="ProductID" w:val="2003 г"/>
        </w:smartTagPr>
        <w:r>
          <w:rPr>
            <w:sz w:val="28"/>
            <w:szCs w:val="28"/>
          </w:rPr>
          <w:t>2003 г</w:t>
        </w:r>
      </w:smartTag>
      <w:r>
        <w:rPr>
          <w:sz w:val="28"/>
          <w:szCs w:val="28"/>
        </w:rPr>
        <w:t xml:space="preserve">.  за №  200098324. </w:t>
      </w:r>
    </w:p>
    <w:p w:rsidR="00173076" w:rsidRDefault="00173076" w:rsidP="001730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ОАО «Бездеж-Агро» расположен в северной части Дрогичинского района. Центральная усадьба хозяйства – аг. Бездеж, находится в 25 км. от районного центра .</w:t>
      </w:r>
    </w:p>
    <w:p w:rsidR="00173076" w:rsidRPr="005763A9" w:rsidRDefault="00173076" w:rsidP="001730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 w:rsidRPr="005763A9">
        <w:rPr>
          <w:sz w:val="28"/>
          <w:szCs w:val="28"/>
        </w:rPr>
        <w:t>ОАО «Бездеж-Агро» специализируется на производстве зерна, сах</w:t>
      </w:r>
      <w:r>
        <w:rPr>
          <w:sz w:val="28"/>
          <w:szCs w:val="28"/>
        </w:rPr>
        <w:t>арной свеклы,</w:t>
      </w:r>
      <w:r w:rsidRPr="005763A9">
        <w:rPr>
          <w:sz w:val="28"/>
          <w:szCs w:val="28"/>
        </w:rPr>
        <w:t xml:space="preserve"> молока и мяса. В структуре това</w:t>
      </w:r>
      <w:r>
        <w:rPr>
          <w:sz w:val="28"/>
          <w:szCs w:val="28"/>
        </w:rPr>
        <w:t xml:space="preserve">рной продукции молоко занимает </w:t>
      </w:r>
      <w:r w:rsidRPr="00A20274">
        <w:rPr>
          <w:sz w:val="28"/>
          <w:szCs w:val="28"/>
        </w:rPr>
        <w:t>69</w:t>
      </w:r>
      <w:r>
        <w:rPr>
          <w:sz w:val="28"/>
          <w:szCs w:val="28"/>
        </w:rPr>
        <w:t>,7%, мясо – 10,0%, зерно – 9,4</w:t>
      </w:r>
      <w:r w:rsidRPr="005763A9">
        <w:rPr>
          <w:sz w:val="28"/>
          <w:szCs w:val="28"/>
        </w:rPr>
        <w:t xml:space="preserve">%, сахарная свекла – </w:t>
      </w:r>
      <w:r>
        <w:rPr>
          <w:sz w:val="28"/>
          <w:szCs w:val="28"/>
        </w:rPr>
        <w:t>3,7</w:t>
      </w:r>
      <w:r w:rsidRPr="005763A9">
        <w:rPr>
          <w:sz w:val="28"/>
          <w:szCs w:val="28"/>
        </w:rPr>
        <w:t xml:space="preserve">%, маслосемена рапса – </w:t>
      </w:r>
      <w:r>
        <w:rPr>
          <w:sz w:val="28"/>
          <w:szCs w:val="28"/>
        </w:rPr>
        <w:t>5,3</w:t>
      </w:r>
      <w:r w:rsidRPr="005763A9">
        <w:rPr>
          <w:sz w:val="28"/>
          <w:szCs w:val="28"/>
        </w:rPr>
        <w:t>%.</w:t>
      </w:r>
    </w:p>
    <w:p w:rsidR="00173076" w:rsidRPr="005763A9" w:rsidRDefault="00173076" w:rsidP="00173076">
      <w:pPr>
        <w:jc w:val="both"/>
        <w:rPr>
          <w:sz w:val="28"/>
          <w:szCs w:val="28"/>
        </w:rPr>
      </w:pPr>
      <w:r w:rsidRPr="005763A9">
        <w:rPr>
          <w:sz w:val="28"/>
          <w:szCs w:val="28"/>
        </w:rPr>
        <w:t>Производство мяса КРС сконцентрировано на 5 фермах.</w:t>
      </w:r>
    </w:p>
    <w:p w:rsidR="00173076" w:rsidRPr="005763A9" w:rsidRDefault="00173076" w:rsidP="00173076">
      <w:pPr>
        <w:jc w:val="both"/>
        <w:rPr>
          <w:sz w:val="28"/>
          <w:szCs w:val="28"/>
        </w:rPr>
      </w:pPr>
      <w:r w:rsidRPr="005763A9">
        <w:rPr>
          <w:sz w:val="28"/>
          <w:szCs w:val="28"/>
        </w:rPr>
        <w:t xml:space="preserve">Производство молока осуществляется на </w:t>
      </w:r>
      <w:r>
        <w:rPr>
          <w:sz w:val="28"/>
          <w:szCs w:val="28"/>
        </w:rPr>
        <w:t>2</w:t>
      </w:r>
      <w:r w:rsidRPr="005763A9">
        <w:rPr>
          <w:sz w:val="28"/>
          <w:szCs w:val="28"/>
        </w:rPr>
        <w:t xml:space="preserve"> молочно-товарных фермах</w:t>
      </w:r>
      <w:r>
        <w:rPr>
          <w:sz w:val="28"/>
          <w:szCs w:val="28"/>
        </w:rPr>
        <w:t xml:space="preserve"> </w:t>
      </w:r>
      <w:r w:rsidRPr="005763A9">
        <w:rPr>
          <w:sz w:val="28"/>
          <w:szCs w:val="28"/>
        </w:rPr>
        <w:t xml:space="preserve">«Завершье» и «Бездеж-2», </w:t>
      </w:r>
      <w:r>
        <w:rPr>
          <w:sz w:val="28"/>
          <w:szCs w:val="28"/>
        </w:rPr>
        <w:t>на</w:t>
      </w:r>
      <w:r w:rsidRPr="005763A9">
        <w:rPr>
          <w:sz w:val="28"/>
          <w:szCs w:val="28"/>
        </w:rPr>
        <w:t xml:space="preserve"> которых на фермах доение ведется по новой технологии с до</w:t>
      </w:r>
      <w:r w:rsidRPr="005763A9">
        <w:rPr>
          <w:sz w:val="28"/>
          <w:szCs w:val="28"/>
        </w:rPr>
        <w:t>е</w:t>
      </w:r>
      <w:r w:rsidRPr="005763A9">
        <w:rPr>
          <w:sz w:val="28"/>
          <w:szCs w:val="28"/>
        </w:rPr>
        <w:t>нием в доильном зале.</w:t>
      </w:r>
    </w:p>
    <w:p w:rsidR="00173076" w:rsidRPr="005763A9" w:rsidRDefault="00173076" w:rsidP="00173076">
      <w:pPr>
        <w:jc w:val="both"/>
        <w:rPr>
          <w:sz w:val="28"/>
          <w:szCs w:val="28"/>
        </w:rPr>
      </w:pPr>
      <w:r w:rsidRPr="005763A9">
        <w:rPr>
          <w:sz w:val="28"/>
          <w:szCs w:val="28"/>
        </w:rPr>
        <w:t xml:space="preserve">Работу двух полеводческих бригад обслуживает </w:t>
      </w:r>
      <w:r>
        <w:rPr>
          <w:sz w:val="28"/>
          <w:szCs w:val="28"/>
        </w:rPr>
        <w:t>машинотракторный парк аг</w:t>
      </w:r>
      <w:r w:rsidRPr="005763A9">
        <w:rPr>
          <w:sz w:val="28"/>
          <w:szCs w:val="28"/>
        </w:rPr>
        <w:t xml:space="preserve">. Бездеж, который насчитывает </w:t>
      </w:r>
      <w:r>
        <w:rPr>
          <w:sz w:val="28"/>
          <w:szCs w:val="28"/>
        </w:rPr>
        <w:t>27 трактора</w:t>
      </w:r>
      <w:r w:rsidRPr="005763A9">
        <w:rPr>
          <w:sz w:val="28"/>
          <w:szCs w:val="28"/>
        </w:rPr>
        <w:t xml:space="preserve">, </w:t>
      </w:r>
      <w:r>
        <w:rPr>
          <w:sz w:val="28"/>
          <w:szCs w:val="28"/>
        </w:rPr>
        <w:t>7 погрузчиков, 11</w:t>
      </w:r>
      <w:r w:rsidRPr="005763A9">
        <w:rPr>
          <w:sz w:val="28"/>
          <w:szCs w:val="28"/>
        </w:rPr>
        <w:t xml:space="preserve"> грузовых авт</w:t>
      </w:r>
      <w:r w:rsidRPr="005763A9">
        <w:rPr>
          <w:sz w:val="28"/>
          <w:szCs w:val="28"/>
        </w:rPr>
        <w:t>о</w:t>
      </w:r>
      <w:r w:rsidRPr="005763A9">
        <w:rPr>
          <w:sz w:val="28"/>
          <w:szCs w:val="28"/>
        </w:rPr>
        <w:t xml:space="preserve">мобилей и </w:t>
      </w:r>
      <w:r>
        <w:rPr>
          <w:sz w:val="28"/>
          <w:szCs w:val="28"/>
        </w:rPr>
        <w:t>16</w:t>
      </w:r>
      <w:r w:rsidRPr="005763A9">
        <w:rPr>
          <w:sz w:val="28"/>
          <w:szCs w:val="28"/>
        </w:rPr>
        <w:t xml:space="preserve"> легковых автомобилей. </w:t>
      </w:r>
    </w:p>
    <w:p w:rsidR="00173076" w:rsidRDefault="00173076" w:rsidP="00173076">
      <w:pPr>
        <w:tabs>
          <w:tab w:val="left" w:pos="1029"/>
          <w:tab w:val="left" w:pos="647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По состоянию на 01.01.2026г. площадь сельхозугодий хозяйства составляет 6388 га, из них пашни 4219 га.</w:t>
      </w:r>
    </w:p>
    <w:p w:rsidR="00173076" w:rsidRDefault="00173076" w:rsidP="00173076">
      <w:pPr>
        <w:tabs>
          <w:tab w:val="left" w:pos="1029"/>
          <w:tab w:val="left" w:pos="647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Бонитет сельхозугодий составляет 28,3 баллов, пашни- 28,3.</w:t>
      </w:r>
    </w:p>
    <w:p w:rsidR="00173076" w:rsidRDefault="00173076" w:rsidP="00173076">
      <w:pPr>
        <w:tabs>
          <w:tab w:val="left" w:pos="1029"/>
          <w:tab w:val="left" w:pos="647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За 2025 год производство валовой продукции в сопоставимых ценах увелич</w:t>
      </w:r>
      <w:r>
        <w:rPr>
          <w:sz w:val="28"/>
          <w:szCs w:val="28"/>
        </w:rPr>
        <w:t>и</w:t>
      </w:r>
      <w:r>
        <w:rPr>
          <w:sz w:val="28"/>
          <w:szCs w:val="28"/>
        </w:rPr>
        <w:t>лось на 12,2% по сравнению с прошлым годом., в том числе по продукции раст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ниеводства на 12,7%. Валовой продукции на одного работника произведено 155,4 тыс.рублей, что на 15,2 тыс.рублей больше, чем в прошлом году. На 100 гектаров сельхозугодий валовой продукции получено 448,1 тыс.руб., что на 56,6 тыс.руб. больше, чем в 2024 году.</w:t>
      </w:r>
    </w:p>
    <w:p w:rsidR="00173076" w:rsidRDefault="00173076" w:rsidP="00173076">
      <w:pPr>
        <w:tabs>
          <w:tab w:val="left" w:pos="1029"/>
          <w:tab w:val="left" w:pos="647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По состоянию на 1.01.2026 г. в хозяйстве имеется 4375 голов КРС, в том числе коров-1530 голов. За 2025 год произведено 12955 тонн молока, что на 14,8 % больше  прошлого года. Удой на корову составил 8596 кг.,  + 983 кг. </w:t>
      </w:r>
    </w:p>
    <w:p w:rsidR="00173076" w:rsidRDefault="00173076" w:rsidP="00173076">
      <w:pPr>
        <w:tabs>
          <w:tab w:val="left" w:pos="1029"/>
          <w:tab w:val="left" w:pos="647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 уровню прошлого года. Выращено 808 тонн КРС.,-7тонн. Среднесуточный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вес на выращивании и откорме составил 736 грамм. (+1 г. к 2024 г.). Реализовано молока в зачетном  весе 12118 тонны, что на 7,0% больше, чем в прошлом году. </w:t>
      </w:r>
      <w:r>
        <w:rPr>
          <w:sz w:val="28"/>
          <w:szCs w:val="28"/>
        </w:rPr>
        <w:lastRenderedPageBreak/>
        <w:t>Сортом «экстра» реализовано 91,1%, высшим сортом- 8,9 %. Товарность молока составила 94,3%, жирность-3,57%</w:t>
      </w:r>
    </w:p>
    <w:p w:rsidR="00173076" w:rsidRDefault="00173076" w:rsidP="00173076">
      <w:pPr>
        <w:tabs>
          <w:tab w:val="left" w:pos="1029"/>
          <w:tab w:val="left" w:pos="647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Получено телят за 2025 год 1730 головы, что на 60 голов меньше, чем в 2024 году.</w:t>
      </w:r>
    </w:p>
    <w:p w:rsidR="00173076" w:rsidRDefault="00173076" w:rsidP="00173076">
      <w:pPr>
        <w:tabs>
          <w:tab w:val="left" w:pos="1029"/>
          <w:tab w:val="left" w:pos="6471"/>
        </w:tabs>
        <w:jc w:val="both"/>
        <w:rPr>
          <w:sz w:val="28"/>
          <w:szCs w:val="28"/>
        </w:rPr>
      </w:pPr>
      <w:r>
        <w:rPr>
          <w:sz w:val="28"/>
          <w:szCs w:val="28"/>
        </w:rPr>
        <w:t>Выход телят на 100 коров и телок составил 82 головы, на 100 коров - 70 голов.</w:t>
      </w:r>
    </w:p>
    <w:p w:rsidR="00173076" w:rsidRDefault="00173076" w:rsidP="00173076">
      <w:pPr>
        <w:tabs>
          <w:tab w:val="left" w:pos="1029"/>
          <w:tab w:val="left" w:pos="647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За 2025 год получено зерна 10783 тонн при урожайности 54,5 ц/га, маслосемян рапса 1003 тонн при  урожайности 33,4 ц/га, сахарной свеклы 8572 тонны при урожайности 495,5ц/га. Заготовлено травянистых кормов на 1 условную голову 61,9 ц.к.ед. </w:t>
      </w:r>
    </w:p>
    <w:p w:rsidR="00173076" w:rsidRDefault="00173076" w:rsidP="00173076">
      <w:pPr>
        <w:tabs>
          <w:tab w:val="left" w:pos="1029"/>
          <w:tab w:val="left" w:pos="647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За 2025 год получено выручки от реализации продукции 25629 тыс.руб., что на 27,9 % больше, чем в 2024 году. Выручка на 100 га с/х угодий составила 433,1 тыс.руб., на 1 работника – 150,2тыс.руб. Получено чистой прибыли 6279 тыс.рублей, что на 2099 тыс.рублей больше чем в прошлом году. Рентабельность реализованной продукции составила    26,0%, рентабельность продаж    18,5 %. В целом рентабельность по хозяйству составила 34,4%.</w:t>
      </w:r>
    </w:p>
    <w:p w:rsidR="00173076" w:rsidRDefault="00173076" w:rsidP="00173076">
      <w:pPr>
        <w:tabs>
          <w:tab w:val="left" w:pos="1029"/>
          <w:tab w:val="left" w:pos="647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Просроченная дебиторская задолженность и  просроченная кредиторская 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долженность</w:t>
      </w:r>
      <w:r w:rsidRPr="000351E5">
        <w:rPr>
          <w:sz w:val="28"/>
          <w:szCs w:val="28"/>
        </w:rPr>
        <w:t xml:space="preserve"> </w:t>
      </w:r>
      <w:r>
        <w:rPr>
          <w:sz w:val="28"/>
          <w:szCs w:val="28"/>
        </w:rPr>
        <w:t>отсутствует. Основная часть бюджетного финансирования получена в виде надбавок на молоко и бюджетных ассигнований на минеральные удобр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ния.</w:t>
      </w:r>
    </w:p>
    <w:p w:rsidR="00173076" w:rsidRDefault="00173076" w:rsidP="00173076">
      <w:pPr>
        <w:tabs>
          <w:tab w:val="left" w:pos="1029"/>
          <w:tab w:val="left" w:pos="647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Затраты на основное производство в 2025 г.</w:t>
      </w:r>
    </w:p>
    <w:p w:rsidR="00173076" w:rsidRDefault="00173076" w:rsidP="00173076">
      <w:pPr>
        <w:tabs>
          <w:tab w:val="left" w:pos="1029"/>
          <w:tab w:val="left" w:pos="6471"/>
        </w:tabs>
        <w:jc w:val="both"/>
        <w:rPr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5778"/>
        <w:gridCol w:w="3793"/>
      </w:tblGrid>
      <w:tr w:rsidR="00173076" w:rsidTr="00173076">
        <w:tc>
          <w:tcPr>
            <w:tcW w:w="5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76" w:rsidRDefault="00173076" w:rsidP="00173076">
            <w:pPr>
              <w:tabs>
                <w:tab w:val="left" w:pos="1029"/>
                <w:tab w:val="left" w:pos="647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Статьи затрат</w:t>
            </w:r>
          </w:p>
        </w:tc>
        <w:tc>
          <w:tcPr>
            <w:tcW w:w="3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76" w:rsidRDefault="00173076" w:rsidP="00173076">
            <w:pPr>
              <w:tabs>
                <w:tab w:val="left" w:pos="1608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ттыс.руб.</w:t>
            </w:r>
          </w:p>
        </w:tc>
      </w:tr>
      <w:tr w:rsidR="00173076" w:rsidTr="00173076">
        <w:tc>
          <w:tcPr>
            <w:tcW w:w="5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76" w:rsidRDefault="00173076" w:rsidP="00173076">
            <w:pPr>
              <w:tabs>
                <w:tab w:val="left" w:pos="1029"/>
                <w:tab w:val="left" w:pos="647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3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76" w:rsidRDefault="00173076" w:rsidP="00173076">
            <w:pPr>
              <w:tabs>
                <w:tab w:val="left" w:pos="1029"/>
                <w:tab w:val="left" w:pos="647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524 464</w:t>
            </w:r>
          </w:p>
        </w:tc>
      </w:tr>
      <w:tr w:rsidR="00173076" w:rsidTr="00173076">
        <w:tc>
          <w:tcPr>
            <w:tcW w:w="5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76" w:rsidRDefault="00173076" w:rsidP="00173076">
            <w:pPr>
              <w:tabs>
                <w:tab w:val="left" w:pos="1029"/>
                <w:tab w:val="left" w:pos="647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Затраты на оплату труда</w:t>
            </w:r>
          </w:p>
        </w:tc>
        <w:tc>
          <w:tcPr>
            <w:tcW w:w="3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76" w:rsidRDefault="00173076" w:rsidP="00173076">
            <w:pPr>
              <w:tabs>
                <w:tab w:val="left" w:pos="1029"/>
                <w:tab w:val="left" w:pos="647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15691</w:t>
            </w:r>
          </w:p>
        </w:tc>
      </w:tr>
      <w:tr w:rsidR="00173076" w:rsidTr="00173076">
        <w:tc>
          <w:tcPr>
            <w:tcW w:w="5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76" w:rsidRDefault="00173076" w:rsidP="00173076">
            <w:pPr>
              <w:tabs>
                <w:tab w:val="left" w:pos="1029"/>
                <w:tab w:val="left" w:pos="647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Материальные затраты</w:t>
            </w:r>
          </w:p>
        </w:tc>
        <w:tc>
          <w:tcPr>
            <w:tcW w:w="3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76" w:rsidRDefault="00173076" w:rsidP="00173076">
            <w:pPr>
              <w:tabs>
                <w:tab w:val="left" w:pos="1029"/>
                <w:tab w:val="left" w:pos="647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315356</w:t>
            </w:r>
          </w:p>
        </w:tc>
      </w:tr>
      <w:tr w:rsidR="00173076" w:rsidTr="00173076">
        <w:tc>
          <w:tcPr>
            <w:tcW w:w="5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76" w:rsidRDefault="00173076" w:rsidP="009847C8">
            <w:pPr>
              <w:tabs>
                <w:tab w:val="left" w:pos="1029"/>
                <w:tab w:val="left" w:pos="647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 том числе семена</w:t>
            </w:r>
          </w:p>
        </w:tc>
        <w:tc>
          <w:tcPr>
            <w:tcW w:w="3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76" w:rsidRDefault="00173076" w:rsidP="00173076">
            <w:pPr>
              <w:tabs>
                <w:tab w:val="left" w:pos="1029"/>
                <w:tab w:val="left" w:pos="647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11025</w:t>
            </w:r>
          </w:p>
        </w:tc>
      </w:tr>
      <w:tr w:rsidR="00173076" w:rsidTr="00173076">
        <w:tc>
          <w:tcPr>
            <w:tcW w:w="5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76" w:rsidRDefault="00173076" w:rsidP="00173076">
            <w:pPr>
              <w:tabs>
                <w:tab w:val="left" w:pos="157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 xml:space="preserve"> корма</w:t>
            </w:r>
          </w:p>
        </w:tc>
        <w:tc>
          <w:tcPr>
            <w:tcW w:w="3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76" w:rsidRDefault="00173076" w:rsidP="00173076">
            <w:pPr>
              <w:tabs>
                <w:tab w:val="left" w:pos="1029"/>
                <w:tab w:val="left" w:pos="647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16899</w:t>
            </w:r>
          </w:p>
        </w:tc>
      </w:tr>
      <w:tr w:rsidR="00173076" w:rsidTr="00173076">
        <w:tc>
          <w:tcPr>
            <w:tcW w:w="5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76" w:rsidRDefault="00173076" w:rsidP="00173076">
            <w:pPr>
              <w:tabs>
                <w:tab w:val="left" w:pos="1627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 xml:space="preserve"> минеральные удобрения</w:t>
            </w:r>
          </w:p>
        </w:tc>
        <w:tc>
          <w:tcPr>
            <w:tcW w:w="3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3076" w:rsidRDefault="00173076" w:rsidP="00173076">
            <w:pPr>
              <w:tabs>
                <w:tab w:val="left" w:pos="1029"/>
                <w:tab w:val="left" w:pos="647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32045</w:t>
            </w:r>
          </w:p>
        </w:tc>
      </w:tr>
      <w:tr w:rsidR="00173076" w:rsidTr="00173076">
        <w:tc>
          <w:tcPr>
            <w:tcW w:w="5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76" w:rsidRDefault="00173076" w:rsidP="00173076">
            <w:pPr>
              <w:tabs>
                <w:tab w:val="left" w:pos="168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средства защиты</w:t>
            </w:r>
          </w:p>
        </w:tc>
        <w:tc>
          <w:tcPr>
            <w:tcW w:w="3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3076" w:rsidRDefault="00173076" w:rsidP="00173076">
            <w:pPr>
              <w:tabs>
                <w:tab w:val="left" w:pos="1029"/>
                <w:tab w:val="left" w:pos="647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11249</w:t>
            </w:r>
          </w:p>
        </w:tc>
      </w:tr>
      <w:tr w:rsidR="00173076" w:rsidTr="00173076">
        <w:tc>
          <w:tcPr>
            <w:tcW w:w="5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76" w:rsidRDefault="00173076" w:rsidP="00173076">
            <w:pPr>
              <w:tabs>
                <w:tab w:val="left" w:pos="172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нефтепродукты</w:t>
            </w:r>
          </w:p>
        </w:tc>
        <w:tc>
          <w:tcPr>
            <w:tcW w:w="3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3076" w:rsidRDefault="00173076" w:rsidP="00173076">
            <w:pPr>
              <w:tabs>
                <w:tab w:val="left" w:pos="1029"/>
                <w:tab w:val="left" w:pos="647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61487</w:t>
            </w:r>
          </w:p>
        </w:tc>
      </w:tr>
      <w:tr w:rsidR="00173076" w:rsidTr="00173076">
        <w:tc>
          <w:tcPr>
            <w:tcW w:w="5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76" w:rsidRDefault="00173076" w:rsidP="00173076">
            <w:pPr>
              <w:tabs>
                <w:tab w:val="left" w:pos="179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электроэнергия</w:t>
            </w:r>
          </w:p>
        </w:tc>
        <w:tc>
          <w:tcPr>
            <w:tcW w:w="3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3076" w:rsidRDefault="00173076" w:rsidP="00173076">
            <w:pPr>
              <w:tabs>
                <w:tab w:val="left" w:pos="1029"/>
                <w:tab w:val="left" w:pos="647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1252</w:t>
            </w:r>
          </w:p>
        </w:tc>
      </w:tr>
      <w:tr w:rsidR="00173076" w:rsidTr="00173076">
        <w:tc>
          <w:tcPr>
            <w:tcW w:w="5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76" w:rsidRDefault="00173076" w:rsidP="00173076">
            <w:pPr>
              <w:tabs>
                <w:tab w:val="left" w:pos="183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газ</w:t>
            </w:r>
          </w:p>
        </w:tc>
        <w:tc>
          <w:tcPr>
            <w:tcW w:w="3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3076" w:rsidRDefault="00173076" w:rsidP="00173076">
            <w:pPr>
              <w:tabs>
                <w:tab w:val="left" w:pos="1029"/>
                <w:tab w:val="left" w:pos="647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</w:t>
            </w:r>
          </w:p>
        </w:tc>
      </w:tr>
      <w:tr w:rsidR="00173076" w:rsidTr="00173076">
        <w:tc>
          <w:tcPr>
            <w:tcW w:w="5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76" w:rsidRDefault="00173076" w:rsidP="00173076">
            <w:pPr>
              <w:tabs>
                <w:tab w:val="left" w:pos="173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Запчасти, стройматериалы</w:t>
            </w:r>
          </w:p>
        </w:tc>
        <w:tc>
          <w:tcPr>
            <w:tcW w:w="3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3076" w:rsidRDefault="00173076" w:rsidP="00173076">
            <w:pPr>
              <w:tabs>
                <w:tab w:val="left" w:pos="1029"/>
                <w:tab w:val="left" w:pos="647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11331</w:t>
            </w:r>
          </w:p>
        </w:tc>
      </w:tr>
      <w:tr w:rsidR="00173076" w:rsidTr="00173076">
        <w:tc>
          <w:tcPr>
            <w:tcW w:w="5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76" w:rsidRDefault="009847C8" w:rsidP="009847C8">
            <w:pPr>
              <w:tabs>
                <w:tab w:val="left" w:pos="1029"/>
                <w:tab w:val="left" w:pos="647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173076">
              <w:rPr>
                <w:sz w:val="28"/>
                <w:szCs w:val="28"/>
              </w:rPr>
              <w:t>плата работ и услуг, выполненных сторо</w:t>
            </w:r>
            <w:r w:rsidR="00173076">
              <w:rPr>
                <w:sz w:val="28"/>
                <w:szCs w:val="28"/>
              </w:rPr>
              <w:t>н</w:t>
            </w:r>
            <w:r w:rsidR="00173076">
              <w:rPr>
                <w:sz w:val="28"/>
                <w:szCs w:val="28"/>
              </w:rPr>
              <w:t>ними организациями</w:t>
            </w:r>
          </w:p>
        </w:tc>
        <w:tc>
          <w:tcPr>
            <w:tcW w:w="3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3076" w:rsidRDefault="00173076" w:rsidP="00173076">
            <w:pPr>
              <w:tabs>
                <w:tab w:val="left" w:pos="1029"/>
                <w:tab w:val="left" w:pos="647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31137</w:t>
            </w:r>
          </w:p>
        </w:tc>
      </w:tr>
      <w:tr w:rsidR="00173076" w:rsidTr="00173076">
        <w:tc>
          <w:tcPr>
            <w:tcW w:w="5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76" w:rsidRDefault="00173076" w:rsidP="009847C8">
            <w:pPr>
              <w:tabs>
                <w:tab w:val="left" w:pos="1029"/>
                <w:tab w:val="left" w:pos="647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Амортизация основных средств</w:t>
            </w:r>
          </w:p>
        </w:tc>
        <w:tc>
          <w:tcPr>
            <w:tcW w:w="3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3076" w:rsidRDefault="00173076" w:rsidP="00173076">
            <w:pPr>
              <w:tabs>
                <w:tab w:val="left" w:pos="1029"/>
                <w:tab w:val="left" w:pos="647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41961</w:t>
            </w:r>
          </w:p>
        </w:tc>
      </w:tr>
      <w:tr w:rsidR="00173076" w:rsidTr="00173076">
        <w:tc>
          <w:tcPr>
            <w:tcW w:w="5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76" w:rsidRDefault="00173076" w:rsidP="009847C8">
            <w:pPr>
              <w:tabs>
                <w:tab w:val="left" w:pos="1029"/>
                <w:tab w:val="left" w:pos="647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затраты</w:t>
            </w:r>
          </w:p>
        </w:tc>
        <w:tc>
          <w:tcPr>
            <w:tcW w:w="3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3076" w:rsidRDefault="00173076" w:rsidP="00173076">
            <w:pPr>
              <w:tabs>
                <w:tab w:val="left" w:pos="1029"/>
                <w:tab w:val="left" w:pos="647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</w:t>
            </w:r>
          </w:p>
        </w:tc>
      </w:tr>
    </w:tbl>
    <w:p w:rsidR="00173076" w:rsidRDefault="00173076" w:rsidP="00173076">
      <w:pPr>
        <w:tabs>
          <w:tab w:val="left" w:pos="1029"/>
          <w:tab w:val="left" w:pos="647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Среднесписочная численность работающих на 1.01.2026 г. составляет 171 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ловек.</w:t>
      </w:r>
    </w:p>
    <w:p w:rsidR="00173076" w:rsidRDefault="00173076" w:rsidP="00173076">
      <w:pPr>
        <w:tabs>
          <w:tab w:val="left" w:pos="1029"/>
          <w:tab w:val="left" w:pos="647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Среднемесячная зарплата за 2025 год по хозяйству составила 2331,2 рублей.</w:t>
      </w:r>
    </w:p>
    <w:p w:rsidR="00173076" w:rsidRDefault="00173076" w:rsidP="00173076">
      <w:pPr>
        <w:tabs>
          <w:tab w:val="left" w:pos="1029"/>
          <w:tab w:val="left" w:pos="647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дальнейшем работа хозяйства будет нацелена на увеличение производства валовой продукции, снижение издержек производства, получение прибыли и вн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дрение энергосберегающих технологий. </w:t>
      </w:r>
    </w:p>
    <w:p w:rsidR="00173076" w:rsidRDefault="00173076" w:rsidP="00173076">
      <w:pPr>
        <w:rPr>
          <w:sz w:val="28"/>
          <w:szCs w:val="28"/>
        </w:rPr>
      </w:pPr>
    </w:p>
    <w:p w:rsidR="00173076" w:rsidRDefault="00173076" w:rsidP="00173076">
      <w:pPr>
        <w:tabs>
          <w:tab w:val="left" w:pos="6059"/>
        </w:tabs>
        <w:rPr>
          <w:sz w:val="28"/>
          <w:szCs w:val="28"/>
        </w:rPr>
      </w:pPr>
      <w:r>
        <w:rPr>
          <w:sz w:val="28"/>
          <w:szCs w:val="28"/>
        </w:rPr>
        <w:t xml:space="preserve">Директор  </w:t>
      </w:r>
      <w:r>
        <w:rPr>
          <w:sz w:val="28"/>
          <w:szCs w:val="28"/>
        </w:rPr>
        <w:tab/>
        <w:t>Гриневич Н.И.</w:t>
      </w:r>
    </w:p>
    <w:p w:rsidR="00173076" w:rsidRDefault="00173076" w:rsidP="00173076">
      <w:pPr>
        <w:tabs>
          <w:tab w:val="left" w:pos="6059"/>
        </w:tabs>
        <w:rPr>
          <w:sz w:val="28"/>
          <w:szCs w:val="28"/>
        </w:rPr>
      </w:pPr>
      <w:r>
        <w:rPr>
          <w:sz w:val="28"/>
          <w:szCs w:val="28"/>
        </w:rPr>
        <w:t>Гл. бухгалтер</w:t>
      </w:r>
      <w:r>
        <w:rPr>
          <w:sz w:val="28"/>
          <w:szCs w:val="28"/>
        </w:rPr>
        <w:tab/>
        <w:t>Елец Т.М.</w:t>
      </w:r>
    </w:p>
    <w:p w:rsidR="00173076" w:rsidRDefault="00173076" w:rsidP="00173076"/>
    <w:p w:rsidR="0069511C" w:rsidRDefault="0069511C" w:rsidP="00F61030">
      <w:pPr>
        <w:pStyle w:val="a3"/>
        <w:ind w:left="6840" w:right="145"/>
        <w:jc w:val="right"/>
        <w:rPr>
          <w:sz w:val="18"/>
          <w:szCs w:val="18"/>
        </w:rPr>
      </w:pPr>
    </w:p>
    <w:p w:rsidR="00173076" w:rsidRDefault="00173076" w:rsidP="00F61030">
      <w:pPr>
        <w:pStyle w:val="a3"/>
        <w:ind w:left="6840" w:right="145"/>
        <w:jc w:val="right"/>
        <w:rPr>
          <w:sz w:val="18"/>
          <w:szCs w:val="18"/>
        </w:rPr>
      </w:pPr>
    </w:p>
    <w:tbl>
      <w:tblPr>
        <w:tblW w:w="7080" w:type="dxa"/>
        <w:tblInd w:w="103" w:type="dxa"/>
        <w:tblLook w:val="04A0"/>
      </w:tblPr>
      <w:tblGrid>
        <w:gridCol w:w="1524"/>
        <w:gridCol w:w="4740"/>
        <w:gridCol w:w="1009"/>
      </w:tblGrid>
      <w:tr w:rsidR="00173076" w:rsidTr="00173076">
        <w:trPr>
          <w:trHeight w:val="750"/>
        </w:trPr>
        <w:tc>
          <w:tcPr>
            <w:tcW w:w="6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3076" w:rsidRDefault="00173076" w:rsidP="0017307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Доля государства в уставном фонде эмитента (всего в %):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076" w:rsidRDefault="00173076" w:rsidP="0017307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73076" w:rsidTr="00173076">
        <w:trPr>
          <w:trHeight w:val="255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076" w:rsidRDefault="00173076" w:rsidP="00173076">
            <w:pPr>
              <w:rPr>
                <w:sz w:val="20"/>
                <w:szCs w:val="20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076" w:rsidRDefault="00173076" w:rsidP="0017307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076" w:rsidRDefault="00173076" w:rsidP="00173076">
            <w:pPr>
              <w:rPr>
                <w:sz w:val="20"/>
                <w:szCs w:val="20"/>
              </w:rPr>
            </w:pPr>
          </w:p>
        </w:tc>
      </w:tr>
      <w:tr w:rsidR="00173076" w:rsidTr="00173076">
        <w:trPr>
          <w:trHeight w:val="1020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076" w:rsidRDefault="00173076" w:rsidP="001730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собстве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ности</w:t>
            </w: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076" w:rsidRDefault="00173076" w:rsidP="001730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акций, шт.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076" w:rsidRDefault="00173076" w:rsidP="001730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в уставном фонде, %</w:t>
            </w:r>
          </w:p>
        </w:tc>
      </w:tr>
      <w:tr w:rsidR="00173076" w:rsidTr="00173076">
        <w:trPr>
          <w:trHeight w:val="48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076" w:rsidRDefault="00173076" w:rsidP="001730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республиканская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173076" w:rsidRDefault="00173076" w:rsidP="0017307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173076" w:rsidRDefault="00173076" w:rsidP="00173076">
            <w:pPr>
              <w:jc w:val="right"/>
              <w:rPr>
                <w:sz w:val="20"/>
                <w:szCs w:val="20"/>
              </w:rPr>
            </w:pPr>
          </w:p>
        </w:tc>
      </w:tr>
      <w:tr w:rsidR="00173076" w:rsidTr="00173076">
        <w:trPr>
          <w:trHeight w:val="67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076" w:rsidRDefault="00173076" w:rsidP="00173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коммунальная всего: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076" w:rsidRDefault="00173076" w:rsidP="001730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139578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076" w:rsidRDefault="00173076" w:rsidP="001730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173076" w:rsidTr="00173076">
        <w:trPr>
          <w:trHeight w:val="45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076" w:rsidRDefault="00173076" w:rsidP="00173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076" w:rsidRDefault="00173076" w:rsidP="001730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076" w:rsidRDefault="00173076" w:rsidP="001730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</w:tr>
      <w:tr w:rsidR="00173076" w:rsidTr="00173076">
        <w:trPr>
          <w:trHeight w:val="52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076" w:rsidRDefault="00173076" w:rsidP="00173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областная 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73076" w:rsidRDefault="00173076" w:rsidP="001730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73076" w:rsidRDefault="00173076" w:rsidP="001730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73076" w:rsidTr="00173076">
        <w:trPr>
          <w:trHeight w:val="48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076" w:rsidRDefault="00173076" w:rsidP="00173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районная 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73076" w:rsidRDefault="00173076" w:rsidP="001730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139578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73076" w:rsidRDefault="00173076" w:rsidP="001730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173076" w:rsidTr="00173076">
        <w:trPr>
          <w:trHeight w:val="49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076" w:rsidRDefault="00173076" w:rsidP="00173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городская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73076" w:rsidRDefault="00173076" w:rsidP="001730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73076" w:rsidRDefault="00173076" w:rsidP="001730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</w:tbl>
    <w:p w:rsidR="00173076" w:rsidRDefault="00173076" w:rsidP="00173076"/>
    <w:tbl>
      <w:tblPr>
        <w:tblW w:w="10524" w:type="dxa"/>
        <w:tblInd w:w="-591" w:type="dxa"/>
        <w:tblLook w:val="04A0"/>
      </w:tblPr>
      <w:tblGrid>
        <w:gridCol w:w="5576"/>
        <w:gridCol w:w="1736"/>
        <w:gridCol w:w="1716"/>
        <w:gridCol w:w="1496"/>
      </w:tblGrid>
      <w:tr w:rsidR="00173076" w:rsidTr="00173076">
        <w:trPr>
          <w:trHeight w:val="660"/>
        </w:trPr>
        <w:tc>
          <w:tcPr>
            <w:tcW w:w="5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076" w:rsidRDefault="00173076" w:rsidP="00173076">
            <w:pPr>
              <w:rPr>
                <w:b/>
                <w:bCs/>
              </w:rPr>
            </w:pPr>
            <w:r>
              <w:rPr>
                <w:b/>
                <w:bCs/>
              </w:rPr>
              <w:t>5-6. Информация о дивидендах и акциях: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076" w:rsidRDefault="00173076" w:rsidP="00173076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076" w:rsidRDefault="00173076" w:rsidP="00173076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076" w:rsidRDefault="00173076" w:rsidP="00173076">
            <w:pPr>
              <w:rPr>
                <w:sz w:val="20"/>
                <w:szCs w:val="20"/>
              </w:rPr>
            </w:pPr>
          </w:p>
        </w:tc>
      </w:tr>
      <w:tr w:rsidR="00173076" w:rsidTr="00173076">
        <w:trPr>
          <w:trHeight w:val="1155"/>
        </w:trPr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3076" w:rsidRDefault="00173076" w:rsidP="0017307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Показатель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3076" w:rsidRDefault="00173076" w:rsidP="0017307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Единица изм</w:t>
            </w:r>
            <w:r>
              <w:rPr>
                <w:b/>
                <w:bCs/>
                <w:sz w:val="20"/>
                <w:szCs w:val="20"/>
              </w:rPr>
              <w:t>е</w:t>
            </w:r>
            <w:r>
              <w:rPr>
                <w:b/>
                <w:bCs/>
                <w:sz w:val="20"/>
                <w:szCs w:val="20"/>
              </w:rPr>
              <w:t>рения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3076" w:rsidRDefault="00173076" w:rsidP="0017307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 отчетный период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3076" w:rsidRDefault="00173076" w:rsidP="0017307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 аналоги</w:t>
            </w:r>
            <w:r>
              <w:rPr>
                <w:b/>
                <w:bCs/>
                <w:sz w:val="20"/>
                <w:szCs w:val="20"/>
              </w:rPr>
              <w:t>ч</w:t>
            </w:r>
            <w:r>
              <w:rPr>
                <w:b/>
                <w:bCs/>
                <w:sz w:val="20"/>
                <w:szCs w:val="20"/>
              </w:rPr>
              <w:t>ный период прошлого года</w:t>
            </w:r>
          </w:p>
        </w:tc>
      </w:tr>
      <w:tr w:rsidR="00173076" w:rsidTr="00173076">
        <w:trPr>
          <w:trHeight w:val="795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076" w:rsidRDefault="00173076" w:rsidP="00173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акционеров, всего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3076" w:rsidRDefault="00173076" w:rsidP="001730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лиц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076" w:rsidRDefault="00173076" w:rsidP="001730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076" w:rsidRDefault="00173076" w:rsidP="001730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173076" w:rsidTr="00173076">
        <w:trPr>
          <w:trHeight w:val="795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076" w:rsidRDefault="00173076" w:rsidP="00173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в том числе: юридических лиц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3076" w:rsidRDefault="00173076" w:rsidP="001730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лиц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73076" w:rsidRDefault="00173076" w:rsidP="001730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73076" w:rsidRDefault="00173076" w:rsidP="001730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173076" w:rsidTr="00173076">
        <w:trPr>
          <w:trHeight w:val="795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076" w:rsidRDefault="00173076" w:rsidP="00173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из них нерезидентов Республики Беларусь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3076" w:rsidRDefault="00173076" w:rsidP="001730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лиц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73076" w:rsidRDefault="00173076" w:rsidP="001730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73076" w:rsidRDefault="00173076" w:rsidP="001730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73076" w:rsidTr="00173076">
        <w:trPr>
          <w:trHeight w:val="795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076" w:rsidRDefault="00173076" w:rsidP="00173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в том числе: физических лиц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3076" w:rsidRDefault="00173076" w:rsidP="001730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лиц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73076" w:rsidRDefault="00173076" w:rsidP="001730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73076" w:rsidRDefault="00173076" w:rsidP="001730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73076" w:rsidTr="00173076">
        <w:trPr>
          <w:trHeight w:val="795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076" w:rsidRDefault="00173076" w:rsidP="00173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из них нерезидентов Республики Беларусь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3076" w:rsidRDefault="00173076" w:rsidP="001730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лиц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73076" w:rsidRDefault="00173076" w:rsidP="001730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73076" w:rsidRDefault="00173076" w:rsidP="001730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73076" w:rsidTr="00173076">
        <w:trPr>
          <w:trHeight w:val="795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076" w:rsidRDefault="00173076" w:rsidP="00173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Начислено на выплату дивидендов в данном отчетном  п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риоде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3076" w:rsidRDefault="00173076" w:rsidP="001730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тысяч рублей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73076" w:rsidRDefault="00173076" w:rsidP="001730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73076" w:rsidRDefault="00173076" w:rsidP="001730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173076" w:rsidTr="00173076">
        <w:trPr>
          <w:trHeight w:val="795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076" w:rsidRDefault="00173076" w:rsidP="00173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Фактически выплаченные дивиденды в данном отчетном  п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риоде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3076" w:rsidRDefault="00173076" w:rsidP="001730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тысяч рублей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73076" w:rsidRDefault="00173076" w:rsidP="001730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73076" w:rsidRDefault="00173076" w:rsidP="001730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173076" w:rsidTr="00173076">
        <w:trPr>
          <w:trHeight w:val="795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076" w:rsidRDefault="00173076" w:rsidP="00173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Дивиденды, приходящиеся на одну простую (обыкновенную) акцию (включая налоги)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3076" w:rsidRDefault="00173076" w:rsidP="001730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рублей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73076" w:rsidRDefault="00173076" w:rsidP="001730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73076" w:rsidRDefault="00173076" w:rsidP="001730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0,000000</w:t>
            </w:r>
          </w:p>
        </w:tc>
      </w:tr>
      <w:tr w:rsidR="00173076" w:rsidTr="00173076">
        <w:trPr>
          <w:trHeight w:val="795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076" w:rsidRDefault="00173076" w:rsidP="00173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Дивиденды, приходящиеся на одну привилегированную а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цию (включая налоги) первого типа ___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3076" w:rsidRDefault="00173076" w:rsidP="001730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рублей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73076" w:rsidRDefault="00173076" w:rsidP="001730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73076" w:rsidRDefault="00173076" w:rsidP="001730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0,000000</w:t>
            </w:r>
          </w:p>
        </w:tc>
      </w:tr>
      <w:tr w:rsidR="00173076" w:rsidTr="00173076">
        <w:trPr>
          <w:trHeight w:val="795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076" w:rsidRDefault="00173076" w:rsidP="00173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Дивиденды, приходящиеся на одну привилегированную а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цию (включая налоги) второго типа ___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3076" w:rsidRDefault="00173076" w:rsidP="001730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рублей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73076" w:rsidRDefault="00173076" w:rsidP="001730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73076" w:rsidRDefault="00173076" w:rsidP="001730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0,000000</w:t>
            </w:r>
          </w:p>
        </w:tc>
      </w:tr>
      <w:tr w:rsidR="00173076" w:rsidTr="00173076">
        <w:trPr>
          <w:trHeight w:val="795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076" w:rsidRDefault="00173076" w:rsidP="00173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Дивиденды, фактически выплаченные на одну простую (обыкновенную) акцию (включая налоги)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3076" w:rsidRDefault="00173076" w:rsidP="001730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рублей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73076" w:rsidRDefault="00173076" w:rsidP="001730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73076" w:rsidRDefault="00173076" w:rsidP="001730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0,000000</w:t>
            </w:r>
          </w:p>
        </w:tc>
      </w:tr>
      <w:tr w:rsidR="00173076" w:rsidTr="00173076">
        <w:trPr>
          <w:trHeight w:val="795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076" w:rsidRDefault="00173076" w:rsidP="00173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Дивиденды, фактически выплаченные на одну привилегир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ванную акцию (включая налоги) первого типа ___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3076" w:rsidRDefault="00173076" w:rsidP="001730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рублей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73076" w:rsidRDefault="00173076" w:rsidP="001730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73076" w:rsidRDefault="00173076" w:rsidP="001730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0,000000</w:t>
            </w:r>
          </w:p>
        </w:tc>
      </w:tr>
      <w:tr w:rsidR="00173076" w:rsidTr="00173076">
        <w:trPr>
          <w:trHeight w:val="795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076" w:rsidRDefault="00173076" w:rsidP="00173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Дивиденды, фактически выплаченные на одну привилегир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ванную акцию (включая налоги) второго типа ___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3076" w:rsidRDefault="00173076" w:rsidP="001730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рублей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73076" w:rsidRDefault="00173076" w:rsidP="001730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73076" w:rsidRDefault="00173076" w:rsidP="001730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0,000000</w:t>
            </w:r>
          </w:p>
        </w:tc>
      </w:tr>
      <w:tr w:rsidR="00173076" w:rsidTr="00173076">
        <w:trPr>
          <w:trHeight w:val="795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076" w:rsidRDefault="00173076" w:rsidP="00173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Период, за который выплачивались дивиденды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3076" w:rsidRDefault="00173076" w:rsidP="001730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месяц, квартал, год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173076" w:rsidRDefault="00173076" w:rsidP="001730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076" w:rsidRDefault="00173076" w:rsidP="001730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173076" w:rsidTr="00173076">
        <w:trPr>
          <w:trHeight w:val="795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076" w:rsidRDefault="00173076" w:rsidP="00173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(даты) принятия решений о выплате дивидендов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3076" w:rsidRDefault="00173076" w:rsidP="001730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число, месяц, год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173076" w:rsidRDefault="00173076" w:rsidP="001730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076" w:rsidRDefault="00173076" w:rsidP="001730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173076" w:rsidTr="00173076">
        <w:trPr>
          <w:trHeight w:val="795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076" w:rsidRDefault="00173076" w:rsidP="00173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(сроки) выплаты дивидендов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3076" w:rsidRDefault="00173076" w:rsidP="001730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число, месяц, год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173076" w:rsidRDefault="00173076" w:rsidP="001730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076" w:rsidRDefault="00173076" w:rsidP="001730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173076" w:rsidTr="00173076">
        <w:trPr>
          <w:trHeight w:val="795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076" w:rsidRDefault="00173076" w:rsidP="00173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Обеспеченность акции имуществом общества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3076" w:rsidRDefault="00173076" w:rsidP="001730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рублей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73076" w:rsidRPr="00AA30B6" w:rsidRDefault="00173076" w:rsidP="009847C8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</w:t>
            </w:r>
            <w:r w:rsidR="009847C8">
              <w:rPr>
                <w:sz w:val="20"/>
                <w:szCs w:val="20"/>
              </w:rPr>
              <w:t>81,84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73076" w:rsidRPr="009847C8" w:rsidRDefault="009847C8" w:rsidP="001730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220,65</w:t>
            </w:r>
          </w:p>
        </w:tc>
      </w:tr>
      <w:tr w:rsidR="00173076" w:rsidTr="00173076">
        <w:trPr>
          <w:trHeight w:val="795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076" w:rsidRDefault="00173076" w:rsidP="00173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акций, находящихся на балансе общества, - всего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3076" w:rsidRDefault="00173076" w:rsidP="001730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73076" w:rsidRDefault="00173076" w:rsidP="001730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73076" w:rsidRDefault="00173076" w:rsidP="001730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173076" w:rsidRDefault="00173076" w:rsidP="00173076"/>
    <w:p w:rsidR="00173076" w:rsidRDefault="00173076" w:rsidP="00173076"/>
    <w:tbl>
      <w:tblPr>
        <w:tblW w:w="10674" w:type="dxa"/>
        <w:tblInd w:w="108" w:type="dxa"/>
        <w:tblLook w:val="04A0"/>
      </w:tblPr>
      <w:tblGrid>
        <w:gridCol w:w="4740"/>
        <w:gridCol w:w="2133"/>
        <w:gridCol w:w="1035"/>
        <w:gridCol w:w="1664"/>
        <w:gridCol w:w="200"/>
        <w:gridCol w:w="222"/>
        <w:gridCol w:w="222"/>
        <w:gridCol w:w="222"/>
        <w:gridCol w:w="236"/>
      </w:tblGrid>
      <w:tr w:rsidR="00173076" w:rsidTr="00173076">
        <w:trPr>
          <w:gridAfter w:val="5"/>
          <w:wAfter w:w="1102" w:type="dxa"/>
          <w:trHeight w:val="1410"/>
        </w:trPr>
        <w:tc>
          <w:tcPr>
            <w:tcW w:w="95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3076" w:rsidRDefault="00173076" w:rsidP="00173076">
            <w:pPr>
              <w:rPr>
                <w:b/>
                <w:bCs/>
              </w:rPr>
            </w:pPr>
            <w:r>
              <w:rPr>
                <w:b/>
                <w:bCs/>
              </w:rPr>
              <w:t>9. Основные виды продукции или виды деятельности, по которым получено дв</w:t>
            </w:r>
            <w:r>
              <w:rPr>
                <w:b/>
                <w:bCs/>
              </w:rPr>
              <w:t>а</w:t>
            </w:r>
            <w:r>
              <w:rPr>
                <w:b/>
                <w:bCs/>
              </w:rPr>
              <w:t>дцать и более процентов выручки от реализации товаров, продукции, работ, услуг (только в составе годового отчета):</w:t>
            </w:r>
          </w:p>
        </w:tc>
      </w:tr>
      <w:tr w:rsidR="00173076" w:rsidTr="00173076">
        <w:trPr>
          <w:gridAfter w:val="5"/>
          <w:wAfter w:w="1102" w:type="dxa"/>
          <w:trHeight w:val="1264"/>
        </w:trPr>
        <w:tc>
          <w:tcPr>
            <w:tcW w:w="95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173076" w:rsidRDefault="00173076" w:rsidP="00173076">
            <w:pPr>
              <w:rPr>
                <w:sz w:val="18"/>
                <w:szCs w:val="18"/>
              </w:rPr>
            </w:pPr>
            <w:r w:rsidRPr="00F67964">
              <w:rPr>
                <w:sz w:val="18"/>
                <w:szCs w:val="18"/>
              </w:rPr>
              <w:t xml:space="preserve">10. Дата проведения годового общего собрания акционеров, на котором утверждался годовой бухгалтерский баланс за отчетный </w:t>
            </w:r>
            <w:r>
              <w:rPr>
                <w:sz w:val="18"/>
                <w:szCs w:val="18"/>
              </w:rPr>
              <w:t xml:space="preserve">2024г. </w:t>
            </w:r>
          </w:p>
          <w:p w:rsidR="00173076" w:rsidRPr="00F67964" w:rsidRDefault="00173076" w:rsidP="00173076">
            <w:pPr>
              <w:rPr>
                <w:sz w:val="18"/>
                <w:szCs w:val="18"/>
              </w:rPr>
            </w:pPr>
            <w:r w:rsidRPr="00F67964">
              <w:rPr>
                <w:sz w:val="18"/>
                <w:szCs w:val="18"/>
              </w:rPr>
              <w:t>год:</w:t>
            </w:r>
          </w:p>
        </w:tc>
      </w:tr>
      <w:tr w:rsidR="00173076" w:rsidTr="00173076">
        <w:trPr>
          <w:trHeight w:val="555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173076" w:rsidRDefault="00173076" w:rsidP="001730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марта 2026г.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3076" w:rsidRDefault="00173076" w:rsidP="00173076">
            <w:pPr>
              <w:rPr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3076" w:rsidRDefault="00173076" w:rsidP="00173076">
            <w:pPr>
              <w:rPr>
                <w:sz w:val="18"/>
                <w:szCs w:val="18"/>
              </w:rPr>
            </w:pP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3076" w:rsidRDefault="00173076" w:rsidP="00173076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076" w:rsidRDefault="00173076" w:rsidP="00173076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076" w:rsidRDefault="00173076" w:rsidP="00173076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076" w:rsidRDefault="00173076" w:rsidP="0017307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076" w:rsidRDefault="00173076" w:rsidP="00173076">
            <w:pPr>
              <w:rPr>
                <w:sz w:val="20"/>
                <w:szCs w:val="20"/>
              </w:rPr>
            </w:pPr>
          </w:p>
        </w:tc>
      </w:tr>
      <w:tr w:rsidR="00173076" w:rsidTr="00173076">
        <w:trPr>
          <w:gridAfter w:val="4"/>
          <w:wAfter w:w="902" w:type="dxa"/>
          <w:trHeight w:val="555"/>
        </w:trPr>
        <w:tc>
          <w:tcPr>
            <w:tcW w:w="97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73076" w:rsidRDefault="00173076" w:rsidP="00173076">
            <w:pPr>
              <w:rPr>
                <w:b/>
                <w:bCs/>
              </w:rPr>
            </w:pPr>
            <w:r>
              <w:rPr>
                <w:b/>
                <w:bCs/>
              </w:rPr>
              <w:t>Дата подготовки аудиторского заключения по бухгалтерской (финансовой) отчетн</w:t>
            </w:r>
            <w:r>
              <w:rPr>
                <w:b/>
                <w:bCs/>
              </w:rPr>
              <w:t>о</w:t>
            </w:r>
            <w:r>
              <w:rPr>
                <w:b/>
                <w:bCs/>
              </w:rPr>
              <w:t>сти:</w:t>
            </w:r>
          </w:p>
        </w:tc>
      </w:tr>
      <w:tr w:rsidR="00173076" w:rsidTr="00173076">
        <w:trPr>
          <w:trHeight w:val="555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173076" w:rsidRDefault="00173076" w:rsidP="001730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нет.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3076" w:rsidRDefault="00173076" w:rsidP="00173076">
            <w:pPr>
              <w:rPr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3076" w:rsidRDefault="00173076" w:rsidP="00173076">
            <w:pPr>
              <w:rPr>
                <w:sz w:val="18"/>
                <w:szCs w:val="18"/>
              </w:rPr>
            </w:pP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3076" w:rsidRDefault="00173076" w:rsidP="00173076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076" w:rsidRDefault="00173076" w:rsidP="00173076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076" w:rsidRDefault="00173076" w:rsidP="00173076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076" w:rsidRDefault="00173076" w:rsidP="0017307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076" w:rsidRDefault="00173076" w:rsidP="00173076">
            <w:pPr>
              <w:rPr>
                <w:sz w:val="20"/>
                <w:szCs w:val="20"/>
              </w:rPr>
            </w:pPr>
          </w:p>
        </w:tc>
      </w:tr>
    </w:tbl>
    <w:p w:rsidR="00173076" w:rsidRDefault="00173076" w:rsidP="00173076">
      <w:pPr>
        <w:pStyle w:val="a3"/>
        <w:widowControl w:val="0"/>
        <w:ind w:firstLine="567"/>
        <w:rPr>
          <w:rFonts w:ascii="Times New Roman" w:hAnsi="Times New Roman"/>
          <w:lang w:val="en-US"/>
        </w:rPr>
      </w:pPr>
    </w:p>
    <w:p w:rsidR="00173076" w:rsidRDefault="00173076" w:rsidP="00173076">
      <w:r>
        <w:t>.</w:t>
      </w:r>
    </w:p>
    <w:p w:rsidR="00173076" w:rsidRDefault="00173076" w:rsidP="00173076"/>
    <w:p w:rsidR="00173076" w:rsidRPr="00FB1663" w:rsidRDefault="00173076" w:rsidP="00173076">
      <w:pPr>
        <w:pStyle w:val="a3"/>
        <w:widowControl w:val="0"/>
        <w:ind w:firstLine="567"/>
        <w:rPr>
          <w:rFonts w:ascii="Times New Roman" w:hAnsi="Times New Roman"/>
        </w:rPr>
      </w:pPr>
    </w:p>
    <w:tbl>
      <w:tblPr>
        <w:tblW w:w="10674" w:type="dxa"/>
        <w:tblInd w:w="108" w:type="dxa"/>
        <w:tblLook w:val="04A0"/>
      </w:tblPr>
      <w:tblGrid>
        <w:gridCol w:w="10674"/>
      </w:tblGrid>
      <w:tr w:rsidR="00173076" w:rsidTr="00173076">
        <w:trPr>
          <w:trHeight w:val="1545"/>
        </w:trPr>
        <w:tc>
          <w:tcPr>
            <w:tcW w:w="9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CC"/>
            <w:hideMark/>
          </w:tcPr>
          <w:p w:rsidR="00173076" w:rsidRPr="003677E3" w:rsidRDefault="00173076" w:rsidP="00173076">
            <w:pPr>
              <w:pStyle w:val="ConsPlusNonforma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04545">
              <w:rPr>
                <w:rFonts w:ascii="Arial" w:hAnsi="Arial" w:cs="Arial"/>
                <w:sz w:val="22"/>
                <w:szCs w:val="22"/>
              </w:rPr>
              <w:t>Освобождены от проведения обязательного аудита в соответствии с п.5 статьи 22 Закона Республ</w:t>
            </w:r>
            <w:r w:rsidRPr="00004545">
              <w:rPr>
                <w:rFonts w:ascii="Arial" w:hAnsi="Arial" w:cs="Arial"/>
                <w:sz w:val="22"/>
                <w:szCs w:val="22"/>
              </w:rPr>
              <w:t>и</w:t>
            </w:r>
            <w:r w:rsidRPr="00004545">
              <w:rPr>
                <w:rFonts w:ascii="Arial" w:hAnsi="Arial" w:cs="Arial"/>
                <w:sz w:val="22"/>
                <w:szCs w:val="22"/>
              </w:rPr>
              <w:t>ки Беларусь от 12.07.2013 №56-З "Об аудиторской деятельности" т.к. ОАО "Бездеж-Агро" является сельскохозяйственной организацией, занимающейся производством сельскохозяйственной проду</w:t>
            </w:r>
            <w:r w:rsidRPr="00004545">
              <w:rPr>
                <w:rFonts w:ascii="Arial" w:hAnsi="Arial" w:cs="Arial"/>
                <w:sz w:val="22"/>
                <w:szCs w:val="22"/>
              </w:rPr>
              <w:t>к</w:t>
            </w:r>
            <w:r w:rsidRPr="00004545">
              <w:rPr>
                <w:rFonts w:ascii="Arial" w:hAnsi="Arial" w:cs="Arial"/>
                <w:sz w:val="22"/>
                <w:szCs w:val="22"/>
              </w:rPr>
              <w:t>ции (растиеневодство, животноводство) и является плательщиком единого налога для производит</w:t>
            </w:r>
            <w:r w:rsidRPr="00004545">
              <w:rPr>
                <w:rFonts w:ascii="Arial" w:hAnsi="Arial" w:cs="Arial"/>
                <w:sz w:val="22"/>
                <w:szCs w:val="22"/>
              </w:rPr>
              <w:t>е</w:t>
            </w:r>
            <w:r w:rsidRPr="00004545">
              <w:rPr>
                <w:rFonts w:ascii="Arial" w:hAnsi="Arial" w:cs="Arial"/>
                <w:sz w:val="22"/>
                <w:szCs w:val="22"/>
              </w:rPr>
              <w:t>лей сельскохозяйственной продукции.</w:t>
            </w:r>
          </w:p>
        </w:tc>
      </w:tr>
      <w:tr w:rsidR="00173076" w:rsidTr="00173076">
        <w:trPr>
          <w:trHeight w:val="555"/>
        </w:trPr>
        <w:tc>
          <w:tcPr>
            <w:tcW w:w="97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73076" w:rsidRDefault="00173076" w:rsidP="00173076">
            <w:pPr>
              <w:rPr>
                <w:b/>
                <w:bCs/>
              </w:rPr>
            </w:pPr>
            <w:r>
              <w:rPr>
                <w:b/>
                <w:bCs/>
              </w:rPr>
              <w:t>Период, за который проводился аудит:</w:t>
            </w:r>
          </w:p>
        </w:tc>
      </w:tr>
      <w:tr w:rsidR="00173076" w:rsidTr="00173076">
        <w:trPr>
          <w:trHeight w:val="555"/>
        </w:trPr>
        <w:tc>
          <w:tcPr>
            <w:tcW w:w="9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173076" w:rsidRDefault="00173076" w:rsidP="00173076">
            <w:pPr>
              <w:rPr>
                <w:sz w:val="20"/>
                <w:szCs w:val="20"/>
              </w:rPr>
            </w:pPr>
          </w:p>
        </w:tc>
      </w:tr>
      <w:tr w:rsidR="00173076" w:rsidTr="00173076">
        <w:trPr>
          <w:trHeight w:val="960"/>
        </w:trPr>
        <w:tc>
          <w:tcPr>
            <w:tcW w:w="9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3076" w:rsidRDefault="00173076" w:rsidP="0017307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Аудиторское мнение о достоверности бухгалтерской (финансовой) отчетности, а в случае в</w:t>
            </w:r>
            <w:r>
              <w:rPr>
                <w:b/>
                <w:bCs/>
              </w:rPr>
              <w:t>ы</w:t>
            </w:r>
            <w:r>
              <w:rPr>
                <w:b/>
                <w:bCs/>
              </w:rPr>
              <w:t>явленных нарушений в бухгалтерской (финансовой) отчетности - сведения о данных наруш</w:t>
            </w:r>
            <w:r>
              <w:rPr>
                <w:b/>
                <w:bCs/>
              </w:rPr>
              <w:t>е</w:t>
            </w:r>
            <w:r>
              <w:rPr>
                <w:b/>
                <w:bCs/>
              </w:rPr>
              <w:t>ниях:</w:t>
            </w:r>
          </w:p>
        </w:tc>
      </w:tr>
      <w:tr w:rsidR="00173076" w:rsidTr="00173076">
        <w:trPr>
          <w:trHeight w:val="1800"/>
        </w:trPr>
        <w:tc>
          <w:tcPr>
            <w:tcW w:w="9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173076" w:rsidRPr="00B63D18" w:rsidRDefault="00173076" w:rsidP="00173076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</w:tr>
      <w:tr w:rsidR="00173076" w:rsidTr="00173076">
        <w:trPr>
          <w:trHeight w:val="855"/>
        </w:trPr>
        <w:tc>
          <w:tcPr>
            <w:tcW w:w="97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73076" w:rsidRDefault="00173076" w:rsidP="00173076">
            <w:pPr>
              <w:rPr>
                <w:b/>
                <w:bCs/>
              </w:rPr>
            </w:pPr>
            <w:r>
              <w:rPr>
                <w:b/>
                <w:bCs/>
              </w:rPr>
              <w:t>Дата и источник опубликования аудиторского заключения по бухгалтерской (финансовой) о</w:t>
            </w:r>
            <w:r>
              <w:rPr>
                <w:b/>
                <w:bCs/>
              </w:rPr>
              <w:t>т</w:t>
            </w:r>
            <w:r>
              <w:rPr>
                <w:b/>
                <w:bCs/>
              </w:rPr>
              <w:t>четности в полном объеме:</w:t>
            </w:r>
          </w:p>
        </w:tc>
      </w:tr>
      <w:tr w:rsidR="00173076" w:rsidTr="00173076">
        <w:trPr>
          <w:trHeight w:val="510"/>
        </w:trPr>
        <w:tc>
          <w:tcPr>
            <w:tcW w:w="9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173076" w:rsidRDefault="00173076" w:rsidP="001730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 </w:t>
            </w:r>
          </w:p>
        </w:tc>
      </w:tr>
    </w:tbl>
    <w:p w:rsidR="00173076" w:rsidRDefault="00173076" w:rsidP="00173076"/>
    <w:tbl>
      <w:tblPr>
        <w:tblW w:w="10674" w:type="dxa"/>
        <w:tblInd w:w="108" w:type="dxa"/>
        <w:tblLook w:val="04A0"/>
      </w:tblPr>
      <w:tblGrid>
        <w:gridCol w:w="4719"/>
        <w:gridCol w:w="2139"/>
        <w:gridCol w:w="1036"/>
        <w:gridCol w:w="1878"/>
        <w:gridCol w:w="222"/>
        <w:gridCol w:w="71"/>
        <w:gridCol w:w="151"/>
        <w:gridCol w:w="222"/>
        <w:gridCol w:w="236"/>
      </w:tblGrid>
      <w:tr w:rsidR="00173076" w:rsidTr="00173076">
        <w:trPr>
          <w:gridAfter w:val="3"/>
          <w:wAfter w:w="609" w:type="dxa"/>
          <w:trHeight w:val="720"/>
        </w:trPr>
        <w:tc>
          <w:tcPr>
            <w:tcW w:w="1006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3076" w:rsidRDefault="00173076" w:rsidP="00173076">
            <w:pPr>
              <w:rPr>
                <w:b/>
                <w:bCs/>
              </w:rPr>
            </w:pPr>
            <w:r>
              <w:rPr>
                <w:b/>
                <w:bCs/>
              </w:rPr>
              <w:t>13. Сведения о применении открытым акционерным обществом Свода правил корпор</w:t>
            </w:r>
            <w:r>
              <w:rPr>
                <w:b/>
                <w:bCs/>
              </w:rPr>
              <w:t>а</w:t>
            </w:r>
            <w:r>
              <w:rPr>
                <w:b/>
                <w:bCs/>
              </w:rPr>
              <w:t>тивного поведения (только в составе годового отчета):</w:t>
            </w:r>
          </w:p>
        </w:tc>
      </w:tr>
      <w:tr w:rsidR="00173076" w:rsidTr="00173076">
        <w:trPr>
          <w:gridAfter w:val="3"/>
          <w:wAfter w:w="609" w:type="dxa"/>
          <w:trHeight w:val="1125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173076" w:rsidRDefault="00173076" w:rsidP="00173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Одобрен 27 марта 2017г. Приказ №31-О Свод правил корпоративного поведения, регламент работы открытого акционерного общества "Бездеж-Агро" с реестром акционеров; Положение о порядке ведения учета аффилир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ванных лиц Протокол НС  от 06.03.2017г. №4/1</w:t>
            </w:r>
          </w:p>
        </w:tc>
      </w:tr>
      <w:tr w:rsidR="00173076" w:rsidTr="00173076">
        <w:trPr>
          <w:gridAfter w:val="3"/>
          <w:wAfter w:w="609" w:type="dxa"/>
          <w:trHeight w:val="690"/>
        </w:trPr>
        <w:tc>
          <w:tcPr>
            <w:tcW w:w="1006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3076" w:rsidRDefault="00173076" w:rsidP="00173076">
            <w:pPr>
              <w:rPr>
                <w:b/>
                <w:bCs/>
              </w:rPr>
            </w:pPr>
            <w:r>
              <w:rPr>
                <w:b/>
                <w:bCs/>
              </w:rPr>
              <w:t>14. Адрес официального сайта открытого акционерного общества в глобальной компь</w:t>
            </w:r>
            <w:r>
              <w:rPr>
                <w:b/>
                <w:bCs/>
              </w:rPr>
              <w:t>ю</w:t>
            </w:r>
            <w:r>
              <w:rPr>
                <w:b/>
                <w:bCs/>
              </w:rPr>
              <w:t>терной сети Интернет:</w:t>
            </w:r>
          </w:p>
        </w:tc>
      </w:tr>
      <w:tr w:rsidR="00173076" w:rsidTr="00173076">
        <w:trPr>
          <w:trHeight w:val="450"/>
        </w:trPr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173076" w:rsidRDefault="00173076" w:rsidP="001730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3076" w:rsidRDefault="00173076" w:rsidP="00173076">
            <w:pPr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3076" w:rsidRDefault="00173076" w:rsidP="00173076">
            <w:pPr>
              <w:rPr>
                <w:sz w:val="18"/>
                <w:szCs w:val="18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3076" w:rsidRDefault="00173076" w:rsidP="00173076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076" w:rsidRDefault="00173076" w:rsidP="00173076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076" w:rsidRDefault="00173076" w:rsidP="00173076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076" w:rsidRDefault="00173076" w:rsidP="0017307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076" w:rsidRDefault="00173076" w:rsidP="00173076">
            <w:pPr>
              <w:rPr>
                <w:sz w:val="20"/>
                <w:szCs w:val="20"/>
              </w:rPr>
            </w:pPr>
          </w:p>
        </w:tc>
      </w:tr>
    </w:tbl>
    <w:p w:rsidR="00173076" w:rsidRDefault="00173076" w:rsidP="00173076"/>
    <w:p w:rsidR="00173076" w:rsidRDefault="00173076" w:rsidP="00173076"/>
    <w:p w:rsidR="00173076" w:rsidRDefault="00173076" w:rsidP="00173076"/>
    <w:p w:rsidR="00173076" w:rsidRDefault="00173076" w:rsidP="00173076"/>
    <w:p w:rsidR="00173076" w:rsidRDefault="00173076" w:rsidP="00173076"/>
    <w:p w:rsidR="00173076" w:rsidRDefault="00173076" w:rsidP="00173076"/>
    <w:p w:rsidR="00173076" w:rsidRDefault="00173076" w:rsidP="00173076"/>
    <w:p w:rsidR="00173076" w:rsidRDefault="00173076" w:rsidP="00173076"/>
    <w:p w:rsidR="00173076" w:rsidRDefault="00173076" w:rsidP="00173076"/>
    <w:p w:rsidR="00173076" w:rsidRPr="003F7D87" w:rsidRDefault="00173076" w:rsidP="00173076">
      <w:pPr>
        <w:pStyle w:val="a3"/>
        <w:widowControl w:val="0"/>
        <w:spacing w:after="240"/>
        <w:ind w:left="567"/>
        <w:rPr>
          <w:rFonts w:ascii="Times New Roman" w:hAnsi="Times New Roman"/>
          <w:i/>
          <w:sz w:val="16"/>
          <w:szCs w:val="16"/>
        </w:rPr>
      </w:pPr>
    </w:p>
    <w:p w:rsidR="00173076" w:rsidRDefault="00173076" w:rsidP="00F61030">
      <w:pPr>
        <w:pStyle w:val="a3"/>
        <w:ind w:left="6840" w:right="145"/>
        <w:jc w:val="right"/>
        <w:rPr>
          <w:sz w:val="18"/>
          <w:szCs w:val="18"/>
        </w:rPr>
      </w:pPr>
    </w:p>
    <w:sectPr w:rsidR="00173076" w:rsidSect="006664C1">
      <w:headerReference w:type="even" r:id="rId7"/>
      <w:footerReference w:type="even" r:id="rId8"/>
      <w:headerReference w:type="first" r:id="rId9"/>
      <w:pgSz w:w="11905" w:h="16837" w:code="9"/>
      <w:pgMar w:top="567" w:right="851" w:bottom="567" w:left="1134" w:header="34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98C" w:rsidRDefault="00C4598C" w:rsidP="00D868CA">
      <w:r>
        <w:separator/>
      </w:r>
    </w:p>
  </w:endnote>
  <w:endnote w:type="continuationSeparator" w:id="0">
    <w:p w:rsidR="00C4598C" w:rsidRDefault="00C4598C" w:rsidP="00D868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076" w:rsidRDefault="00173076">
    <w:pPr>
      <w:pStyle w:val="a8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10</w:t>
    </w:r>
    <w:r>
      <w:rPr>
        <w:rStyle w:val="ad"/>
      </w:rPr>
      <w:fldChar w:fldCharType="end"/>
    </w:r>
  </w:p>
  <w:p w:rsidR="00173076" w:rsidRDefault="00173076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98C" w:rsidRDefault="00C4598C" w:rsidP="00D868CA">
      <w:r>
        <w:separator/>
      </w:r>
    </w:p>
  </w:footnote>
  <w:footnote w:type="continuationSeparator" w:id="0">
    <w:p w:rsidR="00C4598C" w:rsidRDefault="00C4598C" w:rsidP="00D868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076" w:rsidRDefault="00173076" w:rsidP="00B844E0">
    <w:pPr>
      <w:pStyle w:val="a6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173076" w:rsidRDefault="00173076">
    <w:pPr>
      <w:pStyle w:val="a6"/>
      <w:ind w:right="360"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076" w:rsidRDefault="00173076">
    <w:pPr>
      <w:pStyle w:val="a6"/>
      <w:jc w:val="center"/>
    </w:pPr>
  </w:p>
  <w:p w:rsidR="00173076" w:rsidRDefault="0017307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C05E8CE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FA2E3F"/>
    <w:multiLevelType w:val="hybridMultilevel"/>
    <w:tmpl w:val="9F805780"/>
    <w:lvl w:ilvl="0" w:tplc="58D8D0D8">
      <w:start w:val="200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C3539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">
    <w:nsid w:val="031559C8"/>
    <w:multiLevelType w:val="singleLevel"/>
    <w:tmpl w:val="3572D1B6"/>
    <w:lvl w:ilvl="0">
      <w:start w:val="1"/>
      <w:numFmt w:val="decimal"/>
      <w:lvlText w:val="%1."/>
      <w:lvlJc w:val="left"/>
      <w:pPr>
        <w:tabs>
          <w:tab w:val="num" w:pos="-774"/>
        </w:tabs>
        <w:ind w:left="-774" w:hanging="360"/>
      </w:pPr>
      <w:rPr>
        <w:rFonts w:hint="default"/>
      </w:rPr>
    </w:lvl>
  </w:abstractNum>
  <w:abstractNum w:abstractNumId="4">
    <w:nsid w:val="05843A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99833E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09F23623"/>
    <w:multiLevelType w:val="hybridMultilevel"/>
    <w:tmpl w:val="E28A8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B158F8"/>
    <w:multiLevelType w:val="singleLevel"/>
    <w:tmpl w:val="04190001"/>
    <w:lvl w:ilvl="0">
      <w:start w:val="1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F2528F7"/>
    <w:multiLevelType w:val="hybridMultilevel"/>
    <w:tmpl w:val="ED5A2850"/>
    <w:lvl w:ilvl="0" w:tplc="CA8E5E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3BA6C9D"/>
    <w:multiLevelType w:val="hybridMultilevel"/>
    <w:tmpl w:val="3A8EB822"/>
    <w:lvl w:ilvl="0" w:tplc="BF2A3FFC">
      <w:start w:val="1"/>
      <w:numFmt w:val="upperRoman"/>
      <w:lvlText w:val="%1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>
    <w:nsid w:val="1C063ACD"/>
    <w:multiLevelType w:val="hybridMultilevel"/>
    <w:tmpl w:val="C93A5984"/>
    <w:lvl w:ilvl="0" w:tplc="F84E7F30">
      <w:start w:val="1"/>
      <w:numFmt w:val="upperRoman"/>
      <w:lvlText w:val="%1."/>
      <w:lvlJc w:val="left"/>
      <w:pPr>
        <w:tabs>
          <w:tab w:val="num" w:pos="1386"/>
        </w:tabs>
        <w:ind w:left="138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6"/>
        </w:tabs>
        <w:ind w:left="174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6"/>
        </w:tabs>
        <w:ind w:left="246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6"/>
        </w:tabs>
        <w:ind w:left="318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6"/>
        </w:tabs>
        <w:ind w:left="390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6"/>
        </w:tabs>
        <w:ind w:left="462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6"/>
        </w:tabs>
        <w:ind w:left="534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6"/>
        </w:tabs>
        <w:ind w:left="606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6"/>
        </w:tabs>
        <w:ind w:left="6786" w:hanging="180"/>
      </w:pPr>
    </w:lvl>
  </w:abstractNum>
  <w:abstractNum w:abstractNumId="11">
    <w:nsid w:val="1C0E032F"/>
    <w:multiLevelType w:val="multilevel"/>
    <w:tmpl w:val="489A8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C1741F7"/>
    <w:multiLevelType w:val="hybridMultilevel"/>
    <w:tmpl w:val="F932A624"/>
    <w:lvl w:ilvl="0" w:tplc="DFD0C8A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44446"/>
    <w:multiLevelType w:val="hybridMultilevel"/>
    <w:tmpl w:val="1A1C1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FE39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7A92BD0"/>
    <w:multiLevelType w:val="hybridMultilevel"/>
    <w:tmpl w:val="5ACA8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8C438D"/>
    <w:multiLevelType w:val="hybridMultilevel"/>
    <w:tmpl w:val="6FF211BE"/>
    <w:lvl w:ilvl="0" w:tplc="E996A93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BAB78CB"/>
    <w:multiLevelType w:val="hybridMultilevel"/>
    <w:tmpl w:val="FF46B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D4A3CCC"/>
    <w:multiLevelType w:val="hybridMultilevel"/>
    <w:tmpl w:val="C810BE6C"/>
    <w:lvl w:ilvl="0" w:tplc="C7E40F2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C54A2DF2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 w:tplc="293643F6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9">
    <w:nsid w:val="2E203AC5"/>
    <w:multiLevelType w:val="hybridMultilevel"/>
    <w:tmpl w:val="BFE0813A"/>
    <w:lvl w:ilvl="0" w:tplc="C54A2DF2">
      <w:start w:val="1"/>
      <w:numFmt w:val="decimal"/>
      <w:lvlText w:val="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20">
    <w:nsid w:val="2F1445B2"/>
    <w:multiLevelType w:val="hybridMultilevel"/>
    <w:tmpl w:val="9E70D9CC"/>
    <w:lvl w:ilvl="0" w:tplc="04190001">
      <w:start w:val="6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59D0BCD"/>
    <w:multiLevelType w:val="singleLevel"/>
    <w:tmpl w:val="EB78E56A"/>
    <w:lvl w:ilvl="0">
      <w:start w:val="1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22">
    <w:nsid w:val="35EF5524"/>
    <w:multiLevelType w:val="hybridMultilevel"/>
    <w:tmpl w:val="7F08C0C4"/>
    <w:lvl w:ilvl="0" w:tplc="2E862E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3C3501C9"/>
    <w:multiLevelType w:val="multilevel"/>
    <w:tmpl w:val="6FF211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1D55691"/>
    <w:multiLevelType w:val="hybridMultilevel"/>
    <w:tmpl w:val="AF36218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5A21973"/>
    <w:multiLevelType w:val="hybridMultilevel"/>
    <w:tmpl w:val="7622953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8BA3A7C"/>
    <w:multiLevelType w:val="hybridMultilevel"/>
    <w:tmpl w:val="625AAE9A"/>
    <w:lvl w:ilvl="0" w:tplc="8486A24A"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BA66F26"/>
    <w:multiLevelType w:val="singleLevel"/>
    <w:tmpl w:val="ADA65DB8"/>
    <w:lvl w:ilvl="0">
      <w:numFmt w:val="bullet"/>
      <w:lvlText w:val=""/>
      <w:lvlJc w:val="left"/>
      <w:pPr>
        <w:tabs>
          <w:tab w:val="num" w:pos="495"/>
        </w:tabs>
        <w:ind w:left="495" w:hanging="360"/>
      </w:pPr>
      <w:rPr>
        <w:rFonts w:ascii="Symbol" w:hAnsi="Symbol" w:hint="default"/>
        <w:b/>
      </w:rPr>
    </w:lvl>
  </w:abstractNum>
  <w:abstractNum w:abstractNumId="28">
    <w:nsid w:val="4E402229"/>
    <w:multiLevelType w:val="hybridMultilevel"/>
    <w:tmpl w:val="32CAD138"/>
    <w:lvl w:ilvl="0" w:tplc="952661D8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9">
    <w:nsid w:val="57AA5335"/>
    <w:multiLevelType w:val="hybridMultilevel"/>
    <w:tmpl w:val="86F02750"/>
    <w:lvl w:ilvl="0" w:tplc="9892C63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BC028B2"/>
    <w:multiLevelType w:val="hybridMultilevel"/>
    <w:tmpl w:val="D82253A4"/>
    <w:lvl w:ilvl="0" w:tplc="293643F6">
      <w:start w:val="1"/>
      <w:numFmt w:val="decimal"/>
      <w:lvlText w:val="%1."/>
      <w:lvlJc w:val="left"/>
      <w:pPr>
        <w:tabs>
          <w:tab w:val="num" w:pos="5460"/>
        </w:tabs>
        <w:ind w:left="5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D183445"/>
    <w:multiLevelType w:val="multilevel"/>
    <w:tmpl w:val="69402D0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EDF6558"/>
    <w:multiLevelType w:val="singleLevel"/>
    <w:tmpl w:val="C9D44C02"/>
    <w:lvl w:ilvl="0">
      <w:start w:val="1"/>
      <w:numFmt w:val="upperRoman"/>
      <w:pStyle w:val="4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3">
    <w:nsid w:val="5F2C5E75"/>
    <w:multiLevelType w:val="hybridMultilevel"/>
    <w:tmpl w:val="F04880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5E716C4"/>
    <w:multiLevelType w:val="hybridMultilevel"/>
    <w:tmpl w:val="466C23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BB6688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6">
    <w:nsid w:val="6C4F4FF5"/>
    <w:multiLevelType w:val="hybridMultilevel"/>
    <w:tmpl w:val="058635A2"/>
    <w:lvl w:ilvl="0" w:tplc="D26C17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CE54C65"/>
    <w:multiLevelType w:val="singleLevel"/>
    <w:tmpl w:val="EFC86520"/>
    <w:lvl w:ilvl="0">
      <w:start w:val="1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sz w:val="18"/>
      </w:rPr>
    </w:lvl>
  </w:abstractNum>
  <w:abstractNum w:abstractNumId="38">
    <w:nsid w:val="6D4F3E87"/>
    <w:multiLevelType w:val="multilevel"/>
    <w:tmpl w:val="C810BE6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9">
    <w:nsid w:val="76126EA0"/>
    <w:multiLevelType w:val="hybridMultilevel"/>
    <w:tmpl w:val="09EE5290"/>
    <w:lvl w:ilvl="0" w:tplc="F810360E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0">
    <w:nsid w:val="781D3D01"/>
    <w:multiLevelType w:val="hybridMultilevel"/>
    <w:tmpl w:val="A4B8A73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23"/>
  </w:num>
  <w:num w:numId="4">
    <w:abstractNumId w:val="19"/>
  </w:num>
  <w:num w:numId="5">
    <w:abstractNumId w:val="30"/>
  </w:num>
  <w:num w:numId="6">
    <w:abstractNumId w:val="8"/>
  </w:num>
  <w:num w:numId="7">
    <w:abstractNumId w:val="38"/>
  </w:num>
  <w:num w:numId="8">
    <w:abstractNumId w:val="22"/>
  </w:num>
  <w:num w:numId="9">
    <w:abstractNumId w:val="29"/>
  </w:num>
  <w:num w:numId="10">
    <w:abstractNumId w:val="28"/>
  </w:num>
  <w:num w:numId="11">
    <w:abstractNumId w:val="4"/>
  </w:num>
  <w:num w:numId="12">
    <w:abstractNumId w:val="32"/>
  </w:num>
  <w:num w:numId="13">
    <w:abstractNumId w:val="35"/>
  </w:num>
  <w:num w:numId="14">
    <w:abstractNumId w:val="2"/>
  </w:num>
  <w:num w:numId="15">
    <w:abstractNumId w:val="7"/>
  </w:num>
  <w:num w:numId="16">
    <w:abstractNumId w:val="37"/>
  </w:num>
  <w:num w:numId="17">
    <w:abstractNumId w:val="21"/>
  </w:num>
  <w:num w:numId="18">
    <w:abstractNumId w:val="5"/>
  </w:num>
  <w:num w:numId="19">
    <w:abstractNumId w:val="14"/>
  </w:num>
  <w:num w:numId="20">
    <w:abstractNumId w:val="27"/>
  </w:num>
  <w:num w:numId="21">
    <w:abstractNumId w:val="11"/>
  </w:num>
  <w:num w:numId="22">
    <w:abstractNumId w:val="31"/>
  </w:num>
  <w:num w:numId="23">
    <w:abstractNumId w:val="3"/>
  </w:num>
  <w:num w:numId="24">
    <w:abstractNumId w:val="25"/>
  </w:num>
  <w:num w:numId="25">
    <w:abstractNumId w:val="32"/>
    <w:lvlOverride w:ilvl="0">
      <w:startOverride w:val="1"/>
    </w:lvlOverride>
  </w:num>
  <w:num w:numId="26">
    <w:abstractNumId w:val="35"/>
  </w:num>
  <w:num w:numId="27">
    <w:abstractNumId w:val="10"/>
  </w:num>
  <w:num w:numId="28">
    <w:abstractNumId w:val="12"/>
  </w:num>
  <w:num w:numId="29">
    <w:abstractNumId w:val="17"/>
  </w:num>
  <w:num w:numId="30">
    <w:abstractNumId w:val="36"/>
  </w:num>
  <w:num w:numId="31">
    <w:abstractNumId w:val="40"/>
  </w:num>
  <w:num w:numId="32">
    <w:abstractNumId w:val="20"/>
  </w:num>
  <w:num w:numId="33">
    <w:abstractNumId w:val="1"/>
  </w:num>
  <w:num w:numId="34">
    <w:abstractNumId w:val="32"/>
    <w:lvlOverride w:ilvl="0">
      <w:startOverride w:val="1"/>
    </w:lvlOverride>
  </w:num>
  <w:num w:numId="35">
    <w:abstractNumId w:val="35"/>
  </w:num>
  <w:num w:numId="36">
    <w:abstractNumId w:val="9"/>
  </w:num>
  <w:num w:numId="37">
    <w:abstractNumId w:val="32"/>
    <w:lvlOverride w:ilvl="0">
      <w:startOverride w:val="1"/>
    </w:lvlOverride>
  </w:num>
  <w:num w:numId="38">
    <w:abstractNumId w:val="35"/>
  </w:num>
  <w:num w:numId="39">
    <w:abstractNumId w:val="32"/>
    <w:lvlOverride w:ilvl="0">
      <w:startOverride w:val="1"/>
    </w:lvlOverride>
  </w:num>
  <w:num w:numId="40">
    <w:abstractNumId w:val="35"/>
  </w:num>
  <w:num w:numId="41">
    <w:abstractNumId w:val="34"/>
  </w:num>
  <w:num w:numId="42">
    <w:abstractNumId w:val="33"/>
  </w:num>
  <w:num w:numId="43">
    <w:abstractNumId w:val="26"/>
  </w:num>
  <w:num w:numId="44">
    <w:abstractNumId w:val="13"/>
  </w:num>
  <w:num w:numId="45">
    <w:abstractNumId w:val="24"/>
  </w:num>
  <w:num w:numId="46">
    <w:abstractNumId w:val="39"/>
  </w:num>
  <w:num w:numId="47">
    <w:abstractNumId w:val="15"/>
  </w:num>
  <w:num w:numId="48">
    <w:abstractNumId w:val="6"/>
  </w:num>
  <w:num w:numId="4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autoHyphenation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013D53"/>
    <w:rsid w:val="00001F79"/>
    <w:rsid w:val="0000307C"/>
    <w:rsid w:val="00003096"/>
    <w:rsid w:val="00003816"/>
    <w:rsid w:val="00003C31"/>
    <w:rsid w:val="0000550B"/>
    <w:rsid w:val="0000559F"/>
    <w:rsid w:val="00006511"/>
    <w:rsid w:val="00006D48"/>
    <w:rsid w:val="00007638"/>
    <w:rsid w:val="00013D53"/>
    <w:rsid w:val="00014F85"/>
    <w:rsid w:val="00014FDF"/>
    <w:rsid w:val="000168E0"/>
    <w:rsid w:val="00017AF2"/>
    <w:rsid w:val="00021D82"/>
    <w:rsid w:val="00024B6A"/>
    <w:rsid w:val="00025061"/>
    <w:rsid w:val="00031C9C"/>
    <w:rsid w:val="000324DA"/>
    <w:rsid w:val="0003354F"/>
    <w:rsid w:val="00033A1C"/>
    <w:rsid w:val="000346F3"/>
    <w:rsid w:val="000349C5"/>
    <w:rsid w:val="000352ED"/>
    <w:rsid w:val="00035FCA"/>
    <w:rsid w:val="00037EEA"/>
    <w:rsid w:val="000422C7"/>
    <w:rsid w:val="000431BB"/>
    <w:rsid w:val="00045B1C"/>
    <w:rsid w:val="00046641"/>
    <w:rsid w:val="000469DC"/>
    <w:rsid w:val="00047EFD"/>
    <w:rsid w:val="00050B08"/>
    <w:rsid w:val="00050BD3"/>
    <w:rsid w:val="00051677"/>
    <w:rsid w:val="0005191D"/>
    <w:rsid w:val="0005296E"/>
    <w:rsid w:val="00052B87"/>
    <w:rsid w:val="000530BB"/>
    <w:rsid w:val="00053850"/>
    <w:rsid w:val="00057E2A"/>
    <w:rsid w:val="00060F03"/>
    <w:rsid w:val="0006360D"/>
    <w:rsid w:val="00063636"/>
    <w:rsid w:val="0006547D"/>
    <w:rsid w:val="00065B88"/>
    <w:rsid w:val="00070204"/>
    <w:rsid w:val="000709F0"/>
    <w:rsid w:val="00071895"/>
    <w:rsid w:val="00071B74"/>
    <w:rsid w:val="0007244A"/>
    <w:rsid w:val="0007434E"/>
    <w:rsid w:val="00075958"/>
    <w:rsid w:val="00077409"/>
    <w:rsid w:val="0007759E"/>
    <w:rsid w:val="00080D2C"/>
    <w:rsid w:val="00081D6C"/>
    <w:rsid w:val="00082F99"/>
    <w:rsid w:val="00084B90"/>
    <w:rsid w:val="00087A85"/>
    <w:rsid w:val="000907C3"/>
    <w:rsid w:val="00092AF4"/>
    <w:rsid w:val="000939AD"/>
    <w:rsid w:val="00094A4E"/>
    <w:rsid w:val="000A0C4C"/>
    <w:rsid w:val="000A5D15"/>
    <w:rsid w:val="000A64C3"/>
    <w:rsid w:val="000A6FBD"/>
    <w:rsid w:val="000B0380"/>
    <w:rsid w:val="000B3538"/>
    <w:rsid w:val="000B421A"/>
    <w:rsid w:val="000C195C"/>
    <w:rsid w:val="000C4108"/>
    <w:rsid w:val="000C4C38"/>
    <w:rsid w:val="000C719A"/>
    <w:rsid w:val="000D0216"/>
    <w:rsid w:val="000D0B13"/>
    <w:rsid w:val="000D3B41"/>
    <w:rsid w:val="000D4A73"/>
    <w:rsid w:val="000D6481"/>
    <w:rsid w:val="000D7437"/>
    <w:rsid w:val="000D79BC"/>
    <w:rsid w:val="000D7C64"/>
    <w:rsid w:val="000E24B4"/>
    <w:rsid w:val="000E3F53"/>
    <w:rsid w:val="000F1AA2"/>
    <w:rsid w:val="000F21B6"/>
    <w:rsid w:val="000F5B74"/>
    <w:rsid w:val="000F5C1F"/>
    <w:rsid w:val="000F634F"/>
    <w:rsid w:val="000F708D"/>
    <w:rsid w:val="00103968"/>
    <w:rsid w:val="00104E3A"/>
    <w:rsid w:val="0010586B"/>
    <w:rsid w:val="00110231"/>
    <w:rsid w:val="0011032D"/>
    <w:rsid w:val="00110D9B"/>
    <w:rsid w:val="00110EBF"/>
    <w:rsid w:val="00111464"/>
    <w:rsid w:val="00112825"/>
    <w:rsid w:val="001130EA"/>
    <w:rsid w:val="00116CCE"/>
    <w:rsid w:val="00117E88"/>
    <w:rsid w:val="0012121E"/>
    <w:rsid w:val="001314F7"/>
    <w:rsid w:val="00132DBC"/>
    <w:rsid w:val="001343E9"/>
    <w:rsid w:val="00135A20"/>
    <w:rsid w:val="00136151"/>
    <w:rsid w:val="0013798A"/>
    <w:rsid w:val="00141D70"/>
    <w:rsid w:val="00142C71"/>
    <w:rsid w:val="00142D91"/>
    <w:rsid w:val="00143632"/>
    <w:rsid w:val="00144EED"/>
    <w:rsid w:val="00145476"/>
    <w:rsid w:val="00146C09"/>
    <w:rsid w:val="00150C4A"/>
    <w:rsid w:val="00151047"/>
    <w:rsid w:val="001519E6"/>
    <w:rsid w:val="00154E01"/>
    <w:rsid w:val="00155D72"/>
    <w:rsid w:val="00155F63"/>
    <w:rsid w:val="00162572"/>
    <w:rsid w:val="00162F69"/>
    <w:rsid w:val="00166621"/>
    <w:rsid w:val="00170C17"/>
    <w:rsid w:val="001724D4"/>
    <w:rsid w:val="00173076"/>
    <w:rsid w:val="00173AE0"/>
    <w:rsid w:val="00174BD5"/>
    <w:rsid w:val="00181AD3"/>
    <w:rsid w:val="00181C2C"/>
    <w:rsid w:val="00183675"/>
    <w:rsid w:val="001854D0"/>
    <w:rsid w:val="00185E16"/>
    <w:rsid w:val="0018621E"/>
    <w:rsid w:val="00186247"/>
    <w:rsid w:val="00196C79"/>
    <w:rsid w:val="001A05E2"/>
    <w:rsid w:val="001A1617"/>
    <w:rsid w:val="001A4113"/>
    <w:rsid w:val="001A4376"/>
    <w:rsid w:val="001A5FAB"/>
    <w:rsid w:val="001A6B15"/>
    <w:rsid w:val="001A7CED"/>
    <w:rsid w:val="001B09A1"/>
    <w:rsid w:val="001B419A"/>
    <w:rsid w:val="001B4E59"/>
    <w:rsid w:val="001B62A7"/>
    <w:rsid w:val="001B693E"/>
    <w:rsid w:val="001B7AEC"/>
    <w:rsid w:val="001B7DFC"/>
    <w:rsid w:val="001C2062"/>
    <w:rsid w:val="001C6878"/>
    <w:rsid w:val="001C77C9"/>
    <w:rsid w:val="001C7864"/>
    <w:rsid w:val="001D0481"/>
    <w:rsid w:val="001D182D"/>
    <w:rsid w:val="001D2CA9"/>
    <w:rsid w:val="001D55AE"/>
    <w:rsid w:val="001D5DF8"/>
    <w:rsid w:val="001D6F3D"/>
    <w:rsid w:val="001E033A"/>
    <w:rsid w:val="001E2A58"/>
    <w:rsid w:val="001E5253"/>
    <w:rsid w:val="001E5BE8"/>
    <w:rsid w:val="001E5C14"/>
    <w:rsid w:val="001E711F"/>
    <w:rsid w:val="001F0441"/>
    <w:rsid w:val="001F352D"/>
    <w:rsid w:val="001F53F2"/>
    <w:rsid w:val="001F722C"/>
    <w:rsid w:val="001F7715"/>
    <w:rsid w:val="002007C8"/>
    <w:rsid w:val="0020497A"/>
    <w:rsid w:val="002053EF"/>
    <w:rsid w:val="00206B90"/>
    <w:rsid w:val="00206E17"/>
    <w:rsid w:val="00210CB4"/>
    <w:rsid w:val="00211CE0"/>
    <w:rsid w:val="0021595A"/>
    <w:rsid w:val="00215D61"/>
    <w:rsid w:val="00220198"/>
    <w:rsid w:val="00220686"/>
    <w:rsid w:val="00221C46"/>
    <w:rsid w:val="00227984"/>
    <w:rsid w:val="00235A41"/>
    <w:rsid w:val="002370F4"/>
    <w:rsid w:val="0024027E"/>
    <w:rsid w:val="00245185"/>
    <w:rsid w:val="002452FF"/>
    <w:rsid w:val="00247DE9"/>
    <w:rsid w:val="0025040F"/>
    <w:rsid w:val="00250C71"/>
    <w:rsid w:val="002516D6"/>
    <w:rsid w:val="00254ACA"/>
    <w:rsid w:val="00254B4C"/>
    <w:rsid w:val="002556EB"/>
    <w:rsid w:val="002563B0"/>
    <w:rsid w:val="002604DC"/>
    <w:rsid w:val="00262B13"/>
    <w:rsid w:val="0026388B"/>
    <w:rsid w:val="00264CD8"/>
    <w:rsid w:val="00265192"/>
    <w:rsid w:val="00265301"/>
    <w:rsid w:val="002670BB"/>
    <w:rsid w:val="002673A1"/>
    <w:rsid w:val="00276D95"/>
    <w:rsid w:val="00276EA6"/>
    <w:rsid w:val="00277A60"/>
    <w:rsid w:val="002826B0"/>
    <w:rsid w:val="00282C11"/>
    <w:rsid w:val="00284444"/>
    <w:rsid w:val="00285275"/>
    <w:rsid w:val="00286343"/>
    <w:rsid w:val="002871DE"/>
    <w:rsid w:val="00287470"/>
    <w:rsid w:val="00291736"/>
    <w:rsid w:val="0029176C"/>
    <w:rsid w:val="00294272"/>
    <w:rsid w:val="0029532E"/>
    <w:rsid w:val="00295DA5"/>
    <w:rsid w:val="0029660B"/>
    <w:rsid w:val="00296DD9"/>
    <w:rsid w:val="002A3B9F"/>
    <w:rsid w:val="002A40A2"/>
    <w:rsid w:val="002A5EF5"/>
    <w:rsid w:val="002A7685"/>
    <w:rsid w:val="002B0121"/>
    <w:rsid w:val="002B0886"/>
    <w:rsid w:val="002B0DD6"/>
    <w:rsid w:val="002B1909"/>
    <w:rsid w:val="002B3B2F"/>
    <w:rsid w:val="002B3B77"/>
    <w:rsid w:val="002B57E0"/>
    <w:rsid w:val="002B6860"/>
    <w:rsid w:val="002C1B9D"/>
    <w:rsid w:val="002C294A"/>
    <w:rsid w:val="002C43A0"/>
    <w:rsid w:val="002C547E"/>
    <w:rsid w:val="002D0548"/>
    <w:rsid w:val="002D2142"/>
    <w:rsid w:val="002D36B8"/>
    <w:rsid w:val="002D51CF"/>
    <w:rsid w:val="002D5869"/>
    <w:rsid w:val="002E162E"/>
    <w:rsid w:val="002E1FC8"/>
    <w:rsid w:val="002E2AB2"/>
    <w:rsid w:val="002E4789"/>
    <w:rsid w:val="002E655A"/>
    <w:rsid w:val="002F2227"/>
    <w:rsid w:val="002F2857"/>
    <w:rsid w:val="002F31DF"/>
    <w:rsid w:val="002F4427"/>
    <w:rsid w:val="002F5199"/>
    <w:rsid w:val="00300C11"/>
    <w:rsid w:val="00301926"/>
    <w:rsid w:val="00303126"/>
    <w:rsid w:val="00305A35"/>
    <w:rsid w:val="00311BDF"/>
    <w:rsid w:val="00312337"/>
    <w:rsid w:val="00317013"/>
    <w:rsid w:val="003207F6"/>
    <w:rsid w:val="00321E87"/>
    <w:rsid w:val="00323498"/>
    <w:rsid w:val="00324BF1"/>
    <w:rsid w:val="00326122"/>
    <w:rsid w:val="003272D0"/>
    <w:rsid w:val="00330C90"/>
    <w:rsid w:val="003310ED"/>
    <w:rsid w:val="00333B05"/>
    <w:rsid w:val="00343806"/>
    <w:rsid w:val="0034568B"/>
    <w:rsid w:val="00345E71"/>
    <w:rsid w:val="003505E9"/>
    <w:rsid w:val="0035168C"/>
    <w:rsid w:val="003548F2"/>
    <w:rsid w:val="00356502"/>
    <w:rsid w:val="003570F4"/>
    <w:rsid w:val="00362A17"/>
    <w:rsid w:val="00363485"/>
    <w:rsid w:val="00364559"/>
    <w:rsid w:val="003653F8"/>
    <w:rsid w:val="0036678B"/>
    <w:rsid w:val="00371A24"/>
    <w:rsid w:val="0037330F"/>
    <w:rsid w:val="0037610F"/>
    <w:rsid w:val="003764BD"/>
    <w:rsid w:val="00376FF8"/>
    <w:rsid w:val="00381690"/>
    <w:rsid w:val="003825A5"/>
    <w:rsid w:val="00382812"/>
    <w:rsid w:val="0038692D"/>
    <w:rsid w:val="0039511E"/>
    <w:rsid w:val="00396181"/>
    <w:rsid w:val="00397BB0"/>
    <w:rsid w:val="003A041D"/>
    <w:rsid w:val="003A4111"/>
    <w:rsid w:val="003A41F1"/>
    <w:rsid w:val="003A435A"/>
    <w:rsid w:val="003B07AD"/>
    <w:rsid w:val="003B17E1"/>
    <w:rsid w:val="003C2104"/>
    <w:rsid w:val="003C309E"/>
    <w:rsid w:val="003C3484"/>
    <w:rsid w:val="003C362B"/>
    <w:rsid w:val="003C423D"/>
    <w:rsid w:val="003C57FF"/>
    <w:rsid w:val="003C6222"/>
    <w:rsid w:val="003D1598"/>
    <w:rsid w:val="003D49CD"/>
    <w:rsid w:val="003D7AC9"/>
    <w:rsid w:val="003E03DB"/>
    <w:rsid w:val="003E0615"/>
    <w:rsid w:val="003E0CA2"/>
    <w:rsid w:val="003E1D4A"/>
    <w:rsid w:val="003E2C7D"/>
    <w:rsid w:val="003E7BD5"/>
    <w:rsid w:val="003F1B5B"/>
    <w:rsid w:val="003F2DAA"/>
    <w:rsid w:val="003F30A7"/>
    <w:rsid w:val="003F319D"/>
    <w:rsid w:val="003F3695"/>
    <w:rsid w:val="003F3736"/>
    <w:rsid w:val="004008FA"/>
    <w:rsid w:val="00400BAB"/>
    <w:rsid w:val="00402BA9"/>
    <w:rsid w:val="00402D14"/>
    <w:rsid w:val="0040485E"/>
    <w:rsid w:val="004059CF"/>
    <w:rsid w:val="00412EBA"/>
    <w:rsid w:val="004144D1"/>
    <w:rsid w:val="00415619"/>
    <w:rsid w:val="00417337"/>
    <w:rsid w:val="00421DBA"/>
    <w:rsid w:val="004230A6"/>
    <w:rsid w:val="00424BD8"/>
    <w:rsid w:val="00426FC3"/>
    <w:rsid w:val="00427676"/>
    <w:rsid w:val="0043182D"/>
    <w:rsid w:val="00432770"/>
    <w:rsid w:val="004356A8"/>
    <w:rsid w:val="00436EA0"/>
    <w:rsid w:val="00442B22"/>
    <w:rsid w:val="00442CF1"/>
    <w:rsid w:val="004444D6"/>
    <w:rsid w:val="0044454E"/>
    <w:rsid w:val="0044529E"/>
    <w:rsid w:val="004549C6"/>
    <w:rsid w:val="00454E5E"/>
    <w:rsid w:val="0045540D"/>
    <w:rsid w:val="00455D75"/>
    <w:rsid w:val="004575CD"/>
    <w:rsid w:val="004603CC"/>
    <w:rsid w:val="004643C4"/>
    <w:rsid w:val="00465FE2"/>
    <w:rsid w:val="004661AB"/>
    <w:rsid w:val="00466A5F"/>
    <w:rsid w:val="00467EB5"/>
    <w:rsid w:val="00471234"/>
    <w:rsid w:val="00471A63"/>
    <w:rsid w:val="00472628"/>
    <w:rsid w:val="004726CF"/>
    <w:rsid w:val="00473B8E"/>
    <w:rsid w:val="00476D28"/>
    <w:rsid w:val="004776E5"/>
    <w:rsid w:val="00480B26"/>
    <w:rsid w:val="00480F2D"/>
    <w:rsid w:val="00481658"/>
    <w:rsid w:val="0048431B"/>
    <w:rsid w:val="00485599"/>
    <w:rsid w:val="004868E3"/>
    <w:rsid w:val="00493507"/>
    <w:rsid w:val="00495D77"/>
    <w:rsid w:val="004A092C"/>
    <w:rsid w:val="004A1731"/>
    <w:rsid w:val="004A3313"/>
    <w:rsid w:val="004A41E8"/>
    <w:rsid w:val="004A4B84"/>
    <w:rsid w:val="004A7897"/>
    <w:rsid w:val="004A7FF9"/>
    <w:rsid w:val="004B0006"/>
    <w:rsid w:val="004B3E05"/>
    <w:rsid w:val="004B4317"/>
    <w:rsid w:val="004B463D"/>
    <w:rsid w:val="004B5037"/>
    <w:rsid w:val="004C0B1E"/>
    <w:rsid w:val="004C2928"/>
    <w:rsid w:val="004C6199"/>
    <w:rsid w:val="004C6BF2"/>
    <w:rsid w:val="004C77B2"/>
    <w:rsid w:val="004D0AAE"/>
    <w:rsid w:val="004D0FDA"/>
    <w:rsid w:val="004D1576"/>
    <w:rsid w:val="004D28D7"/>
    <w:rsid w:val="004D2D3D"/>
    <w:rsid w:val="004D2D96"/>
    <w:rsid w:val="004D3FC5"/>
    <w:rsid w:val="004D6701"/>
    <w:rsid w:val="004D68B9"/>
    <w:rsid w:val="004D718B"/>
    <w:rsid w:val="004E0712"/>
    <w:rsid w:val="004E2008"/>
    <w:rsid w:val="004E3640"/>
    <w:rsid w:val="004E4FDB"/>
    <w:rsid w:val="004E59AD"/>
    <w:rsid w:val="004E6147"/>
    <w:rsid w:val="004E71BB"/>
    <w:rsid w:val="004F3D2E"/>
    <w:rsid w:val="004F40A1"/>
    <w:rsid w:val="004F41BF"/>
    <w:rsid w:val="004F4994"/>
    <w:rsid w:val="00502BF5"/>
    <w:rsid w:val="005075F8"/>
    <w:rsid w:val="0051009F"/>
    <w:rsid w:val="00522F05"/>
    <w:rsid w:val="00523DB8"/>
    <w:rsid w:val="00524B9D"/>
    <w:rsid w:val="005254A9"/>
    <w:rsid w:val="00530DFB"/>
    <w:rsid w:val="005318F3"/>
    <w:rsid w:val="005342DD"/>
    <w:rsid w:val="005343BC"/>
    <w:rsid w:val="00535A08"/>
    <w:rsid w:val="005360A1"/>
    <w:rsid w:val="00541F44"/>
    <w:rsid w:val="00542D4C"/>
    <w:rsid w:val="00543090"/>
    <w:rsid w:val="00543D97"/>
    <w:rsid w:val="00544BD3"/>
    <w:rsid w:val="00545198"/>
    <w:rsid w:val="00545ED9"/>
    <w:rsid w:val="00550715"/>
    <w:rsid w:val="00554200"/>
    <w:rsid w:val="0055793E"/>
    <w:rsid w:val="00560C09"/>
    <w:rsid w:val="005620EA"/>
    <w:rsid w:val="005626BE"/>
    <w:rsid w:val="005627F9"/>
    <w:rsid w:val="00564407"/>
    <w:rsid w:val="00564F51"/>
    <w:rsid w:val="0056567B"/>
    <w:rsid w:val="00566246"/>
    <w:rsid w:val="005714C9"/>
    <w:rsid w:val="0057223E"/>
    <w:rsid w:val="00572F2F"/>
    <w:rsid w:val="00573CC3"/>
    <w:rsid w:val="0057459A"/>
    <w:rsid w:val="00581E85"/>
    <w:rsid w:val="00581F7C"/>
    <w:rsid w:val="0058217A"/>
    <w:rsid w:val="005920D0"/>
    <w:rsid w:val="0059244B"/>
    <w:rsid w:val="005946BA"/>
    <w:rsid w:val="00594C10"/>
    <w:rsid w:val="00595C98"/>
    <w:rsid w:val="00596A8A"/>
    <w:rsid w:val="00597C6D"/>
    <w:rsid w:val="005A0250"/>
    <w:rsid w:val="005A1ADB"/>
    <w:rsid w:val="005A255C"/>
    <w:rsid w:val="005A3E52"/>
    <w:rsid w:val="005A5330"/>
    <w:rsid w:val="005A6713"/>
    <w:rsid w:val="005A6EC9"/>
    <w:rsid w:val="005B06B2"/>
    <w:rsid w:val="005B2E9A"/>
    <w:rsid w:val="005B6673"/>
    <w:rsid w:val="005B7AB6"/>
    <w:rsid w:val="005C153A"/>
    <w:rsid w:val="005C3647"/>
    <w:rsid w:val="005C5B1D"/>
    <w:rsid w:val="005C7DB2"/>
    <w:rsid w:val="005C7EE0"/>
    <w:rsid w:val="005D0ACE"/>
    <w:rsid w:val="005D0ADA"/>
    <w:rsid w:val="005D1F5C"/>
    <w:rsid w:val="005D203C"/>
    <w:rsid w:val="005D4322"/>
    <w:rsid w:val="005D4C21"/>
    <w:rsid w:val="005D5864"/>
    <w:rsid w:val="005D6DFE"/>
    <w:rsid w:val="005E0023"/>
    <w:rsid w:val="005E2248"/>
    <w:rsid w:val="005E2F63"/>
    <w:rsid w:val="005E4086"/>
    <w:rsid w:val="005E625E"/>
    <w:rsid w:val="005E6FC8"/>
    <w:rsid w:val="005F11AA"/>
    <w:rsid w:val="005F249E"/>
    <w:rsid w:val="005F6E7F"/>
    <w:rsid w:val="00600E51"/>
    <w:rsid w:val="006013DD"/>
    <w:rsid w:val="00603836"/>
    <w:rsid w:val="00604538"/>
    <w:rsid w:val="006061FE"/>
    <w:rsid w:val="0061148C"/>
    <w:rsid w:val="006126E7"/>
    <w:rsid w:val="00613C42"/>
    <w:rsid w:val="00614682"/>
    <w:rsid w:val="0061486B"/>
    <w:rsid w:val="00614D30"/>
    <w:rsid w:val="00616C18"/>
    <w:rsid w:val="00617546"/>
    <w:rsid w:val="006212A8"/>
    <w:rsid w:val="00623B78"/>
    <w:rsid w:val="00623C73"/>
    <w:rsid w:val="00623DB7"/>
    <w:rsid w:val="00624DDD"/>
    <w:rsid w:val="0062578D"/>
    <w:rsid w:val="00626310"/>
    <w:rsid w:val="006368CA"/>
    <w:rsid w:val="00637C1F"/>
    <w:rsid w:val="00637DD8"/>
    <w:rsid w:val="00641C59"/>
    <w:rsid w:val="0064278F"/>
    <w:rsid w:val="0064314F"/>
    <w:rsid w:val="00643F20"/>
    <w:rsid w:val="0064607B"/>
    <w:rsid w:val="0065091D"/>
    <w:rsid w:val="00657C73"/>
    <w:rsid w:val="00657F55"/>
    <w:rsid w:val="00661474"/>
    <w:rsid w:val="0066151E"/>
    <w:rsid w:val="006615CC"/>
    <w:rsid w:val="00662332"/>
    <w:rsid w:val="00664F9E"/>
    <w:rsid w:val="00666018"/>
    <w:rsid w:val="006664C1"/>
    <w:rsid w:val="006665DE"/>
    <w:rsid w:val="006673A8"/>
    <w:rsid w:val="0067063D"/>
    <w:rsid w:val="006722FA"/>
    <w:rsid w:val="00672AE1"/>
    <w:rsid w:val="006735B0"/>
    <w:rsid w:val="00674088"/>
    <w:rsid w:val="0067463A"/>
    <w:rsid w:val="006754B2"/>
    <w:rsid w:val="00675DE5"/>
    <w:rsid w:val="00677818"/>
    <w:rsid w:val="006802AE"/>
    <w:rsid w:val="00680BD8"/>
    <w:rsid w:val="006830C3"/>
    <w:rsid w:val="00684A4B"/>
    <w:rsid w:val="0068698F"/>
    <w:rsid w:val="0069118F"/>
    <w:rsid w:val="0069511C"/>
    <w:rsid w:val="006A26AA"/>
    <w:rsid w:val="006A41B7"/>
    <w:rsid w:val="006A77DC"/>
    <w:rsid w:val="006A785A"/>
    <w:rsid w:val="006A7CA6"/>
    <w:rsid w:val="006B03BE"/>
    <w:rsid w:val="006B6C5B"/>
    <w:rsid w:val="006C04C0"/>
    <w:rsid w:val="006C1276"/>
    <w:rsid w:val="006C5510"/>
    <w:rsid w:val="006D18CB"/>
    <w:rsid w:val="006D1F70"/>
    <w:rsid w:val="006D2CE9"/>
    <w:rsid w:val="006D4180"/>
    <w:rsid w:val="006D4BB0"/>
    <w:rsid w:val="006D596F"/>
    <w:rsid w:val="006D5C45"/>
    <w:rsid w:val="006D631B"/>
    <w:rsid w:val="006D68D3"/>
    <w:rsid w:val="006D76A0"/>
    <w:rsid w:val="006E491D"/>
    <w:rsid w:val="006E79BB"/>
    <w:rsid w:val="006E7B02"/>
    <w:rsid w:val="006E7BC5"/>
    <w:rsid w:val="006F0323"/>
    <w:rsid w:val="006F1284"/>
    <w:rsid w:val="006F7E0A"/>
    <w:rsid w:val="00701BDA"/>
    <w:rsid w:val="00701BFF"/>
    <w:rsid w:val="00701F76"/>
    <w:rsid w:val="0070269A"/>
    <w:rsid w:val="007032C1"/>
    <w:rsid w:val="0070609E"/>
    <w:rsid w:val="00707651"/>
    <w:rsid w:val="00712B97"/>
    <w:rsid w:val="00713660"/>
    <w:rsid w:val="00713867"/>
    <w:rsid w:val="00714375"/>
    <w:rsid w:val="00715CD6"/>
    <w:rsid w:val="00717D55"/>
    <w:rsid w:val="007215B5"/>
    <w:rsid w:val="007234EF"/>
    <w:rsid w:val="0072581D"/>
    <w:rsid w:val="0072731B"/>
    <w:rsid w:val="007301E5"/>
    <w:rsid w:val="00730961"/>
    <w:rsid w:val="00734EA7"/>
    <w:rsid w:val="007377BC"/>
    <w:rsid w:val="00740285"/>
    <w:rsid w:val="007413B9"/>
    <w:rsid w:val="00742062"/>
    <w:rsid w:val="0074493A"/>
    <w:rsid w:val="00746C90"/>
    <w:rsid w:val="00750B21"/>
    <w:rsid w:val="00752878"/>
    <w:rsid w:val="00752C83"/>
    <w:rsid w:val="00752E80"/>
    <w:rsid w:val="00754647"/>
    <w:rsid w:val="00754E43"/>
    <w:rsid w:val="007559DB"/>
    <w:rsid w:val="00755BEC"/>
    <w:rsid w:val="0075650D"/>
    <w:rsid w:val="00761BE2"/>
    <w:rsid w:val="00762B6B"/>
    <w:rsid w:val="00764178"/>
    <w:rsid w:val="00771518"/>
    <w:rsid w:val="00771EC8"/>
    <w:rsid w:val="00773143"/>
    <w:rsid w:val="0077374A"/>
    <w:rsid w:val="007751EE"/>
    <w:rsid w:val="007751F3"/>
    <w:rsid w:val="00775462"/>
    <w:rsid w:val="00777556"/>
    <w:rsid w:val="00780BB8"/>
    <w:rsid w:val="00780CBF"/>
    <w:rsid w:val="007810CB"/>
    <w:rsid w:val="0078171F"/>
    <w:rsid w:val="00784670"/>
    <w:rsid w:val="00785998"/>
    <w:rsid w:val="007859F5"/>
    <w:rsid w:val="007868F6"/>
    <w:rsid w:val="007879CB"/>
    <w:rsid w:val="0079051C"/>
    <w:rsid w:val="0079148C"/>
    <w:rsid w:val="00792FD8"/>
    <w:rsid w:val="00793246"/>
    <w:rsid w:val="007935D9"/>
    <w:rsid w:val="00793803"/>
    <w:rsid w:val="00793C26"/>
    <w:rsid w:val="00794941"/>
    <w:rsid w:val="00795A96"/>
    <w:rsid w:val="00796203"/>
    <w:rsid w:val="007967BF"/>
    <w:rsid w:val="00796E17"/>
    <w:rsid w:val="007972BC"/>
    <w:rsid w:val="007A02B0"/>
    <w:rsid w:val="007A2781"/>
    <w:rsid w:val="007A60E2"/>
    <w:rsid w:val="007B3702"/>
    <w:rsid w:val="007C0257"/>
    <w:rsid w:val="007C0C19"/>
    <w:rsid w:val="007C1624"/>
    <w:rsid w:val="007C1CC1"/>
    <w:rsid w:val="007C1F78"/>
    <w:rsid w:val="007C275E"/>
    <w:rsid w:val="007C27F4"/>
    <w:rsid w:val="007C2D45"/>
    <w:rsid w:val="007D0EEC"/>
    <w:rsid w:val="007D33DD"/>
    <w:rsid w:val="007D5D2F"/>
    <w:rsid w:val="007E5A8B"/>
    <w:rsid w:val="007F2A56"/>
    <w:rsid w:val="007F73D2"/>
    <w:rsid w:val="007F7DEF"/>
    <w:rsid w:val="00804EC8"/>
    <w:rsid w:val="008053A7"/>
    <w:rsid w:val="00810097"/>
    <w:rsid w:val="00811440"/>
    <w:rsid w:val="008119A6"/>
    <w:rsid w:val="0081292B"/>
    <w:rsid w:val="008172A5"/>
    <w:rsid w:val="008209B4"/>
    <w:rsid w:val="00822084"/>
    <w:rsid w:val="008220CD"/>
    <w:rsid w:val="00823E9B"/>
    <w:rsid w:val="0082530E"/>
    <w:rsid w:val="008259B2"/>
    <w:rsid w:val="00827CF2"/>
    <w:rsid w:val="00833814"/>
    <w:rsid w:val="00834D26"/>
    <w:rsid w:val="00836A80"/>
    <w:rsid w:val="00841102"/>
    <w:rsid w:val="0084514C"/>
    <w:rsid w:val="00845C3A"/>
    <w:rsid w:val="00854E75"/>
    <w:rsid w:val="008565B2"/>
    <w:rsid w:val="00860CFF"/>
    <w:rsid w:val="00861EF8"/>
    <w:rsid w:val="00863913"/>
    <w:rsid w:val="00867EAB"/>
    <w:rsid w:val="00871A3F"/>
    <w:rsid w:val="008738CB"/>
    <w:rsid w:val="008747E2"/>
    <w:rsid w:val="0087486F"/>
    <w:rsid w:val="00876E02"/>
    <w:rsid w:val="00880117"/>
    <w:rsid w:val="008820D3"/>
    <w:rsid w:val="00883384"/>
    <w:rsid w:val="00885946"/>
    <w:rsid w:val="00885DE2"/>
    <w:rsid w:val="0088672A"/>
    <w:rsid w:val="008918C6"/>
    <w:rsid w:val="008919CD"/>
    <w:rsid w:val="008926AD"/>
    <w:rsid w:val="008935CE"/>
    <w:rsid w:val="00893F42"/>
    <w:rsid w:val="00894425"/>
    <w:rsid w:val="008950D2"/>
    <w:rsid w:val="00897CD2"/>
    <w:rsid w:val="008A089F"/>
    <w:rsid w:val="008A13A8"/>
    <w:rsid w:val="008A44A2"/>
    <w:rsid w:val="008A69B3"/>
    <w:rsid w:val="008A73DC"/>
    <w:rsid w:val="008A7C6C"/>
    <w:rsid w:val="008B2FE4"/>
    <w:rsid w:val="008B3E4C"/>
    <w:rsid w:val="008B4CF5"/>
    <w:rsid w:val="008C2832"/>
    <w:rsid w:val="008C367D"/>
    <w:rsid w:val="008C60BB"/>
    <w:rsid w:val="008C6616"/>
    <w:rsid w:val="008C798C"/>
    <w:rsid w:val="008D3C53"/>
    <w:rsid w:val="008D6F27"/>
    <w:rsid w:val="008E1C3F"/>
    <w:rsid w:val="008E2BE3"/>
    <w:rsid w:val="008E31AA"/>
    <w:rsid w:val="008E58E5"/>
    <w:rsid w:val="008E7F3B"/>
    <w:rsid w:val="008F57A4"/>
    <w:rsid w:val="008F5D38"/>
    <w:rsid w:val="008F5F10"/>
    <w:rsid w:val="009010EC"/>
    <w:rsid w:val="00901440"/>
    <w:rsid w:val="00902E19"/>
    <w:rsid w:val="0090639E"/>
    <w:rsid w:val="00907952"/>
    <w:rsid w:val="0091016B"/>
    <w:rsid w:val="009122DD"/>
    <w:rsid w:val="009160B4"/>
    <w:rsid w:val="00917A9F"/>
    <w:rsid w:val="00921755"/>
    <w:rsid w:val="0092278D"/>
    <w:rsid w:val="00923CFC"/>
    <w:rsid w:val="00923D2F"/>
    <w:rsid w:val="00925722"/>
    <w:rsid w:val="00932E35"/>
    <w:rsid w:val="009353B4"/>
    <w:rsid w:val="009367E0"/>
    <w:rsid w:val="009375A3"/>
    <w:rsid w:val="0094024F"/>
    <w:rsid w:val="00942689"/>
    <w:rsid w:val="00945303"/>
    <w:rsid w:val="009453AE"/>
    <w:rsid w:val="00946667"/>
    <w:rsid w:val="00950287"/>
    <w:rsid w:val="00950CB0"/>
    <w:rsid w:val="0095269F"/>
    <w:rsid w:val="00957E34"/>
    <w:rsid w:val="00965094"/>
    <w:rsid w:val="009663F6"/>
    <w:rsid w:val="00966FAA"/>
    <w:rsid w:val="00967243"/>
    <w:rsid w:val="00970E5C"/>
    <w:rsid w:val="0097341C"/>
    <w:rsid w:val="009735EF"/>
    <w:rsid w:val="00976350"/>
    <w:rsid w:val="009847C8"/>
    <w:rsid w:val="00986BB7"/>
    <w:rsid w:val="009878EB"/>
    <w:rsid w:val="009879CA"/>
    <w:rsid w:val="00987DBD"/>
    <w:rsid w:val="00990208"/>
    <w:rsid w:val="00991D6C"/>
    <w:rsid w:val="00995A12"/>
    <w:rsid w:val="009973C7"/>
    <w:rsid w:val="00997EBE"/>
    <w:rsid w:val="009A0CF7"/>
    <w:rsid w:val="009A0DEC"/>
    <w:rsid w:val="009A1A6A"/>
    <w:rsid w:val="009A38FF"/>
    <w:rsid w:val="009A3E24"/>
    <w:rsid w:val="009A5F56"/>
    <w:rsid w:val="009A6358"/>
    <w:rsid w:val="009A6FBC"/>
    <w:rsid w:val="009B082C"/>
    <w:rsid w:val="009B1C6C"/>
    <w:rsid w:val="009B35D5"/>
    <w:rsid w:val="009B427D"/>
    <w:rsid w:val="009B4BAD"/>
    <w:rsid w:val="009B5AF8"/>
    <w:rsid w:val="009C243F"/>
    <w:rsid w:val="009C43B8"/>
    <w:rsid w:val="009C5669"/>
    <w:rsid w:val="009C6773"/>
    <w:rsid w:val="009C78F7"/>
    <w:rsid w:val="009D136C"/>
    <w:rsid w:val="009D2F7C"/>
    <w:rsid w:val="009D3A6B"/>
    <w:rsid w:val="009D52EC"/>
    <w:rsid w:val="009D7410"/>
    <w:rsid w:val="009D7949"/>
    <w:rsid w:val="009E7B15"/>
    <w:rsid w:val="009F0188"/>
    <w:rsid w:val="009F1C1B"/>
    <w:rsid w:val="009F5D09"/>
    <w:rsid w:val="009F5F06"/>
    <w:rsid w:val="00A003E6"/>
    <w:rsid w:val="00A05793"/>
    <w:rsid w:val="00A05F00"/>
    <w:rsid w:val="00A12317"/>
    <w:rsid w:val="00A12463"/>
    <w:rsid w:val="00A12E2F"/>
    <w:rsid w:val="00A13DEC"/>
    <w:rsid w:val="00A21442"/>
    <w:rsid w:val="00A24A5F"/>
    <w:rsid w:val="00A25C15"/>
    <w:rsid w:val="00A2614E"/>
    <w:rsid w:val="00A30552"/>
    <w:rsid w:val="00A3090E"/>
    <w:rsid w:val="00A31899"/>
    <w:rsid w:val="00A33729"/>
    <w:rsid w:val="00A338FD"/>
    <w:rsid w:val="00A33CF9"/>
    <w:rsid w:val="00A34B14"/>
    <w:rsid w:val="00A36409"/>
    <w:rsid w:val="00A36B77"/>
    <w:rsid w:val="00A410DC"/>
    <w:rsid w:val="00A41C22"/>
    <w:rsid w:val="00A50601"/>
    <w:rsid w:val="00A53ED0"/>
    <w:rsid w:val="00A5645A"/>
    <w:rsid w:val="00A57223"/>
    <w:rsid w:val="00A604C3"/>
    <w:rsid w:val="00A60E05"/>
    <w:rsid w:val="00A6342A"/>
    <w:rsid w:val="00A63512"/>
    <w:rsid w:val="00A6448A"/>
    <w:rsid w:val="00A6588D"/>
    <w:rsid w:val="00A65B55"/>
    <w:rsid w:val="00A667FB"/>
    <w:rsid w:val="00A676E0"/>
    <w:rsid w:val="00A67DEB"/>
    <w:rsid w:val="00A70647"/>
    <w:rsid w:val="00A71051"/>
    <w:rsid w:val="00A712A7"/>
    <w:rsid w:val="00A7216A"/>
    <w:rsid w:val="00A7674F"/>
    <w:rsid w:val="00A77C06"/>
    <w:rsid w:val="00A77E3C"/>
    <w:rsid w:val="00A8002C"/>
    <w:rsid w:val="00A812C9"/>
    <w:rsid w:val="00A834B5"/>
    <w:rsid w:val="00A84358"/>
    <w:rsid w:val="00A84A55"/>
    <w:rsid w:val="00A872FC"/>
    <w:rsid w:val="00A94C78"/>
    <w:rsid w:val="00A9699E"/>
    <w:rsid w:val="00AA094C"/>
    <w:rsid w:val="00AA42AF"/>
    <w:rsid w:val="00AA4B48"/>
    <w:rsid w:val="00AA4BE2"/>
    <w:rsid w:val="00AA772D"/>
    <w:rsid w:val="00AB065A"/>
    <w:rsid w:val="00AB3309"/>
    <w:rsid w:val="00AB3708"/>
    <w:rsid w:val="00AC06A3"/>
    <w:rsid w:val="00AC2FC5"/>
    <w:rsid w:val="00AC453C"/>
    <w:rsid w:val="00AC55F6"/>
    <w:rsid w:val="00AD0814"/>
    <w:rsid w:val="00AD0BB7"/>
    <w:rsid w:val="00AD2CDC"/>
    <w:rsid w:val="00AD3339"/>
    <w:rsid w:val="00AD3C2B"/>
    <w:rsid w:val="00AD5573"/>
    <w:rsid w:val="00AE39D8"/>
    <w:rsid w:val="00AE4390"/>
    <w:rsid w:val="00AE60F8"/>
    <w:rsid w:val="00AE6891"/>
    <w:rsid w:val="00AE72E5"/>
    <w:rsid w:val="00AE7E40"/>
    <w:rsid w:val="00AF0FCA"/>
    <w:rsid w:val="00AF1FB3"/>
    <w:rsid w:val="00AF2C5F"/>
    <w:rsid w:val="00AF4D9A"/>
    <w:rsid w:val="00AF5570"/>
    <w:rsid w:val="00AF700B"/>
    <w:rsid w:val="00B0151E"/>
    <w:rsid w:val="00B049DE"/>
    <w:rsid w:val="00B055A4"/>
    <w:rsid w:val="00B056C4"/>
    <w:rsid w:val="00B06D1B"/>
    <w:rsid w:val="00B10A28"/>
    <w:rsid w:val="00B16F4F"/>
    <w:rsid w:val="00B23592"/>
    <w:rsid w:val="00B23D51"/>
    <w:rsid w:val="00B23D75"/>
    <w:rsid w:val="00B25D72"/>
    <w:rsid w:val="00B27AA0"/>
    <w:rsid w:val="00B318F8"/>
    <w:rsid w:val="00B33DBC"/>
    <w:rsid w:val="00B34093"/>
    <w:rsid w:val="00B3446C"/>
    <w:rsid w:val="00B34C40"/>
    <w:rsid w:val="00B3593A"/>
    <w:rsid w:val="00B446DD"/>
    <w:rsid w:val="00B46A38"/>
    <w:rsid w:val="00B47368"/>
    <w:rsid w:val="00B4788E"/>
    <w:rsid w:val="00B47FC9"/>
    <w:rsid w:val="00B525AF"/>
    <w:rsid w:val="00B5364F"/>
    <w:rsid w:val="00B54D67"/>
    <w:rsid w:val="00B5582C"/>
    <w:rsid w:val="00B56934"/>
    <w:rsid w:val="00B60915"/>
    <w:rsid w:val="00B63FE6"/>
    <w:rsid w:val="00B64A9F"/>
    <w:rsid w:val="00B75DE2"/>
    <w:rsid w:val="00B775C8"/>
    <w:rsid w:val="00B82F0A"/>
    <w:rsid w:val="00B844E0"/>
    <w:rsid w:val="00B84C76"/>
    <w:rsid w:val="00B85879"/>
    <w:rsid w:val="00B86049"/>
    <w:rsid w:val="00B8705C"/>
    <w:rsid w:val="00B87167"/>
    <w:rsid w:val="00B87224"/>
    <w:rsid w:val="00B87C4F"/>
    <w:rsid w:val="00B912CC"/>
    <w:rsid w:val="00B91C0E"/>
    <w:rsid w:val="00B950E5"/>
    <w:rsid w:val="00B96384"/>
    <w:rsid w:val="00B97D4B"/>
    <w:rsid w:val="00BA15F3"/>
    <w:rsid w:val="00BA1AE9"/>
    <w:rsid w:val="00BA347B"/>
    <w:rsid w:val="00BA3843"/>
    <w:rsid w:val="00BA3D5B"/>
    <w:rsid w:val="00BA3DCC"/>
    <w:rsid w:val="00BA65BF"/>
    <w:rsid w:val="00BA676F"/>
    <w:rsid w:val="00BA6A52"/>
    <w:rsid w:val="00BB032F"/>
    <w:rsid w:val="00BB044F"/>
    <w:rsid w:val="00BB126F"/>
    <w:rsid w:val="00BB12B0"/>
    <w:rsid w:val="00BB332D"/>
    <w:rsid w:val="00BB4B45"/>
    <w:rsid w:val="00BB5C8E"/>
    <w:rsid w:val="00BB7C50"/>
    <w:rsid w:val="00BC02C2"/>
    <w:rsid w:val="00BC08C7"/>
    <w:rsid w:val="00BC1AD4"/>
    <w:rsid w:val="00BC2DFC"/>
    <w:rsid w:val="00BC3E00"/>
    <w:rsid w:val="00BC3F3E"/>
    <w:rsid w:val="00BC6AFB"/>
    <w:rsid w:val="00BC712C"/>
    <w:rsid w:val="00BD08CC"/>
    <w:rsid w:val="00BE51E9"/>
    <w:rsid w:val="00BF1847"/>
    <w:rsid w:val="00BF1CD2"/>
    <w:rsid w:val="00BF7F8B"/>
    <w:rsid w:val="00C01163"/>
    <w:rsid w:val="00C01869"/>
    <w:rsid w:val="00C044CA"/>
    <w:rsid w:val="00C04E7E"/>
    <w:rsid w:val="00C05772"/>
    <w:rsid w:val="00C069C7"/>
    <w:rsid w:val="00C103EC"/>
    <w:rsid w:val="00C1042E"/>
    <w:rsid w:val="00C1065E"/>
    <w:rsid w:val="00C112C4"/>
    <w:rsid w:val="00C13157"/>
    <w:rsid w:val="00C14EEB"/>
    <w:rsid w:val="00C153C6"/>
    <w:rsid w:val="00C175BA"/>
    <w:rsid w:val="00C26355"/>
    <w:rsid w:val="00C277EA"/>
    <w:rsid w:val="00C30484"/>
    <w:rsid w:val="00C31178"/>
    <w:rsid w:val="00C32869"/>
    <w:rsid w:val="00C33F70"/>
    <w:rsid w:val="00C34B92"/>
    <w:rsid w:val="00C34DE2"/>
    <w:rsid w:val="00C4088C"/>
    <w:rsid w:val="00C42DF9"/>
    <w:rsid w:val="00C43A4D"/>
    <w:rsid w:val="00C4598C"/>
    <w:rsid w:val="00C45A09"/>
    <w:rsid w:val="00C50DC3"/>
    <w:rsid w:val="00C5193A"/>
    <w:rsid w:val="00C51ECA"/>
    <w:rsid w:val="00C53BC5"/>
    <w:rsid w:val="00C5667E"/>
    <w:rsid w:val="00C5682A"/>
    <w:rsid w:val="00C6282F"/>
    <w:rsid w:val="00C637A6"/>
    <w:rsid w:val="00C64106"/>
    <w:rsid w:val="00C64739"/>
    <w:rsid w:val="00C67B48"/>
    <w:rsid w:val="00C67F66"/>
    <w:rsid w:val="00C724AD"/>
    <w:rsid w:val="00C734EB"/>
    <w:rsid w:val="00C74C49"/>
    <w:rsid w:val="00C760B5"/>
    <w:rsid w:val="00C760E1"/>
    <w:rsid w:val="00C766ED"/>
    <w:rsid w:val="00C76A0E"/>
    <w:rsid w:val="00C77929"/>
    <w:rsid w:val="00C77B49"/>
    <w:rsid w:val="00C80190"/>
    <w:rsid w:val="00C8182D"/>
    <w:rsid w:val="00C82253"/>
    <w:rsid w:val="00C83DD7"/>
    <w:rsid w:val="00C90616"/>
    <w:rsid w:val="00C9065D"/>
    <w:rsid w:val="00C9080F"/>
    <w:rsid w:val="00C917BA"/>
    <w:rsid w:val="00C91B7E"/>
    <w:rsid w:val="00C91E37"/>
    <w:rsid w:val="00C92650"/>
    <w:rsid w:val="00C93F1F"/>
    <w:rsid w:val="00C93F8F"/>
    <w:rsid w:val="00C95991"/>
    <w:rsid w:val="00C96799"/>
    <w:rsid w:val="00C96AE0"/>
    <w:rsid w:val="00C97A59"/>
    <w:rsid w:val="00CA07C8"/>
    <w:rsid w:val="00CA2995"/>
    <w:rsid w:val="00CA54BC"/>
    <w:rsid w:val="00CB1067"/>
    <w:rsid w:val="00CB363B"/>
    <w:rsid w:val="00CB61B0"/>
    <w:rsid w:val="00CB6609"/>
    <w:rsid w:val="00CC3BF9"/>
    <w:rsid w:val="00CC59E0"/>
    <w:rsid w:val="00CD0A15"/>
    <w:rsid w:val="00CD105B"/>
    <w:rsid w:val="00CD5449"/>
    <w:rsid w:val="00CD63E4"/>
    <w:rsid w:val="00CD76AA"/>
    <w:rsid w:val="00CE06A2"/>
    <w:rsid w:val="00CE06C8"/>
    <w:rsid w:val="00CE07AB"/>
    <w:rsid w:val="00CE1033"/>
    <w:rsid w:val="00CE1C87"/>
    <w:rsid w:val="00CE2A3F"/>
    <w:rsid w:val="00CE3468"/>
    <w:rsid w:val="00CE5CD5"/>
    <w:rsid w:val="00CE74E0"/>
    <w:rsid w:val="00CF26F5"/>
    <w:rsid w:val="00CF2A19"/>
    <w:rsid w:val="00CF69FA"/>
    <w:rsid w:val="00CF6B97"/>
    <w:rsid w:val="00CF6E3F"/>
    <w:rsid w:val="00CF7094"/>
    <w:rsid w:val="00CF75EC"/>
    <w:rsid w:val="00CF76A6"/>
    <w:rsid w:val="00CF7C5A"/>
    <w:rsid w:val="00CF7E27"/>
    <w:rsid w:val="00D0312B"/>
    <w:rsid w:val="00D03661"/>
    <w:rsid w:val="00D07527"/>
    <w:rsid w:val="00D108CF"/>
    <w:rsid w:val="00D12C5A"/>
    <w:rsid w:val="00D12D86"/>
    <w:rsid w:val="00D133CB"/>
    <w:rsid w:val="00D13424"/>
    <w:rsid w:val="00D13E35"/>
    <w:rsid w:val="00D142C1"/>
    <w:rsid w:val="00D15461"/>
    <w:rsid w:val="00D17192"/>
    <w:rsid w:val="00D17E10"/>
    <w:rsid w:val="00D20BB4"/>
    <w:rsid w:val="00D22248"/>
    <w:rsid w:val="00D23E6C"/>
    <w:rsid w:val="00D248E0"/>
    <w:rsid w:val="00D24B27"/>
    <w:rsid w:val="00D305BE"/>
    <w:rsid w:val="00D309D1"/>
    <w:rsid w:val="00D31066"/>
    <w:rsid w:val="00D321E5"/>
    <w:rsid w:val="00D41C04"/>
    <w:rsid w:val="00D45BC4"/>
    <w:rsid w:val="00D47878"/>
    <w:rsid w:val="00D533E7"/>
    <w:rsid w:val="00D53FE2"/>
    <w:rsid w:val="00D54B61"/>
    <w:rsid w:val="00D6032F"/>
    <w:rsid w:val="00D60400"/>
    <w:rsid w:val="00D613E6"/>
    <w:rsid w:val="00D61D6E"/>
    <w:rsid w:val="00D63237"/>
    <w:rsid w:val="00D6378C"/>
    <w:rsid w:val="00D63F52"/>
    <w:rsid w:val="00D64906"/>
    <w:rsid w:val="00D673A7"/>
    <w:rsid w:val="00D71BB0"/>
    <w:rsid w:val="00D71DC7"/>
    <w:rsid w:val="00D74B33"/>
    <w:rsid w:val="00D75CC7"/>
    <w:rsid w:val="00D77AB9"/>
    <w:rsid w:val="00D84F65"/>
    <w:rsid w:val="00D853F5"/>
    <w:rsid w:val="00D85BF9"/>
    <w:rsid w:val="00D868CA"/>
    <w:rsid w:val="00D86AB3"/>
    <w:rsid w:val="00D9016D"/>
    <w:rsid w:val="00D92BBE"/>
    <w:rsid w:val="00D940E7"/>
    <w:rsid w:val="00D96808"/>
    <w:rsid w:val="00D96C1A"/>
    <w:rsid w:val="00D97DC7"/>
    <w:rsid w:val="00DB0631"/>
    <w:rsid w:val="00DB421B"/>
    <w:rsid w:val="00DB5409"/>
    <w:rsid w:val="00DB59D6"/>
    <w:rsid w:val="00DC0BED"/>
    <w:rsid w:val="00DC16B5"/>
    <w:rsid w:val="00DC4573"/>
    <w:rsid w:val="00DC55FB"/>
    <w:rsid w:val="00DD1701"/>
    <w:rsid w:val="00DD21AB"/>
    <w:rsid w:val="00DD5285"/>
    <w:rsid w:val="00DE1D1C"/>
    <w:rsid w:val="00DE2540"/>
    <w:rsid w:val="00DE52C5"/>
    <w:rsid w:val="00DE5894"/>
    <w:rsid w:val="00DE702F"/>
    <w:rsid w:val="00DF0B14"/>
    <w:rsid w:val="00DF11FE"/>
    <w:rsid w:val="00DF21CD"/>
    <w:rsid w:val="00DF23F7"/>
    <w:rsid w:val="00DF37B8"/>
    <w:rsid w:val="00DF4CC1"/>
    <w:rsid w:val="00DF592D"/>
    <w:rsid w:val="00DF5C52"/>
    <w:rsid w:val="00E0065C"/>
    <w:rsid w:val="00E03425"/>
    <w:rsid w:val="00E06991"/>
    <w:rsid w:val="00E11FFB"/>
    <w:rsid w:val="00E1443D"/>
    <w:rsid w:val="00E17834"/>
    <w:rsid w:val="00E208AD"/>
    <w:rsid w:val="00E22F53"/>
    <w:rsid w:val="00E26459"/>
    <w:rsid w:val="00E265E1"/>
    <w:rsid w:val="00E27A4C"/>
    <w:rsid w:val="00E31164"/>
    <w:rsid w:val="00E31820"/>
    <w:rsid w:val="00E32FCB"/>
    <w:rsid w:val="00E33A59"/>
    <w:rsid w:val="00E3444A"/>
    <w:rsid w:val="00E358D0"/>
    <w:rsid w:val="00E35C7A"/>
    <w:rsid w:val="00E36C3D"/>
    <w:rsid w:val="00E378B8"/>
    <w:rsid w:val="00E4234C"/>
    <w:rsid w:val="00E52D17"/>
    <w:rsid w:val="00E54263"/>
    <w:rsid w:val="00E54592"/>
    <w:rsid w:val="00E55381"/>
    <w:rsid w:val="00E601A9"/>
    <w:rsid w:val="00E602D4"/>
    <w:rsid w:val="00E620D4"/>
    <w:rsid w:val="00E655B6"/>
    <w:rsid w:val="00E66191"/>
    <w:rsid w:val="00E6755E"/>
    <w:rsid w:val="00E70395"/>
    <w:rsid w:val="00E77E77"/>
    <w:rsid w:val="00E8160C"/>
    <w:rsid w:val="00E8230E"/>
    <w:rsid w:val="00E82CA5"/>
    <w:rsid w:val="00E845B5"/>
    <w:rsid w:val="00E847BF"/>
    <w:rsid w:val="00E85266"/>
    <w:rsid w:val="00E90183"/>
    <w:rsid w:val="00E9084A"/>
    <w:rsid w:val="00E92920"/>
    <w:rsid w:val="00E95246"/>
    <w:rsid w:val="00E9660F"/>
    <w:rsid w:val="00E9732B"/>
    <w:rsid w:val="00EA053C"/>
    <w:rsid w:val="00EA179D"/>
    <w:rsid w:val="00EA2CF7"/>
    <w:rsid w:val="00EA2E05"/>
    <w:rsid w:val="00EA3428"/>
    <w:rsid w:val="00EA47C4"/>
    <w:rsid w:val="00EB0200"/>
    <w:rsid w:val="00EB645B"/>
    <w:rsid w:val="00EB75DC"/>
    <w:rsid w:val="00EC1E20"/>
    <w:rsid w:val="00EC39E1"/>
    <w:rsid w:val="00EC5D67"/>
    <w:rsid w:val="00ED5493"/>
    <w:rsid w:val="00EE338D"/>
    <w:rsid w:val="00EE3759"/>
    <w:rsid w:val="00EE4F5B"/>
    <w:rsid w:val="00EE55EE"/>
    <w:rsid w:val="00EE6D6D"/>
    <w:rsid w:val="00EE747E"/>
    <w:rsid w:val="00EF0CD6"/>
    <w:rsid w:val="00EF10EC"/>
    <w:rsid w:val="00EF248E"/>
    <w:rsid w:val="00EF25D0"/>
    <w:rsid w:val="00EF4145"/>
    <w:rsid w:val="00EF6A30"/>
    <w:rsid w:val="00EF6A84"/>
    <w:rsid w:val="00EF6CEE"/>
    <w:rsid w:val="00F00BAC"/>
    <w:rsid w:val="00F00D8C"/>
    <w:rsid w:val="00F035F9"/>
    <w:rsid w:val="00F037D9"/>
    <w:rsid w:val="00F05723"/>
    <w:rsid w:val="00F05D6E"/>
    <w:rsid w:val="00F05E44"/>
    <w:rsid w:val="00F07ECF"/>
    <w:rsid w:val="00F10554"/>
    <w:rsid w:val="00F10C81"/>
    <w:rsid w:val="00F12E20"/>
    <w:rsid w:val="00F13E9E"/>
    <w:rsid w:val="00F15122"/>
    <w:rsid w:val="00F15378"/>
    <w:rsid w:val="00F200BC"/>
    <w:rsid w:val="00F22F5E"/>
    <w:rsid w:val="00F23935"/>
    <w:rsid w:val="00F24967"/>
    <w:rsid w:val="00F2518E"/>
    <w:rsid w:val="00F25434"/>
    <w:rsid w:val="00F25B32"/>
    <w:rsid w:val="00F310A5"/>
    <w:rsid w:val="00F3495E"/>
    <w:rsid w:val="00F35580"/>
    <w:rsid w:val="00F36335"/>
    <w:rsid w:val="00F413BD"/>
    <w:rsid w:val="00F44544"/>
    <w:rsid w:val="00F45A90"/>
    <w:rsid w:val="00F45B6F"/>
    <w:rsid w:val="00F46B52"/>
    <w:rsid w:val="00F50AE5"/>
    <w:rsid w:val="00F515C8"/>
    <w:rsid w:val="00F51DD6"/>
    <w:rsid w:val="00F54B20"/>
    <w:rsid w:val="00F55064"/>
    <w:rsid w:val="00F61030"/>
    <w:rsid w:val="00F61434"/>
    <w:rsid w:val="00F6319E"/>
    <w:rsid w:val="00F65160"/>
    <w:rsid w:val="00F65556"/>
    <w:rsid w:val="00F65AEA"/>
    <w:rsid w:val="00F66C8C"/>
    <w:rsid w:val="00F66D89"/>
    <w:rsid w:val="00F70599"/>
    <w:rsid w:val="00F705B8"/>
    <w:rsid w:val="00F7164B"/>
    <w:rsid w:val="00F726B8"/>
    <w:rsid w:val="00F72E46"/>
    <w:rsid w:val="00F72FED"/>
    <w:rsid w:val="00F753EE"/>
    <w:rsid w:val="00F76155"/>
    <w:rsid w:val="00F7633F"/>
    <w:rsid w:val="00F80919"/>
    <w:rsid w:val="00F81A8C"/>
    <w:rsid w:val="00F825CE"/>
    <w:rsid w:val="00F8580A"/>
    <w:rsid w:val="00F87BB7"/>
    <w:rsid w:val="00F90E6B"/>
    <w:rsid w:val="00F93628"/>
    <w:rsid w:val="00F9370D"/>
    <w:rsid w:val="00F94E95"/>
    <w:rsid w:val="00F95092"/>
    <w:rsid w:val="00F95130"/>
    <w:rsid w:val="00F95290"/>
    <w:rsid w:val="00F97297"/>
    <w:rsid w:val="00FA0EA2"/>
    <w:rsid w:val="00FA1652"/>
    <w:rsid w:val="00FA2BED"/>
    <w:rsid w:val="00FA2F8F"/>
    <w:rsid w:val="00FA5061"/>
    <w:rsid w:val="00FA5E6A"/>
    <w:rsid w:val="00FA6C1F"/>
    <w:rsid w:val="00FA74C0"/>
    <w:rsid w:val="00FA7B56"/>
    <w:rsid w:val="00FB17E1"/>
    <w:rsid w:val="00FB4E21"/>
    <w:rsid w:val="00FB668D"/>
    <w:rsid w:val="00FB6AF0"/>
    <w:rsid w:val="00FB7544"/>
    <w:rsid w:val="00FC270A"/>
    <w:rsid w:val="00FC3DD8"/>
    <w:rsid w:val="00FC4D39"/>
    <w:rsid w:val="00FC52FD"/>
    <w:rsid w:val="00FC69C3"/>
    <w:rsid w:val="00FD1A33"/>
    <w:rsid w:val="00FD1EB0"/>
    <w:rsid w:val="00FD3A94"/>
    <w:rsid w:val="00FD66B4"/>
    <w:rsid w:val="00FD687E"/>
    <w:rsid w:val="00FE34C6"/>
    <w:rsid w:val="00FE7058"/>
    <w:rsid w:val="00FF3CA3"/>
    <w:rsid w:val="00FF568C"/>
    <w:rsid w:val="00FF5B57"/>
    <w:rsid w:val="00FF6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6D6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F0323"/>
    <w:pPr>
      <w:keepNext/>
      <w:outlineLvl w:val="0"/>
    </w:pPr>
    <w:rPr>
      <w:b/>
      <w:sz w:val="18"/>
      <w:szCs w:val="20"/>
    </w:rPr>
  </w:style>
  <w:style w:type="paragraph" w:styleId="20">
    <w:name w:val="heading 2"/>
    <w:basedOn w:val="a"/>
    <w:next w:val="a"/>
    <w:link w:val="21"/>
    <w:qFormat/>
    <w:rsid w:val="006F0323"/>
    <w:pPr>
      <w:keepNext/>
      <w:tabs>
        <w:tab w:val="num" w:pos="720"/>
      </w:tabs>
      <w:ind w:left="720" w:hanging="720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6F0323"/>
    <w:pPr>
      <w:keepNext/>
      <w:tabs>
        <w:tab w:val="num" w:pos="720"/>
      </w:tabs>
      <w:ind w:left="720" w:hanging="720"/>
      <w:jc w:val="center"/>
      <w:outlineLvl w:val="2"/>
    </w:pPr>
    <w:rPr>
      <w:b/>
      <w:sz w:val="20"/>
      <w:szCs w:val="20"/>
    </w:rPr>
  </w:style>
  <w:style w:type="paragraph" w:styleId="4">
    <w:name w:val="heading 4"/>
    <w:basedOn w:val="a"/>
    <w:next w:val="a"/>
    <w:link w:val="40"/>
    <w:qFormat/>
    <w:rsid w:val="006F0323"/>
    <w:pPr>
      <w:keepNext/>
      <w:numPr>
        <w:numId w:val="12"/>
      </w:numPr>
      <w:outlineLvl w:val="3"/>
    </w:pPr>
    <w:rPr>
      <w:b/>
      <w:sz w:val="18"/>
      <w:szCs w:val="20"/>
    </w:rPr>
  </w:style>
  <w:style w:type="paragraph" w:styleId="5">
    <w:name w:val="heading 5"/>
    <w:basedOn w:val="a"/>
    <w:next w:val="a"/>
    <w:link w:val="50"/>
    <w:qFormat/>
    <w:rsid w:val="006F0323"/>
    <w:pPr>
      <w:keepNext/>
      <w:jc w:val="right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qFormat/>
    <w:rsid w:val="006F0323"/>
    <w:pPr>
      <w:keepNext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qFormat/>
    <w:rsid w:val="006F0323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2A7685"/>
    <w:rPr>
      <w:rFonts w:ascii="Courier New" w:hAnsi="Courier New"/>
      <w:sz w:val="20"/>
      <w:szCs w:val="20"/>
    </w:rPr>
  </w:style>
  <w:style w:type="table" w:styleId="a5">
    <w:name w:val="Table Grid"/>
    <w:basedOn w:val="a1"/>
    <w:uiPriority w:val="59"/>
    <w:rsid w:val="002A76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2A7685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8">
    <w:name w:val="footer"/>
    <w:basedOn w:val="a"/>
    <w:link w:val="a9"/>
    <w:rsid w:val="009A5F56"/>
    <w:pPr>
      <w:tabs>
        <w:tab w:val="center" w:pos="4677"/>
        <w:tab w:val="right" w:pos="9355"/>
      </w:tabs>
    </w:pPr>
  </w:style>
  <w:style w:type="paragraph" w:customStyle="1" w:styleId="11">
    <w:name w:val="Название1"/>
    <w:basedOn w:val="a"/>
    <w:link w:val="aa"/>
    <w:qFormat/>
    <w:rsid w:val="00285275"/>
    <w:pPr>
      <w:jc w:val="center"/>
    </w:pPr>
    <w:rPr>
      <w:sz w:val="28"/>
      <w:szCs w:val="20"/>
    </w:rPr>
  </w:style>
  <w:style w:type="paragraph" w:styleId="ab">
    <w:name w:val="Body Text"/>
    <w:basedOn w:val="a"/>
    <w:link w:val="ac"/>
    <w:rsid w:val="006F0323"/>
    <w:rPr>
      <w:sz w:val="16"/>
      <w:szCs w:val="20"/>
    </w:rPr>
  </w:style>
  <w:style w:type="paragraph" w:styleId="22">
    <w:name w:val="Body Text 2"/>
    <w:basedOn w:val="a"/>
    <w:link w:val="23"/>
    <w:rsid w:val="006F0323"/>
    <w:pPr>
      <w:jc w:val="center"/>
    </w:pPr>
    <w:rPr>
      <w:b/>
      <w:sz w:val="18"/>
      <w:szCs w:val="20"/>
    </w:rPr>
  </w:style>
  <w:style w:type="character" w:styleId="ad">
    <w:name w:val="page number"/>
    <w:basedOn w:val="a0"/>
    <w:rsid w:val="006F0323"/>
  </w:style>
  <w:style w:type="paragraph" w:styleId="31">
    <w:name w:val="Body Text 3"/>
    <w:basedOn w:val="a"/>
    <w:link w:val="32"/>
    <w:rsid w:val="006F0323"/>
    <w:pPr>
      <w:spacing w:after="120"/>
    </w:pPr>
    <w:rPr>
      <w:sz w:val="16"/>
      <w:szCs w:val="16"/>
    </w:rPr>
  </w:style>
  <w:style w:type="paragraph" w:styleId="ae">
    <w:name w:val="caption"/>
    <w:basedOn w:val="a"/>
    <w:next w:val="a"/>
    <w:qFormat/>
    <w:rsid w:val="00F07ECF"/>
    <w:pPr>
      <w:jc w:val="center"/>
    </w:pPr>
    <w:rPr>
      <w:b/>
      <w:sz w:val="18"/>
      <w:szCs w:val="20"/>
    </w:rPr>
  </w:style>
  <w:style w:type="character" w:styleId="af">
    <w:name w:val="annotation reference"/>
    <w:rsid w:val="00C82253"/>
    <w:rPr>
      <w:sz w:val="16"/>
      <w:szCs w:val="16"/>
    </w:rPr>
  </w:style>
  <w:style w:type="paragraph" w:styleId="af0">
    <w:name w:val="annotation text"/>
    <w:basedOn w:val="a"/>
    <w:link w:val="af1"/>
    <w:semiHidden/>
    <w:rsid w:val="00C82253"/>
    <w:rPr>
      <w:sz w:val="20"/>
      <w:szCs w:val="20"/>
    </w:rPr>
  </w:style>
  <w:style w:type="character" w:customStyle="1" w:styleId="a4">
    <w:name w:val="Текст Знак"/>
    <w:link w:val="a3"/>
    <w:rsid w:val="008C798C"/>
    <w:rPr>
      <w:rFonts w:ascii="Courier New" w:hAnsi="Courier New"/>
      <w:lang w:val="ru-RU" w:eastAsia="ru-RU" w:bidi="ar-SA"/>
    </w:rPr>
  </w:style>
  <w:style w:type="character" w:customStyle="1" w:styleId="a7">
    <w:name w:val="Верхний колонтитул Знак"/>
    <w:link w:val="a6"/>
    <w:uiPriority w:val="99"/>
    <w:rsid w:val="008C798C"/>
    <w:rPr>
      <w:lang w:val="ru-RU" w:eastAsia="ru-RU" w:bidi="ar-SA"/>
    </w:rPr>
  </w:style>
  <w:style w:type="character" w:customStyle="1" w:styleId="a9">
    <w:name w:val="Нижний колонтитул Знак"/>
    <w:link w:val="a8"/>
    <w:rsid w:val="008C798C"/>
    <w:rPr>
      <w:sz w:val="24"/>
      <w:szCs w:val="24"/>
      <w:lang w:val="ru-RU" w:eastAsia="ru-RU" w:bidi="ar-SA"/>
    </w:rPr>
  </w:style>
  <w:style w:type="character" w:customStyle="1" w:styleId="33">
    <w:name w:val="Знак Знак3"/>
    <w:rsid w:val="00C277EA"/>
    <w:rPr>
      <w:rFonts w:ascii="Courier New" w:hAnsi="Courier New"/>
      <w:lang w:val="ru-RU" w:eastAsia="ru-RU" w:bidi="ar-SA"/>
    </w:rPr>
  </w:style>
  <w:style w:type="character" w:customStyle="1" w:styleId="PlainTextChar">
    <w:name w:val="Plain Text Char"/>
    <w:locked/>
    <w:rsid w:val="001F0441"/>
    <w:rPr>
      <w:rFonts w:ascii="Courier New" w:hAnsi="Courier New" w:cs="Times New Roman"/>
      <w:lang w:val="ru-RU" w:eastAsia="ru-RU" w:bidi="ar-SA"/>
    </w:rPr>
  </w:style>
  <w:style w:type="character" w:customStyle="1" w:styleId="71">
    <w:name w:val="Знак Знак7"/>
    <w:rsid w:val="001F0441"/>
    <w:rPr>
      <w:rFonts w:ascii="Courier New" w:hAnsi="Courier New"/>
    </w:rPr>
  </w:style>
  <w:style w:type="character" w:customStyle="1" w:styleId="30">
    <w:name w:val="Заголовок 3 Знак"/>
    <w:link w:val="3"/>
    <w:rsid w:val="001F0441"/>
    <w:rPr>
      <w:b/>
      <w:lang w:val="ru-RU" w:eastAsia="ru-RU" w:bidi="ar-SA"/>
    </w:rPr>
  </w:style>
  <w:style w:type="character" w:customStyle="1" w:styleId="41">
    <w:name w:val="Знак Знак4"/>
    <w:rsid w:val="00276EA6"/>
    <w:rPr>
      <w:b/>
      <w:lang w:val="ru-RU" w:eastAsia="ru-RU" w:bidi="ar-SA"/>
    </w:rPr>
  </w:style>
  <w:style w:type="paragraph" w:styleId="af2">
    <w:name w:val="Balloon Text"/>
    <w:basedOn w:val="a"/>
    <w:link w:val="af3"/>
    <w:rsid w:val="00276EA6"/>
    <w:rPr>
      <w:rFonts w:ascii="Tahoma" w:hAnsi="Tahoma"/>
      <w:sz w:val="16"/>
      <w:szCs w:val="16"/>
    </w:rPr>
  </w:style>
  <w:style w:type="character" w:customStyle="1" w:styleId="9">
    <w:name w:val="Знак Знак9"/>
    <w:rsid w:val="00276EA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4">
    <w:name w:val="Знак Знак3"/>
    <w:locked/>
    <w:rsid w:val="00276EA6"/>
    <w:rPr>
      <w:rFonts w:ascii="Courier New" w:hAnsi="Courier New" w:cs="Courier New"/>
      <w:lang w:val="ru-RU" w:eastAsia="ru-RU" w:bidi="ar-SA"/>
    </w:rPr>
  </w:style>
  <w:style w:type="paragraph" w:customStyle="1" w:styleId="8">
    <w:name w:val="Обычный + 8 пт"/>
    <w:basedOn w:val="a"/>
    <w:rsid w:val="00276EA6"/>
    <w:rPr>
      <w:sz w:val="16"/>
      <w:szCs w:val="16"/>
    </w:rPr>
  </w:style>
  <w:style w:type="character" w:customStyle="1" w:styleId="10">
    <w:name w:val="Заголовок 1 Знак"/>
    <w:link w:val="1"/>
    <w:rsid w:val="000D79BC"/>
    <w:rPr>
      <w:b/>
      <w:sz w:val="18"/>
    </w:rPr>
  </w:style>
  <w:style w:type="paragraph" w:styleId="2">
    <w:name w:val="List Bullet 2"/>
    <w:basedOn w:val="a"/>
    <w:autoRedefine/>
    <w:rsid w:val="000D79BC"/>
    <w:pPr>
      <w:numPr>
        <w:numId w:val="49"/>
      </w:numPr>
    </w:pPr>
    <w:rPr>
      <w:sz w:val="20"/>
      <w:szCs w:val="20"/>
    </w:rPr>
  </w:style>
  <w:style w:type="paragraph" w:styleId="af4">
    <w:name w:val="Normal Indent"/>
    <w:basedOn w:val="a"/>
    <w:rsid w:val="000D79BC"/>
    <w:pPr>
      <w:ind w:left="720"/>
    </w:pPr>
    <w:rPr>
      <w:sz w:val="20"/>
      <w:szCs w:val="20"/>
    </w:rPr>
  </w:style>
  <w:style w:type="paragraph" w:styleId="af5">
    <w:name w:val="footnote text"/>
    <w:basedOn w:val="a"/>
    <w:link w:val="af6"/>
    <w:rsid w:val="000D79BC"/>
    <w:rPr>
      <w:sz w:val="20"/>
      <w:szCs w:val="20"/>
    </w:rPr>
  </w:style>
  <w:style w:type="character" w:customStyle="1" w:styleId="af6">
    <w:name w:val="Текст сноски Знак"/>
    <w:basedOn w:val="a0"/>
    <w:link w:val="af5"/>
    <w:rsid w:val="000D79BC"/>
  </w:style>
  <w:style w:type="character" w:styleId="af7">
    <w:name w:val="footnote reference"/>
    <w:rsid w:val="000D79BC"/>
    <w:rPr>
      <w:vertAlign w:val="superscript"/>
    </w:rPr>
  </w:style>
  <w:style w:type="character" w:styleId="af8">
    <w:name w:val="Hyperlink"/>
    <w:rsid w:val="000D79BC"/>
    <w:rPr>
      <w:color w:val="0000FF"/>
      <w:u w:val="single"/>
    </w:rPr>
  </w:style>
  <w:style w:type="character" w:styleId="af9">
    <w:name w:val="FollowedHyperlink"/>
    <w:rsid w:val="000D79BC"/>
    <w:rPr>
      <w:color w:val="800080"/>
      <w:u w:val="single"/>
    </w:rPr>
  </w:style>
  <w:style w:type="character" w:customStyle="1" w:styleId="21">
    <w:name w:val="Заголовок 2 Знак"/>
    <w:link w:val="20"/>
    <w:rsid w:val="002B6860"/>
    <w:rPr>
      <w:b/>
    </w:rPr>
  </w:style>
  <w:style w:type="character" w:customStyle="1" w:styleId="40">
    <w:name w:val="Заголовок 4 Знак"/>
    <w:link w:val="4"/>
    <w:rsid w:val="002B6860"/>
    <w:rPr>
      <w:b/>
      <w:sz w:val="18"/>
    </w:rPr>
  </w:style>
  <w:style w:type="character" w:customStyle="1" w:styleId="50">
    <w:name w:val="Заголовок 5 Знак"/>
    <w:link w:val="5"/>
    <w:rsid w:val="002B6860"/>
    <w:rPr>
      <w:b/>
    </w:rPr>
  </w:style>
  <w:style w:type="character" w:customStyle="1" w:styleId="60">
    <w:name w:val="Заголовок 6 Знак"/>
    <w:link w:val="6"/>
    <w:rsid w:val="002B6860"/>
    <w:rPr>
      <w:b/>
    </w:rPr>
  </w:style>
  <w:style w:type="character" w:customStyle="1" w:styleId="70">
    <w:name w:val="Заголовок 7 Знак"/>
    <w:link w:val="7"/>
    <w:rsid w:val="002B6860"/>
    <w:rPr>
      <w:sz w:val="24"/>
      <w:szCs w:val="24"/>
    </w:rPr>
  </w:style>
  <w:style w:type="character" w:customStyle="1" w:styleId="af1">
    <w:name w:val="Текст примечания Знак"/>
    <w:link w:val="af0"/>
    <w:semiHidden/>
    <w:rsid w:val="002B6860"/>
  </w:style>
  <w:style w:type="character" w:customStyle="1" w:styleId="aa">
    <w:name w:val="Название Знак"/>
    <w:link w:val="11"/>
    <w:rsid w:val="002B6860"/>
    <w:rPr>
      <w:sz w:val="28"/>
    </w:rPr>
  </w:style>
  <w:style w:type="character" w:customStyle="1" w:styleId="ac">
    <w:name w:val="Основной текст Знак"/>
    <w:link w:val="ab"/>
    <w:rsid w:val="002B6860"/>
    <w:rPr>
      <w:sz w:val="16"/>
    </w:rPr>
  </w:style>
  <w:style w:type="character" w:customStyle="1" w:styleId="23">
    <w:name w:val="Основной текст 2 Знак"/>
    <w:link w:val="22"/>
    <w:rsid w:val="002B6860"/>
    <w:rPr>
      <w:b/>
      <w:sz w:val="18"/>
    </w:rPr>
  </w:style>
  <w:style w:type="character" w:customStyle="1" w:styleId="32">
    <w:name w:val="Основной текст 3 Знак"/>
    <w:link w:val="31"/>
    <w:rsid w:val="002B6860"/>
    <w:rPr>
      <w:sz w:val="16"/>
      <w:szCs w:val="16"/>
    </w:rPr>
  </w:style>
  <w:style w:type="character" w:customStyle="1" w:styleId="af3">
    <w:name w:val="Текст выноски Знак"/>
    <w:link w:val="af2"/>
    <w:rsid w:val="002B6860"/>
    <w:rPr>
      <w:rFonts w:ascii="Tahoma" w:hAnsi="Tahoma" w:cs="Tahoma"/>
      <w:sz w:val="16"/>
      <w:szCs w:val="16"/>
    </w:rPr>
  </w:style>
  <w:style w:type="character" w:customStyle="1" w:styleId="72">
    <w:name w:val="Знак Знак7"/>
    <w:rsid w:val="002B6860"/>
    <w:rPr>
      <w:rFonts w:ascii="Courier New" w:hAnsi="Courier New" w:cs="Courier New" w:hint="default"/>
    </w:rPr>
  </w:style>
  <w:style w:type="character" w:customStyle="1" w:styleId="42">
    <w:name w:val="Знак Знак4"/>
    <w:rsid w:val="002B6860"/>
    <w:rPr>
      <w:b/>
      <w:bCs w:val="0"/>
      <w:lang w:val="ru-RU" w:eastAsia="ru-RU" w:bidi="ar-SA"/>
    </w:rPr>
  </w:style>
  <w:style w:type="character" w:customStyle="1" w:styleId="90">
    <w:name w:val="Знак Знак9"/>
    <w:rsid w:val="002B6860"/>
    <w:rPr>
      <w:rFonts w:ascii="Courier New" w:eastAsia="Times New Roman" w:hAnsi="Courier New" w:cs="Times New Roman" w:hint="default"/>
      <w:sz w:val="20"/>
      <w:szCs w:val="20"/>
      <w:lang w:eastAsia="ru-RU"/>
    </w:rPr>
  </w:style>
  <w:style w:type="character" w:customStyle="1" w:styleId="afa">
    <w:name w:val="Знак Знак"/>
    <w:rsid w:val="000F5B74"/>
    <w:rPr>
      <w:rFonts w:ascii="Courier New" w:hAnsi="Courier New"/>
    </w:rPr>
  </w:style>
  <w:style w:type="character" w:customStyle="1" w:styleId="51">
    <w:name w:val="Знак Знак5"/>
    <w:rsid w:val="000F5B74"/>
    <w:rPr>
      <w:b/>
      <w:lang w:val="ru-RU" w:eastAsia="ru-RU" w:bidi="ar-SA"/>
    </w:rPr>
  </w:style>
  <w:style w:type="character" w:customStyle="1" w:styleId="220">
    <w:name w:val="Знак Знак22"/>
    <w:rsid w:val="00BB332D"/>
    <w:rPr>
      <w:b/>
      <w:sz w:val="18"/>
    </w:rPr>
  </w:style>
  <w:style w:type="character" w:customStyle="1" w:styleId="210">
    <w:name w:val="Знак Знак21"/>
    <w:rsid w:val="00BB332D"/>
    <w:rPr>
      <w:b/>
    </w:rPr>
  </w:style>
  <w:style w:type="paragraph" w:styleId="afb">
    <w:name w:val="Document Map"/>
    <w:basedOn w:val="a"/>
    <w:link w:val="afc"/>
    <w:rsid w:val="002556EB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link w:val="afb"/>
    <w:rsid w:val="002556EB"/>
    <w:rPr>
      <w:rFonts w:ascii="Tahoma" w:hAnsi="Tahoma" w:cs="Tahoma"/>
      <w:sz w:val="16"/>
      <w:szCs w:val="16"/>
    </w:rPr>
  </w:style>
  <w:style w:type="character" w:customStyle="1" w:styleId="15">
    <w:name w:val="Знак Знак15"/>
    <w:rsid w:val="006664C1"/>
    <w:rPr>
      <w:rFonts w:ascii="Courier New" w:hAnsi="Courier New"/>
      <w:lang w:val="ru-RU" w:eastAsia="ru-RU" w:bidi="ar-SA"/>
    </w:rPr>
  </w:style>
  <w:style w:type="character" w:customStyle="1" w:styleId="24">
    <w:name w:val="Знак Знак24"/>
    <w:rsid w:val="006664C1"/>
    <w:rPr>
      <w:b/>
      <w:sz w:val="18"/>
      <w:lang w:bidi="ar-SA"/>
    </w:rPr>
  </w:style>
  <w:style w:type="character" w:customStyle="1" w:styleId="230">
    <w:name w:val="Знак Знак23"/>
    <w:rsid w:val="006664C1"/>
    <w:rPr>
      <w:b/>
      <w:lang w:bidi="ar-SA"/>
    </w:rPr>
  </w:style>
  <w:style w:type="character" w:customStyle="1" w:styleId="100">
    <w:name w:val="Знак Знак10"/>
    <w:rsid w:val="006664C1"/>
    <w:rPr>
      <w:b/>
      <w:sz w:val="18"/>
      <w:lang w:bidi="ar-SA"/>
    </w:rPr>
  </w:style>
  <w:style w:type="character" w:customStyle="1" w:styleId="25">
    <w:name w:val="Знак Знак25"/>
    <w:rsid w:val="00623C73"/>
    <w:rPr>
      <w:b/>
      <w:sz w:val="18"/>
    </w:rPr>
  </w:style>
  <w:style w:type="character" w:customStyle="1" w:styleId="28">
    <w:name w:val="Знак Знак28"/>
    <w:rsid w:val="00330C90"/>
    <w:rPr>
      <w:b/>
      <w:lang w:val="ru-RU" w:eastAsia="ru-RU" w:bidi="ar-SA"/>
    </w:rPr>
  </w:style>
  <w:style w:type="character" w:customStyle="1" w:styleId="300">
    <w:name w:val="Знак Знак30"/>
    <w:rsid w:val="00330C90"/>
    <w:rPr>
      <w:b/>
      <w:sz w:val="18"/>
    </w:rPr>
  </w:style>
  <w:style w:type="character" w:customStyle="1" w:styleId="29">
    <w:name w:val="Знак Знак29"/>
    <w:rsid w:val="00330C90"/>
    <w:rPr>
      <w:b/>
    </w:rPr>
  </w:style>
  <w:style w:type="character" w:customStyle="1" w:styleId="27">
    <w:name w:val="Знак Знак27"/>
    <w:rsid w:val="00330C90"/>
    <w:rPr>
      <w:b/>
      <w:sz w:val="18"/>
    </w:rPr>
  </w:style>
  <w:style w:type="character" w:customStyle="1" w:styleId="26">
    <w:name w:val="Знак Знак26"/>
    <w:rsid w:val="00330C90"/>
    <w:rPr>
      <w:b/>
    </w:rPr>
  </w:style>
  <w:style w:type="character" w:customStyle="1" w:styleId="12">
    <w:name w:val="Текст Знак1"/>
    <w:rsid w:val="00330C90"/>
    <w:rPr>
      <w:rFonts w:ascii="Courier New" w:hAnsi="Courier New"/>
      <w:lang w:val="ru-RU" w:eastAsia="ru-RU" w:bidi="ar-SA"/>
    </w:rPr>
  </w:style>
  <w:style w:type="paragraph" w:styleId="afd">
    <w:name w:val="endnote text"/>
    <w:basedOn w:val="a"/>
    <w:link w:val="afe"/>
    <w:rsid w:val="00330C90"/>
    <w:rPr>
      <w:sz w:val="20"/>
      <w:szCs w:val="20"/>
    </w:rPr>
  </w:style>
  <w:style w:type="character" w:customStyle="1" w:styleId="afe">
    <w:name w:val="Текст концевой сноски Знак"/>
    <w:basedOn w:val="a0"/>
    <w:link w:val="afd"/>
    <w:rsid w:val="00330C90"/>
  </w:style>
  <w:style w:type="character" w:styleId="aff">
    <w:name w:val="endnote reference"/>
    <w:rsid w:val="00330C90"/>
    <w:rPr>
      <w:vertAlign w:val="superscript"/>
    </w:rPr>
  </w:style>
  <w:style w:type="paragraph" w:customStyle="1" w:styleId="ConsPlusNonformat">
    <w:name w:val="ConsPlusNonformat"/>
    <w:rsid w:val="0017307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shp\TEMPLATE\&#1073;&#1083;&#1072;&#1085;&#1082;%2020250_&#1089;&#109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20250_сх</Template>
  <TotalTime>30</TotalTime>
  <Pages>1</Pages>
  <Words>4106</Words>
  <Characters>23409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 О Д Ы</vt:lpstr>
    </vt:vector>
  </TitlesOfParts>
  <Company>Организация</Company>
  <LinksUpToDate>false</LinksUpToDate>
  <CharactersWithSpaces>27461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О Д Ы</dc:title>
  <dc:creator>User</dc:creator>
  <cp:lastModifiedBy>User</cp:lastModifiedBy>
  <cp:revision>4</cp:revision>
  <cp:lastPrinted>2026-04-02T12:48:00Z</cp:lastPrinted>
  <dcterms:created xsi:type="dcterms:W3CDTF">2026-04-02T12:16:00Z</dcterms:created>
  <dcterms:modified xsi:type="dcterms:W3CDTF">2026-04-02T12:49:00Z</dcterms:modified>
</cp:coreProperties>
</file>