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15" w:rsidRDefault="00551015" w:rsidP="002B2013">
      <w:pPr>
        <w:jc w:val="center"/>
        <w:rPr>
          <w:b/>
          <w:sz w:val="32"/>
          <w:szCs w:val="32"/>
        </w:rPr>
      </w:pPr>
    </w:p>
    <w:p w:rsidR="002B2013" w:rsidRPr="002B2013" w:rsidRDefault="002B2013" w:rsidP="002B2013">
      <w:pPr>
        <w:jc w:val="center"/>
        <w:rPr>
          <w:b/>
          <w:sz w:val="32"/>
          <w:szCs w:val="32"/>
        </w:rPr>
      </w:pPr>
      <w:r w:rsidRPr="002B2013">
        <w:rPr>
          <w:b/>
          <w:sz w:val="32"/>
          <w:szCs w:val="32"/>
        </w:rPr>
        <w:t>Годовой отчет эмитента ценных бумаг за 202</w:t>
      </w:r>
      <w:r>
        <w:rPr>
          <w:b/>
          <w:sz w:val="32"/>
          <w:szCs w:val="32"/>
        </w:rPr>
        <w:t>2</w:t>
      </w:r>
      <w:r w:rsidRPr="002B2013">
        <w:rPr>
          <w:b/>
          <w:sz w:val="32"/>
          <w:szCs w:val="32"/>
        </w:rPr>
        <w:t xml:space="preserve"> год</w:t>
      </w:r>
    </w:p>
    <w:p w:rsidR="002B2013" w:rsidRPr="002B2013" w:rsidRDefault="002B2013" w:rsidP="002B2013">
      <w:pPr>
        <w:tabs>
          <w:tab w:val="left" w:pos="7455"/>
        </w:tabs>
        <w:jc w:val="center"/>
        <w:rPr>
          <w:b/>
          <w:i/>
          <w:sz w:val="32"/>
          <w:szCs w:val="32"/>
        </w:rPr>
      </w:pPr>
      <w:r w:rsidRPr="002B2013">
        <w:rPr>
          <w:b/>
          <w:i/>
          <w:sz w:val="32"/>
          <w:szCs w:val="32"/>
        </w:rPr>
        <w:t>Открытое акционерное общество</w:t>
      </w:r>
    </w:p>
    <w:p w:rsidR="002B2013" w:rsidRDefault="002B2013" w:rsidP="002B2013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2B2013">
        <w:rPr>
          <w:rFonts w:ascii="Times New Roman" w:hAnsi="Times New Roman"/>
          <w:b/>
          <w:i/>
          <w:sz w:val="32"/>
          <w:szCs w:val="32"/>
        </w:rPr>
        <w:t>«</w:t>
      </w:r>
      <w:proofErr w:type="spellStart"/>
      <w:r w:rsidRPr="002B2013">
        <w:rPr>
          <w:rFonts w:ascii="Times New Roman" w:hAnsi="Times New Roman"/>
          <w:b/>
          <w:i/>
          <w:sz w:val="32"/>
          <w:szCs w:val="32"/>
        </w:rPr>
        <w:t>Хотилы</w:t>
      </w:r>
      <w:proofErr w:type="spellEnd"/>
      <w:r w:rsidRPr="002B2013">
        <w:rPr>
          <w:rFonts w:ascii="Times New Roman" w:hAnsi="Times New Roman"/>
          <w:b/>
          <w:i/>
          <w:sz w:val="32"/>
          <w:szCs w:val="32"/>
        </w:rPr>
        <w:t>-Агро»</w:t>
      </w:r>
      <w:r w:rsidRPr="002B201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51015" w:rsidRDefault="00551015" w:rsidP="002B2013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B2013" w:rsidRPr="005A2104" w:rsidRDefault="002B2013" w:rsidP="002B2013">
      <w:pPr>
        <w:pStyle w:val="a3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2B2013" w:rsidRDefault="002B2013" w:rsidP="002B2013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2B2013">
        <w:rPr>
          <w:rFonts w:ascii="Times New Roman" w:hAnsi="Times New Roman"/>
          <w:sz w:val="28"/>
          <w:szCs w:val="28"/>
        </w:rPr>
        <w:t xml:space="preserve">Адрес: 211841, РБ, Витебская область, </w:t>
      </w:r>
      <w:proofErr w:type="spellStart"/>
      <w:r w:rsidRPr="002B2013">
        <w:rPr>
          <w:rFonts w:ascii="Times New Roman" w:hAnsi="Times New Roman"/>
          <w:sz w:val="28"/>
          <w:szCs w:val="28"/>
        </w:rPr>
        <w:t>Поставский</w:t>
      </w:r>
      <w:proofErr w:type="spellEnd"/>
      <w:r w:rsidRPr="002B2013">
        <w:rPr>
          <w:rFonts w:ascii="Times New Roman" w:hAnsi="Times New Roman"/>
          <w:sz w:val="28"/>
          <w:szCs w:val="28"/>
        </w:rPr>
        <w:t xml:space="preserve"> р-н </w:t>
      </w:r>
      <w:proofErr w:type="spellStart"/>
      <w:r w:rsidRPr="002B2013">
        <w:rPr>
          <w:rFonts w:ascii="Times New Roman" w:hAnsi="Times New Roman"/>
          <w:sz w:val="28"/>
          <w:szCs w:val="28"/>
        </w:rPr>
        <w:t>аг</w:t>
      </w:r>
      <w:proofErr w:type="gramStart"/>
      <w:r w:rsidRPr="002B2013">
        <w:rPr>
          <w:rFonts w:ascii="Times New Roman" w:hAnsi="Times New Roman"/>
          <w:sz w:val="28"/>
          <w:szCs w:val="28"/>
        </w:rPr>
        <w:t>.Х</w:t>
      </w:r>
      <w:proofErr w:type="gramEnd"/>
      <w:r w:rsidRPr="002B2013">
        <w:rPr>
          <w:rFonts w:ascii="Times New Roman" w:hAnsi="Times New Roman"/>
          <w:sz w:val="28"/>
          <w:szCs w:val="28"/>
        </w:rPr>
        <w:t>отилы</w:t>
      </w:r>
      <w:proofErr w:type="spellEnd"/>
      <w:r w:rsidRPr="002B2013">
        <w:rPr>
          <w:rFonts w:ascii="Times New Roman" w:hAnsi="Times New Roman"/>
          <w:sz w:val="28"/>
          <w:szCs w:val="28"/>
        </w:rPr>
        <w:t>, ул.Центральная,12</w:t>
      </w:r>
      <w:r w:rsidRPr="002B2013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551015" w:rsidRPr="00551015" w:rsidRDefault="00551015" w:rsidP="002B2013">
      <w:pPr>
        <w:pStyle w:val="a3"/>
        <w:rPr>
          <w:rFonts w:ascii="Times New Roman" w:hAnsi="Times New Roman"/>
          <w:i/>
          <w:sz w:val="24"/>
          <w:szCs w:val="24"/>
        </w:rPr>
      </w:pPr>
      <w:r w:rsidRPr="00551015">
        <w:rPr>
          <w:rFonts w:ascii="Times New Roman" w:hAnsi="Times New Roman"/>
          <w:i/>
          <w:sz w:val="24"/>
          <w:szCs w:val="24"/>
        </w:rPr>
        <w:t>Тел. 802155 22764</w:t>
      </w:r>
    </w:p>
    <w:p w:rsidR="002B2013" w:rsidRPr="005A2104" w:rsidRDefault="002B2013" w:rsidP="002B2013">
      <w:pPr>
        <w:pStyle w:val="a3"/>
        <w:rPr>
          <w:rFonts w:ascii="Times New Roman" w:hAnsi="Times New Roman"/>
          <w:sz w:val="16"/>
          <w:szCs w:val="16"/>
        </w:rPr>
      </w:pPr>
      <w:r w:rsidRPr="002B2013">
        <w:rPr>
          <w:rFonts w:ascii="Times New Roman" w:hAnsi="Times New Roman"/>
          <w:b/>
          <w:i/>
          <w:sz w:val="28"/>
          <w:szCs w:val="28"/>
        </w:rPr>
        <w:t xml:space="preserve">                 </w:t>
      </w:r>
    </w:p>
    <w:tbl>
      <w:tblPr>
        <w:tblW w:w="10670" w:type="dxa"/>
        <w:tblInd w:w="98" w:type="dxa"/>
        <w:tblLook w:val="04A0" w:firstRow="1" w:lastRow="0" w:firstColumn="1" w:lastColumn="0" w:noHBand="0" w:noVBand="1"/>
      </w:tblPr>
      <w:tblGrid>
        <w:gridCol w:w="10"/>
        <w:gridCol w:w="2010"/>
        <w:gridCol w:w="820"/>
        <w:gridCol w:w="1080"/>
        <w:gridCol w:w="820"/>
        <w:gridCol w:w="125"/>
        <w:gridCol w:w="711"/>
        <w:gridCol w:w="484"/>
        <w:gridCol w:w="486"/>
        <w:gridCol w:w="92"/>
        <w:gridCol w:w="236"/>
        <w:gridCol w:w="77"/>
        <w:gridCol w:w="425"/>
        <w:gridCol w:w="524"/>
        <w:gridCol w:w="8"/>
        <w:gridCol w:w="462"/>
        <w:gridCol w:w="424"/>
        <w:gridCol w:w="988"/>
        <w:gridCol w:w="222"/>
        <w:gridCol w:w="222"/>
        <w:gridCol w:w="200"/>
        <w:gridCol w:w="22"/>
        <w:gridCol w:w="86"/>
        <w:gridCol w:w="136"/>
      </w:tblGrid>
      <w:tr w:rsidR="002B2013" w:rsidTr="00557832">
        <w:trPr>
          <w:gridAfter w:val="1"/>
          <w:wAfter w:w="136" w:type="dxa"/>
          <w:trHeight w:val="374"/>
        </w:trPr>
        <w:tc>
          <w:tcPr>
            <w:tcW w:w="6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4.Доля государства в уставном фонде эмитента (всего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%):</w:t>
            </w:r>
          </w:p>
        </w:tc>
        <w:tc>
          <w:tcPr>
            <w:tcW w:w="35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013" w:rsidRDefault="002B2013" w:rsidP="001F59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20,44698</w:t>
            </w:r>
          </w:p>
        </w:tc>
      </w:tr>
      <w:tr w:rsidR="002B2013" w:rsidTr="00557832">
        <w:trPr>
          <w:gridAfter w:val="1"/>
          <w:wAfter w:w="136" w:type="dxa"/>
          <w:trHeight w:val="255"/>
        </w:trPr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013" w:rsidRDefault="002B2013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013" w:rsidRDefault="002B2013">
            <w:pPr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013" w:rsidRDefault="002B2013">
            <w:pPr>
              <w:rPr>
                <w:sz w:val="20"/>
                <w:szCs w:val="20"/>
              </w:rPr>
            </w:pPr>
          </w:p>
        </w:tc>
      </w:tr>
      <w:tr w:rsidR="002B2013" w:rsidTr="00557832">
        <w:trPr>
          <w:gridAfter w:val="1"/>
          <w:wAfter w:w="136" w:type="dxa"/>
          <w:trHeight w:val="44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35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уставном фонде, %</w:t>
            </w:r>
          </w:p>
        </w:tc>
      </w:tr>
      <w:tr w:rsidR="002B2013" w:rsidTr="00557832">
        <w:trPr>
          <w:gridAfter w:val="1"/>
          <w:wAfter w:w="136" w:type="dxa"/>
          <w:trHeight w:val="262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B2013" w:rsidTr="00557832">
        <w:trPr>
          <w:gridAfter w:val="1"/>
          <w:wAfter w:w="136" w:type="dxa"/>
          <w:trHeight w:val="340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коммунальная</w:t>
            </w:r>
            <w:proofErr w:type="gramEnd"/>
            <w:r>
              <w:rPr>
                <w:sz w:val="20"/>
                <w:szCs w:val="20"/>
              </w:rPr>
              <w:t xml:space="preserve"> всего: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1168464</w:t>
            </w: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20,44698</w:t>
            </w:r>
          </w:p>
        </w:tc>
      </w:tr>
      <w:tr w:rsidR="002B2013" w:rsidTr="00557832">
        <w:trPr>
          <w:gridAfter w:val="1"/>
          <w:wAfter w:w="136" w:type="dxa"/>
          <w:trHeight w:val="274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2B2013" w:rsidTr="00557832">
        <w:trPr>
          <w:gridAfter w:val="1"/>
          <w:wAfter w:w="136" w:type="dxa"/>
          <w:trHeight w:val="279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</w:p>
        </w:tc>
      </w:tr>
      <w:tr w:rsidR="002B2013" w:rsidTr="00557832">
        <w:trPr>
          <w:gridAfter w:val="1"/>
          <w:wAfter w:w="136" w:type="dxa"/>
          <w:trHeight w:val="268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1168464</w:t>
            </w: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 w:rsidP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20,44698</w:t>
            </w:r>
          </w:p>
        </w:tc>
      </w:tr>
      <w:tr w:rsidR="002B2013" w:rsidTr="00557832">
        <w:trPr>
          <w:gridAfter w:val="1"/>
          <w:wAfter w:w="136" w:type="dxa"/>
          <w:trHeight w:val="273"/>
        </w:trPr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013" w:rsidRDefault="002B2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</w:t>
            </w: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B2013" w:rsidRDefault="002B20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660"/>
        </w:trPr>
        <w:tc>
          <w:tcPr>
            <w:tcW w:w="55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 w:rsidP="005A2104">
            <w:pPr>
              <w:rPr>
                <w:b/>
                <w:bCs/>
              </w:rPr>
            </w:pPr>
            <w:r>
              <w:rPr>
                <w:b/>
                <w:bCs/>
              </w:rPr>
              <w:t>5-6. Информация о дивидендах и акциях: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5A3" w:rsidRDefault="004765A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5A3" w:rsidRDefault="004765A3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5A3" w:rsidRDefault="004765A3">
            <w:pPr>
              <w:rPr>
                <w:sz w:val="20"/>
                <w:szCs w:val="20"/>
              </w:rPr>
            </w:pPr>
          </w:p>
        </w:tc>
      </w:tr>
      <w:tr w:rsidR="004765A3" w:rsidTr="00551015">
        <w:trPr>
          <w:gridAfter w:val="1"/>
          <w:wAfter w:w="136" w:type="dxa"/>
          <w:trHeight w:val="831"/>
        </w:trPr>
        <w:tc>
          <w:tcPr>
            <w:tcW w:w="5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5A3" w:rsidRDefault="0047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765A3" w:rsidRDefault="0047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5A3" w:rsidRDefault="0047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5A3" w:rsidRDefault="0047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4765A3" w:rsidTr="00551015">
        <w:trPr>
          <w:gridAfter w:val="1"/>
          <w:wAfter w:w="136" w:type="dxa"/>
          <w:trHeight w:val="418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</w:tr>
      <w:tr w:rsidR="004765A3" w:rsidTr="00551015">
        <w:trPr>
          <w:gridAfter w:val="1"/>
          <w:wAfter w:w="136" w:type="dxa"/>
          <w:trHeight w:val="425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765A3" w:rsidTr="00551015">
        <w:trPr>
          <w:gridAfter w:val="1"/>
          <w:wAfter w:w="136" w:type="dxa"/>
          <w:trHeight w:val="416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1015">
        <w:trPr>
          <w:gridAfter w:val="1"/>
          <w:wAfter w:w="136" w:type="dxa"/>
          <w:trHeight w:val="405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</w:tr>
      <w:tr w:rsidR="004765A3" w:rsidTr="00551015">
        <w:trPr>
          <w:gridAfter w:val="1"/>
          <w:wAfter w:w="136" w:type="dxa"/>
          <w:trHeight w:val="413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42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422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14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64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58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52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60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Pr="001F5936" w:rsidRDefault="004765A3">
            <w:pPr>
              <w:rPr>
                <w:sz w:val="19"/>
                <w:szCs w:val="19"/>
              </w:rPr>
            </w:pPr>
            <w:r w:rsidRPr="001F5936">
              <w:rPr>
                <w:sz w:val="19"/>
                <w:szCs w:val="19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554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Pr="001F5936" w:rsidRDefault="004765A3">
            <w:pPr>
              <w:rPr>
                <w:sz w:val="19"/>
                <w:szCs w:val="19"/>
              </w:rPr>
            </w:pPr>
            <w:r w:rsidRPr="001F5936">
              <w:rPr>
                <w:sz w:val="19"/>
                <w:szCs w:val="19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765A3" w:rsidTr="00557832">
        <w:trPr>
          <w:gridAfter w:val="1"/>
          <w:wAfter w:w="136" w:type="dxa"/>
          <w:trHeight w:val="278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Pr="001F5936" w:rsidRDefault="004765A3">
            <w:pPr>
              <w:jc w:val="center"/>
              <w:rPr>
                <w:sz w:val="19"/>
                <w:szCs w:val="19"/>
              </w:rPr>
            </w:pPr>
            <w:r w:rsidRPr="001F5936">
              <w:rPr>
                <w:sz w:val="19"/>
                <w:szCs w:val="19"/>
              </w:rPr>
              <w:t>месяц, квартал, год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765A3" w:rsidTr="00557832">
        <w:trPr>
          <w:gridAfter w:val="1"/>
          <w:wAfter w:w="136" w:type="dxa"/>
          <w:trHeight w:val="282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765A3" w:rsidTr="00557832">
        <w:trPr>
          <w:gridAfter w:val="1"/>
          <w:wAfter w:w="136" w:type="dxa"/>
          <w:trHeight w:val="258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765A3" w:rsidTr="00551015">
        <w:trPr>
          <w:gridAfter w:val="1"/>
          <w:wAfter w:w="136" w:type="dxa"/>
          <w:trHeight w:val="418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6,95</w:t>
            </w:r>
          </w:p>
        </w:tc>
      </w:tr>
      <w:tr w:rsidR="004765A3" w:rsidTr="00551015">
        <w:trPr>
          <w:gridAfter w:val="1"/>
          <w:wAfter w:w="136" w:type="dxa"/>
          <w:trHeight w:val="424"/>
        </w:trPr>
        <w:tc>
          <w:tcPr>
            <w:tcW w:w="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5A3" w:rsidRDefault="0047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5A3" w:rsidRDefault="00476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765A3" w:rsidRDefault="00476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A2104" w:rsidTr="00557832">
        <w:trPr>
          <w:gridAfter w:val="1"/>
          <w:wAfter w:w="136" w:type="dxa"/>
          <w:trHeight w:val="557"/>
        </w:trPr>
        <w:tc>
          <w:tcPr>
            <w:tcW w:w="606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Акции, поступившие в распоряжение общества</w:t>
            </w:r>
          </w:p>
        </w:tc>
        <w:tc>
          <w:tcPr>
            <w:tcW w:w="4474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Акции, приобретенные в целях сокращения общего количества</w:t>
            </w:r>
          </w:p>
        </w:tc>
      </w:tr>
      <w:tr w:rsidR="005A2104" w:rsidTr="00557832">
        <w:trPr>
          <w:gridAfter w:val="1"/>
          <w:wAfter w:w="136" w:type="dxa"/>
          <w:trHeight w:val="1110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Дата зачисления  акций на счет "депо" общества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8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2634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5A2104" w:rsidTr="00551015">
        <w:trPr>
          <w:gridAfter w:val="1"/>
          <w:wAfter w:w="136" w:type="dxa"/>
          <w:trHeight w:val="412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A2104" w:rsidRDefault="005A21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A2104" w:rsidRDefault="005A21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34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5A2104" w:rsidRDefault="005A21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A2104" w:rsidTr="00557832">
        <w:trPr>
          <w:gridAfter w:val="1"/>
          <w:wAfter w:w="136" w:type="dxa"/>
          <w:trHeight w:val="255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104" w:rsidRDefault="005A21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104" w:rsidRDefault="005A21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104" w:rsidRDefault="005A210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104" w:rsidRDefault="005A210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104" w:rsidRDefault="005A21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456EF0" w:rsidTr="00557832">
        <w:trPr>
          <w:gridBefore w:val="1"/>
          <w:gridAfter w:val="3"/>
          <w:wBefore w:w="10" w:type="dxa"/>
          <w:wAfter w:w="244" w:type="dxa"/>
          <w:trHeight w:val="1050"/>
        </w:trPr>
        <w:tc>
          <w:tcPr>
            <w:tcW w:w="1041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rPr>
                <w:b/>
                <w:bCs/>
              </w:rPr>
            </w:pPr>
            <w:bookmarkStart w:id="0" w:name="f1"/>
            <w:r>
              <w:rPr>
                <w:b/>
                <w:bCs/>
              </w:rPr>
              <w:t>7. Отдельные финансовые результаты деятельности открытого акционерного общества:</w:t>
            </w:r>
          </w:p>
        </w:tc>
      </w:tr>
      <w:tr w:rsidR="00456EF0" w:rsidTr="00557832">
        <w:trPr>
          <w:gridBefore w:val="1"/>
          <w:gridAfter w:val="3"/>
          <w:wBefore w:w="10" w:type="dxa"/>
          <w:wAfter w:w="244" w:type="dxa"/>
          <w:trHeight w:val="629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674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Выручка от реализации продукции, товаров, </w:t>
            </w:r>
            <w:proofErr w:type="spellStart"/>
            <w:r>
              <w:rPr>
                <w:sz w:val="20"/>
                <w:szCs w:val="20"/>
              </w:rPr>
              <w:t>работ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слуг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23674,00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18224,00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852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16807,00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12807,00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694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5676,00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4594,00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692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6867,00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5417,00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418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-122,00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552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-1069,00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-969,00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1269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422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5676,00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4594,00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398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21238,00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15562,00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276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56EF0" w:rsidTr="00551015">
        <w:trPr>
          <w:gridBefore w:val="1"/>
          <w:gridAfter w:val="3"/>
          <w:wBefore w:w="10" w:type="dxa"/>
          <w:wAfter w:w="244" w:type="dxa"/>
          <w:trHeight w:val="423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15460,00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15270,00</w:t>
            </w:r>
          </w:p>
        </w:tc>
      </w:tr>
      <w:tr w:rsidR="00456EF0" w:rsidTr="00557832">
        <w:trPr>
          <w:gridBefore w:val="1"/>
          <w:gridAfter w:val="3"/>
          <w:wBefore w:w="10" w:type="dxa"/>
          <w:wAfter w:w="244" w:type="dxa"/>
          <w:trHeight w:val="705"/>
        </w:trPr>
        <w:tc>
          <w:tcPr>
            <w:tcW w:w="4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8. Среднесписочная численность </w:t>
            </w:r>
            <w:proofErr w:type="gramStart"/>
            <w:r>
              <w:rPr>
                <w:b/>
                <w:bCs/>
              </w:rPr>
              <w:t>работающих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6EF0" w:rsidRDefault="00456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8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56EF0" w:rsidRDefault="00456E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</w:tr>
      <w:tr w:rsidR="00456EF0" w:rsidTr="00557832">
        <w:trPr>
          <w:gridBefore w:val="1"/>
          <w:gridAfter w:val="3"/>
          <w:wBefore w:w="10" w:type="dxa"/>
          <w:wAfter w:w="244" w:type="dxa"/>
          <w:trHeight w:val="255"/>
        </w:trPr>
        <w:tc>
          <w:tcPr>
            <w:tcW w:w="4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EF0" w:rsidRDefault="00456EF0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EF0" w:rsidRDefault="00456EF0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EF0" w:rsidRDefault="00456EF0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EF0" w:rsidRDefault="00456EF0">
            <w:pPr>
              <w:rPr>
                <w:sz w:val="20"/>
                <w:szCs w:val="20"/>
              </w:rPr>
            </w:pPr>
          </w:p>
        </w:tc>
      </w:tr>
      <w:tr w:rsidR="00456EF0" w:rsidTr="00557832">
        <w:trPr>
          <w:gridBefore w:val="1"/>
          <w:gridAfter w:val="3"/>
          <w:wBefore w:w="10" w:type="dxa"/>
          <w:wAfter w:w="244" w:type="dxa"/>
          <w:trHeight w:val="1410"/>
        </w:trPr>
        <w:tc>
          <w:tcPr>
            <w:tcW w:w="104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EF0" w:rsidRDefault="00456EF0">
            <w:pPr>
              <w:rPr>
                <w:b/>
                <w:bCs/>
              </w:rPr>
            </w:pPr>
            <w:r>
              <w:rPr>
                <w:b/>
                <w:bCs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456EF0" w:rsidTr="008A75EA">
        <w:trPr>
          <w:gridBefore w:val="1"/>
          <w:gridAfter w:val="3"/>
          <w:wBefore w:w="10" w:type="dxa"/>
          <w:wAfter w:w="244" w:type="dxa"/>
          <w:trHeight w:val="578"/>
        </w:trPr>
        <w:tc>
          <w:tcPr>
            <w:tcW w:w="1041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56EF0" w:rsidRDefault="00456E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продукции сельского хозяйства: молоко - 70%</w:t>
            </w:r>
          </w:p>
        </w:tc>
      </w:tr>
      <w:tr w:rsidR="00557832" w:rsidTr="00557832">
        <w:trPr>
          <w:gridBefore w:val="1"/>
          <w:wBefore w:w="10" w:type="dxa"/>
          <w:trHeight w:val="1245"/>
        </w:trPr>
        <w:tc>
          <w:tcPr>
            <w:tcW w:w="106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10.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557832" w:rsidTr="00557832">
        <w:trPr>
          <w:gridBefore w:val="1"/>
          <w:wBefore w:w="10" w:type="dxa"/>
          <w:trHeight w:val="448"/>
        </w:trPr>
        <w:tc>
          <w:tcPr>
            <w:tcW w:w="4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марта 2023 г.</w:t>
            </w:r>
          </w:p>
        </w:tc>
        <w:tc>
          <w:tcPr>
            <w:tcW w:w="2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</w:tr>
      <w:tr w:rsidR="00557832" w:rsidTr="00557832">
        <w:trPr>
          <w:gridBefore w:val="1"/>
          <w:wBefore w:w="10" w:type="dxa"/>
          <w:trHeight w:val="555"/>
        </w:trPr>
        <w:tc>
          <w:tcPr>
            <w:tcW w:w="106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Дата подготовки аудиторского заключения по бухгалтерской (финансовой) отчетности:</w:t>
            </w:r>
          </w:p>
        </w:tc>
      </w:tr>
      <w:tr w:rsidR="00557832" w:rsidTr="008A75EA">
        <w:trPr>
          <w:gridBefore w:val="1"/>
          <w:wBefore w:w="10" w:type="dxa"/>
          <w:trHeight w:val="567"/>
        </w:trPr>
        <w:tc>
          <w:tcPr>
            <w:tcW w:w="6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</w:tr>
      <w:tr w:rsidR="00557832" w:rsidTr="00557832">
        <w:trPr>
          <w:gridBefore w:val="1"/>
          <w:wBefore w:w="10" w:type="dxa"/>
          <w:trHeight w:val="1350"/>
        </w:trPr>
        <w:tc>
          <w:tcPr>
            <w:tcW w:w="106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      </w:r>
          </w:p>
        </w:tc>
      </w:tr>
      <w:tr w:rsidR="00557832" w:rsidTr="008A75EA">
        <w:trPr>
          <w:gridBefore w:val="1"/>
          <w:wBefore w:w="10" w:type="dxa"/>
          <w:trHeight w:val="608"/>
        </w:trPr>
        <w:tc>
          <w:tcPr>
            <w:tcW w:w="106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57832" w:rsidTr="00557832">
        <w:trPr>
          <w:gridBefore w:val="1"/>
          <w:wBefore w:w="10" w:type="dxa"/>
          <w:trHeight w:val="555"/>
        </w:trPr>
        <w:tc>
          <w:tcPr>
            <w:tcW w:w="106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Период, за который проводился аудит:</w:t>
            </w:r>
          </w:p>
        </w:tc>
      </w:tr>
      <w:tr w:rsidR="00557832" w:rsidTr="008A75EA">
        <w:trPr>
          <w:gridBefore w:val="1"/>
          <w:wBefore w:w="10" w:type="dxa"/>
          <w:trHeight w:val="568"/>
        </w:trPr>
        <w:tc>
          <w:tcPr>
            <w:tcW w:w="106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57832" w:rsidTr="00557832">
        <w:trPr>
          <w:gridBefore w:val="1"/>
          <w:wBefore w:w="10" w:type="dxa"/>
          <w:trHeight w:val="960"/>
        </w:trPr>
        <w:tc>
          <w:tcPr>
            <w:tcW w:w="1066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</w:p>
        </w:tc>
      </w:tr>
      <w:tr w:rsidR="00557832" w:rsidTr="008A75EA">
        <w:trPr>
          <w:gridBefore w:val="1"/>
          <w:wBefore w:w="10" w:type="dxa"/>
          <w:trHeight w:val="576"/>
        </w:trPr>
        <w:tc>
          <w:tcPr>
            <w:tcW w:w="106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57832" w:rsidTr="00557832">
        <w:trPr>
          <w:gridBefore w:val="1"/>
          <w:wBefore w:w="10" w:type="dxa"/>
          <w:trHeight w:val="855"/>
        </w:trPr>
        <w:tc>
          <w:tcPr>
            <w:tcW w:w="10660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</w:tc>
      </w:tr>
      <w:tr w:rsidR="00557832" w:rsidTr="008A75EA">
        <w:trPr>
          <w:gridBefore w:val="1"/>
          <w:wBefore w:w="10" w:type="dxa"/>
          <w:trHeight w:val="681"/>
        </w:trPr>
        <w:tc>
          <w:tcPr>
            <w:tcW w:w="106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557832" w:rsidRDefault="00557832" w:rsidP="002B201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660" w:type="dxa"/>
        <w:tblInd w:w="108" w:type="dxa"/>
        <w:tblLook w:val="04A0" w:firstRow="1" w:lastRow="0" w:firstColumn="1" w:lastColumn="0" w:noHBand="0" w:noVBand="1"/>
      </w:tblPr>
      <w:tblGrid>
        <w:gridCol w:w="6617"/>
        <w:gridCol w:w="236"/>
        <w:gridCol w:w="1038"/>
        <w:gridCol w:w="1881"/>
        <w:gridCol w:w="222"/>
        <w:gridCol w:w="222"/>
        <w:gridCol w:w="222"/>
        <w:gridCol w:w="222"/>
      </w:tblGrid>
      <w:tr w:rsidR="00557832" w:rsidTr="00557832">
        <w:trPr>
          <w:trHeight w:val="720"/>
        </w:trPr>
        <w:tc>
          <w:tcPr>
            <w:tcW w:w="106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13. Сведения о применении открытым акционерным обществом Свода правил корпоративного поведения (только в составе годового отчета):</w:t>
            </w:r>
          </w:p>
        </w:tc>
      </w:tr>
      <w:tr w:rsidR="00557832" w:rsidTr="008A75EA">
        <w:trPr>
          <w:trHeight w:val="636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Применяются частично</w:t>
            </w:r>
          </w:p>
        </w:tc>
      </w:tr>
      <w:tr w:rsidR="00557832" w:rsidTr="00557832">
        <w:trPr>
          <w:trHeight w:val="690"/>
        </w:trPr>
        <w:tc>
          <w:tcPr>
            <w:tcW w:w="106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832" w:rsidRDefault="00557832">
            <w:pPr>
              <w:rPr>
                <w:b/>
                <w:bCs/>
              </w:rPr>
            </w:pPr>
            <w:r>
              <w:rPr>
                <w:b/>
                <w:bCs/>
              </w:rPr>
              <w:t>14. Адрес официального сайта открытого акционерного общества в глобальной компьютерной сети Интернет:</w:t>
            </w:r>
          </w:p>
        </w:tc>
      </w:tr>
      <w:tr w:rsidR="00557832" w:rsidTr="008A75EA">
        <w:trPr>
          <w:trHeight w:val="570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57832" w:rsidRDefault="00557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32" w:rsidRDefault="00557832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832" w:rsidRDefault="00557832">
            <w:pPr>
              <w:rPr>
                <w:sz w:val="20"/>
                <w:szCs w:val="20"/>
              </w:rPr>
            </w:pPr>
          </w:p>
        </w:tc>
      </w:tr>
    </w:tbl>
    <w:p w:rsidR="00557832" w:rsidRDefault="00557832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8A75EA" w:rsidRDefault="008A75EA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p w:rsidR="00551015" w:rsidRPr="002B2013" w:rsidRDefault="00551015" w:rsidP="002B201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FC64FC" w:rsidTr="004F1876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FC64FC" w:rsidTr="004F1876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FC64FC" w:rsidTr="004F1876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Pr="000D79BC" w:rsidRDefault="00FC64FC" w:rsidP="004F1876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FC64FC" w:rsidTr="004F1876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FC64FC" w:rsidTr="004F1876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3D265C" w:rsidRDefault="00FC64FC" w:rsidP="004F1876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3D265C" w:rsidRDefault="00FC64FC" w:rsidP="004F1876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1</w:t>
            </w:r>
            <w:r w:rsidRPr="003D265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3D265C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2022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</w:t>
            </w:r>
            <w:proofErr w:type="spellEnd"/>
            <w:r>
              <w:rPr>
                <w:color w:val="000000"/>
                <w:sz w:val="20"/>
                <w:szCs w:val="20"/>
              </w:rPr>
              <w:t>-Агро»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E44A05" w:rsidTr="004F1876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аг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р/н , Витебской обл.</w:t>
            </w:r>
          </w:p>
        </w:tc>
      </w:tr>
      <w:tr w:rsidR="00FC64FC" w:rsidTr="004F1876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FC64FC" w:rsidRPr="00670171" w:rsidRDefault="00FC64FC" w:rsidP="004F1876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C64FC" w:rsidTr="004F1876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F8617A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743169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="001B5EF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C64FC" w:rsidRPr="00743169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="001B5EF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C64FC" w:rsidTr="004F1876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47 023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39 315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734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839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47 868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40 265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95246" w:rsidRDefault="00FC64FC" w:rsidP="004F187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17 613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14 586</w:t>
            </w:r>
          </w:p>
        </w:tc>
      </w:tr>
      <w:tr w:rsidR="00FC64FC" w:rsidTr="004F1876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E95246" w:rsidRDefault="00FC64FC" w:rsidP="004F1876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9 010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7 950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6 047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5 063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2 543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1 558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676D3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529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351</w:t>
            </w:r>
          </w:p>
        </w:tc>
      </w:tr>
      <w:tr w:rsidR="00FC64FC" w:rsidTr="004F1876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977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675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2 806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1 914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432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751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22 357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18 368</w:t>
            </w:r>
          </w:p>
        </w:tc>
      </w:tr>
      <w:tr w:rsidR="00FC64FC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70 225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58 633</w:t>
            </w:r>
          </w:p>
        </w:tc>
      </w:tr>
      <w:tr w:rsidR="00306DC6" w:rsidTr="004F1876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06DC6" w:rsidRDefault="00306DC6" w:rsidP="004F18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C64FC" w:rsidRPr="00A325B4" w:rsidRDefault="00FC64FC" w:rsidP="00FC64FC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FC64FC" w:rsidTr="004F1876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9F36D0" w:rsidRDefault="00FC64FC" w:rsidP="004F1876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9F36D0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743169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="001B5EF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C64FC" w:rsidRPr="00743169" w:rsidRDefault="00FC64FC" w:rsidP="004F18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="001B5EF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C64FC" w:rsidTr="004F1876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C64FC" w:rsidRPr="0067017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12 458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12 458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BD615C" w:rsidRDefault="00FC64FC" w:rsidP="004F187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C64FC" w:rsidRPr="003C732E" w:rsidTr="004F1876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BD615C" w:rsidRDefault="00FC64FC" w:rsidP="004F1876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BD615C" w:rsidRDefault="00FC64FC" w:rsidP="004F187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16 796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11 676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21 238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15 562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D79BC" w:rsidRDefault="00FC64FC" w:rsidP="004F1876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D79BC" w:rsidRDefault="00FC64FC" w:rsidP="004F187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50 492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39 696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10 537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11 924</w:t>
            </w:r>
          </w:p>
        </w:tc>
      </w:tr>
      <w:tr w:rsidR="00FC64FC" w:rsidRPr="003C732E" w:rsidTr="004F1876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4 923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3 346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15 460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15 270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191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2 043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1 754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1 978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1 729</w:t>
            </w:r>
          </w:p>
        </w:tc>
      </w:tr>
      <w:tr w:rsidR="00FC64FC" w:rsidRPr="003C732E" w:rsidTr="004F1876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20493" w:rsidRDefault="00FC64FC" w:rsidP="004F1876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456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655</w:t>
            </w:r>
          </w:p>
        </w:tc>
      </w:tr>
      <w:tr w:rsidR="00FC64FC" w:rsidRPr="003C732E" w:rsidTr="004F1876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3C732E" w:rsidRDefault="00FC64FC" w:rsidP="004F1876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3C732E" w:rsidRDefault="00FC64FC" w:rsidP="004F1876">
            <w:pPr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256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1 085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694</w:t>
            </w:r>
          </w:p>
        </w:tc>
      </w:tr>
      <w:tr w:rsidR="00FC64FC" w:rsidRPr="003C732E" w:rsidTr="004F1876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C732E" w:rsidRDefault="00FC64FC" w:rsidP="004F18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4 273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3 667</w:t>
            </w:r>
          </w:p>
        </w:tc>
      </w:tr>
      <w:tr w:rsidR="00FC64FC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70 225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3C732E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58 633</w:t>
            </w:r>
          </w:p>
        </w:tc>
      </w:tr>
      <w:tr w:rsidR="00306DC6" w:rsidRPr="003C732E" w:rsidTr="004F1876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DC6" w:rsidRDefault="00306DC6" w:rsidP="004F18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C64FC" w:rsidRDefault="00FC64FC" w:rsidP="00FC64FC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bookmarkEnd w:id="0"/>
    <w:p w:rsidR="002B5EA3" w:rsidRPr="00CB523B" w:rsidRDefault="002B5EA3" w:rsidP="002B5EA3">
      <w:pPr>
        <w:pStyle w:val="a3"/>
        <w:tabs>
          <w:tab w:val="left" w:pos="2340"/>
        </w:tabs>
        <w:rPr>
          <w:rFonts w:ascii="Times New Roman" w:hAnsi="Times New Roman"/>
        </w:rPr>
      </w:pPr>
      <w:r w:rsidRPr="00CB523B">
        <w:rPr>
          <w:rFonts w:ascii="Times New Roman" w:hAnsi="Times New Roman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FC64FC" w:rsidTr="004F1876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92C37" w:rsidRDefault="00FC64FC" w:rsidP="004F1876">
            <w:pPr>
              <w:rPr>
                <w:sz w:val="16"/>
                <w:szCs w:val="16"/>
              </w:rPr>
            </w:pPr>
            <w:bookmarkStart w:id="62" w:name="f2"/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92C37" w:rsidRDefault="00FC64FC" w:rsidP="004F187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92C37" w:rsidRDefault="00FC64FC" w:rsidP="004F187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92C37" w:rsidRDefault="00FC64FC" w:rsidP="004F187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692C37" w:rsidRDefault="00FC64FC" w:rsidP="004F187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Pr="00000891" w:rsidRDefault="00FC64FC" w:rsidP="004F1876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FC64FC" w:rsidTr="004F1876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FC64FC" w:rsidTr="004F1876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FC64FC" w:rsidTr="004F1876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C64FC" w:rsidTr="004F1876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FC64FC" w:rsidTr="004F1876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2022 </w:t>
            </w:r>
            <w:r w:rsidRPr="00A325B4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C64FC" w:rsidTr="004F1876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63" w:name="title7"/>
            <w:bookmarkEnd w:id="63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</w:t>
            </w:r>
            <w:proofErr w:type="spellEnd"/>
            <w:r>
              <w:rPr>
                <w:color w:val="000000"/>
                <w:sz w:val="20"/>
                <w:szCs w:val="20"/>
              </w:rPr>
              <w:t>-Агро»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64" w:name="unn1"/>
            <w:bookmarkEnd w:id="64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E44A05" w:rsidTr="004F187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4A05" w:rsidRPr="00A325B4" w:rsidRDefault="00E44A05" w:rsidP="004F187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аг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р/н , Витебской обл.</w:t>
            </w:r>
          </w:p>
        </w:tc>
      </w:tr>
      <w:tr w:rsidR="00FC64FC" w:rsidTr="004F1876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C64FC" w:rsidTr="004F1876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C64FC" w:rsidRPr="00A325B4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65" w:name="f2r10"/>
            <w:bookmarkEnd w:id="65"/>
            <w:r>
              <w:rPr>
                <w:b/>
                <w:sz w:val="18"/>
                <w:szCs w:val="18"/>
              </w:rPr>
              <w:t>23 674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18 224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66" w:name="f2r20"/>
            <w:bookmarkEnd w:id="66"/>
            <w:r>
              <w:rPr>
                <w:b/>
                <w:sz w:val="18"/>
                <w:szCs w:val="18"/>
              </w:rPr>
              <w:t>15 804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11 971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67" w:name="f2r30"/>
            <w:bookmarkEnd w:id="67"/>
            <w:r>
              <w:rPr>
                <w:b/>
                <w:sz w:val="18"/>
                <w:szCs w:val="18"/>
              </w:rPr>
              <w:t>7 870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6 253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68" w:name="f2r40"/>
            <w:bookmarkEnd w:id="68"/>
            <w:r>
              <w:rPr>
                <w:b/>
                <w:sz w:val="18"/>
                <w:szCs w:val="18"/>
              </w:rPr>
              <w:t>1 003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836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69" w:name="f2r5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0" w:name="f2r60"/>
            <w:bookmarkEnd w:id="70"/>
            <w:r>
              <w:rPr>
                <w:b/>
                <w:sz w:val="18"/>
                <w:szCs w:val="18"/>
              </w:rPr>
              <w:t>6 867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5 417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1" w:name="f2r70"/>
            <w:bookmarkEnd w:id="71"/>
            <w:r>
              <w:rPr>
                <w:b/>
                <w:sz w:val="18"/>
                <w:szCs w:val="18"/>
              </w:rPr>
              <w:t>317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589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2" w:name="f2r80"/>
            <w:bookmarkEnd w:id="72"/>
            <w:r>
              <w:rPr>
                <w:b/>
                <w:sz w:val="18"/>
                <w:szCs w:val="18"/>
              </w:rPr>
              <w:t>439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3" w:name="f2r90"/>
            <w:bookmarkEnd w:id="73"/>
            <w:r>
              <w:rPr>
                <w:b/>
                <w:sz w:val="18"/>
                <w:szCs w:val="18"/>
              </w:rPr>
              <w:t>6 745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5 563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4" w:name="f2r100"/>
            <w:bookmarkEnd w:id="74"/>
            <w:r>
              <w:rPr>
                <w:b/>
                <w:sz w:val="18"/>
                <w:szCs w:val="18"/>
              </w:rPr>
              <w:t>757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5" w:name="f2r101"/>
            <w:bookmarkEnd w:id="75"/>
            <w:r>
              <w:rPr>
                <w:b/>
                <w:sz w:val="18"/>
                <w:szCs w:val="18"/>
              </w:rPr>
              <w:t>718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877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76" w:name="f2r102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77" w:name="f2r103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8" w:name="f2r104"/>
            <w:bookmarkEnd w:id="78"/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79" w:name="f2r110"/>
            <w:bookmarkEnd w:id="79"/>
            <w:r>
              <w:rPr>
                <w:b/>
                <w:sz w:val="18"/>
                <w:szCs w:val="18"/>
              </w:rPr>
              <w:t>1 290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1 480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0" w:name="f2r111"/>
            <w:bookmarkEnd w:id="80"/>
            <w:r>
              <w:rPr>
                <w:b/>
                <w:sz w:val="18"/>
                <w:szCs w:val="18"/>
              </w:rPr>
              <w:t>1 238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1 294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1" w:name="f2r112"/>
            <w:bookmarkEnd w:id="81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2" w:name="f2r120"/>
            <w:bookmarkEnd w:id="82"/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proofErr w:type="gramStart"/>
            <w:r w:rsidRPr="00566863">
              <w:rPr>
                <w:sz w:val="18"/>
                <w:szCs w:val="18"/>
              </w:rPr>
              <w:t>курсовые</w:t>
            </w:r>
            <w:proofErr w:type="gramEnd"/>
            <w:r w:rsidRPr="00566863">
              <w:rPr>
                <w:sz w:val="18"/>
                <w:szCs w:val="18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83" w:name="f2r121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4" w:name="f2r122"/>
            <w:bookmarkEnd w:id="84"/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5" w:name="f2r130"/>
            <w:bookmarkEnd w:id="85"/>
            <w:r>
              <w:rPr>
                <w:b/>
                <w:sz w:val="18"/>
                <w:szCs w:val="18"/>
              </w:rPr>
              <w:t>547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467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6" w:name="f2r131"/>
            <w:bookmarkEnd w:id="86"/>
            <w:r>
              <w:rPr>
                <w:b/>
                <w:sz w:val="18"/>
                <w:szCs w:val="18"/>
              </w:rPr>
              <w:t>397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418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proofErr w:type="gramStart"/>
            <w:r w:rsidRPr="00566863">
              <w:rPr>
                <w:sz w:val="18"/>
                <w:szCs w:val="18"/>
              </w:rPr>
              <w:t>курсовые</w:t>
            </w:r>
            <w:proofErr w:type="gramEnd"/>
            <w:r w:rsidRPr="00566863">
              <w:rPr>
                <w:sz w:val="18"/>
                <w:szCs w:val="18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7" w:name="f2r132"/>
            <w:bookmarkEnd w:id="87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8" w:name="f2r133"/>
            <w:bookmarkEnd w:id="88"/>
            <w:r>
              <w:rPr>
                <w:b/>
                <w:sz w:val="18"/>
                <w:szCs w:val="18"/>
              </w:rPr>
              <w:t>148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89" w:name="f2r140"/>
            <w:bookmarkEnd w:id="89"/>
            <w:r>
              <w:rPr>
                <w:b/>
                <w:sz w:val="18"/>
                <w:szCs w:val="18"/>
              </w:rPr>
              <w:t>-1 069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-969</w:t>
            </w:r>
          </w:p>
        </w:tc>
      </w:tr>
      <w:tr w:rsidR="00FC64FC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90" w:name="f2r150"/>
            <w:bookmarkEnd w:id="90"/>
            <w:r>
              <w:rPr>
                <w:b/>
                <w:sz w:val="18"/>
                <w:szCs w:val="18"/>
              </w:rPr>
              <w:t>5 676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</w:tr>
      <w:tr w:rsidR="00306DC6" w:rsidTr="004F1876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06DC6" w:rsidRPr="00566863" w:rsidRDefault="00306DC6" w:rsidP="004F1876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DC6" w:rsidRPr="00566863" w:rsidRDefault="00306DC6" w:rsidP="004F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Default="00FC64FC" w:rsidP="00FC64FC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FC64FC" w:rsidTr="004F1876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C64FC" w:rsidTr="004F1876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1" w:name="f2r16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2" w:name="f2r17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3" w:name="f2r18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4" w:name="f2r19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5" w:name="f2r20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96" w:name="f2r210"/>
            <w:bookmarkEnd w:id="96"/>
            <w:r>
              <w:rPr>
                <w:b/>
                <w:sz w:val="18"/>
                <w:szCs w:val="18"/>
              </w:rPr>
              <w:t>5 676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97" w:name="f2r220"/>
            <w:bookmarkEnd w:id="97"/>
            <w:r>
              <w:rPr>
                <w:b/>
                <w:sz w:val="18"/>
                <w:szCs w:val="18"/>
              </w:rPr>
              <w:t>5 120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4 065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98" w:name="f2r230"/>
            <w:bookmarkEnd w:id="9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99" w:name="f2r240"/>
            <w:bookmarkEnd w:id="99"/>
            <w:r>
              <w:rPr>
                <w:b/>
                <w:sz w:val="18"/>
                <w:szCs w:val="18"/>
              </w:rPr>
              <w:t>10 796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8 659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00" w:name="f2r25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01" w:name="f2r260"/>
            <w:bookmarkEnd w:id="101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02" w:name="f2r270"/>
            <w:bookmarkEnd w:id="102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03" w:name="f2r270A"/>
            <w:bookmarkEnd w:id="103"/>
            <w:r>
              <w:rPr>
                <w:b/>
                <w:sz w:val="18"/>
                <w:szCs w:val="18"/>
              </w:rPr>
              <w:t>5 676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04" w:name="f2r280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05" w:name="f2r280A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06" w:name="f2r290"/>
            <w:bookmarkEnd w:id="10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07" w:name="f"/>
            <w:bookmarkStart w:id="108" w:name="f2r290A"/>
            <w:bookmarkEnd w:id="107"/>
            <w:bookmarkEnd w:id="108"/>
            <w:r>
              <w:rPr>
                <w:b/>
                <w:sz w:val="18"/>
                <w:szCs w:val="18"/>
              </w:rPr>
              <w:t>5 479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4 017</w:t>
            </w: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09" w:name="f2r295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10" w:name="f2r295A"/>
            <w:bookmarkEnd w:id="11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Pr="006D3694" w:rsidRDefault="00FC64FC" w:rsidP="00FC64FC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FC64FC" w:rsidTr="004F1876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FC64FC" w:rsidTr="004F1876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FC64FC" w:rsidTr="004F1876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FC64FC" w:rsidTr="004F1876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FC64FC" w:rsidTr="004F1876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1" w:name="f2r300"/>
            <w:bookmarkEnd w:id="111"/>
            <w:r w:rsidR="00306DC6">
              <w:rPr>
                <w:b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577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FC64FC" w:rsidTr="004F1876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2" w:name="f2r301"/>
            <w:bookmarkEnd w:id="112"/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FC64FC" w:rsidTr="004F1876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</w:t>
            </w:r>
            <w:proofErr w:type="gramStart"/>
            <w:r w:rsidRPr="00566863">
              <w:rPr>
                <w:sz w:val="18"/>
                <w:szCs w:val="18"/>
              </w:rPr>
              <w:t xml:space="preserve"> ,</w:t>
            </w:r>
            <w:proofErr w:type="gramEnd"/>
            <w:r w:rsidRPr="00566863">
              <w:rPr>
                <w:sz w:val="18"/>
                <w:szCs w:val="18"/>
              </w:rPr>
              <w:t xml:space="preserve">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13" w:name="f2r310"/>
            <w:bookmarkEnd w:id="113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</w:p>
        </w:tc>
      </w:tr>
      <w:tr w:rsidR="00FC64FC" w:rsidTr="004F1876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4FC" w:rsidRPr="00566863" w:rsidRDefault="00FC64FC" w:rsidP="004F1876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FC64FC" w:rsidTr="004F1876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566863">
              <w:rPr>
                <w:sz w:val="18"/>
                <w:szCs w:val="18"/>
              </w:rPr>
              <w:t>сборов</w:t>
            </w:r>
            <w:proofErr w:type="gramEnd"/>
            <w:r w:rsidRPr="00566863">
              <w:rPr>
                <w:sz w:val="18"/>
                <w:szCs w:val="18"/>
              </w:rPr>
              <w:t xml:space="preserve">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4" w:name="f2r400"/>
            <w:bookmarkEnd w:id="114"/>
            <w:r>
              <w:rPr>
                <w:b/>
                <w:sz w:val="18"/>
                <w:szCs w:val="18"/>
              </w:rPr>
              <w:t>26 338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20 292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 том числе: </w:t>
            </w:r>
            <w:proofErr w:type="gramStart"/>
            <w:r w:rsidRPr="00566863">
              <w:rPr>
                <w:sz w:val="18"/>
                <w:szCs w:val="18"/>
              </w:rPr>
              <w:t>выручка</w:t>
            </w:r>
            <w:proofErr w:type="gramEnd"/>
            <w:r w:rsidRPr="00566863">
              <w:rPr>
                <w:sz w:val="18"/>
                <w:szCs w:val="18"/>
              </w:rPr>
              <w:t xml:space="preserve">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15" w:name="f2r400A"/>
            <w:bookmarkEnd w:id="115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6" w:name="f2r401"/>
            <w:bookmarkEnd w:id="116"/>
            <w:r>
              <w:rPr>
                <w:b/>
                <w:sz w:val="18"/>
                <w:szCs w:val="18"/>
              </w:rPr>
              <w:t>3 569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3 069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7" w:name="f2r402"/>
            <w:bookmarkEnd w:id="117"/>
            <w:r>
              <w:rPr>
                <w:b/>
                <w:sz w:val="18"/>
                <w:szCs w:val="18"/>
              </w:rPr>
              <w:t>12 235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8 902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A4660E" w:rsidRDefault="00FC64FC" w:rsidP="004F1876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8" w:name="f2r403"/>
            <w:bookmarkEnd w:id="118"/>
            <w:r>
              <w:rPr>
                <w:b/>
                <w:sz w:val="18"/>
                <w:szCs w:val="18"/>
              </w:rPr>
              <w:t>1 762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19" w:name="f2r410"/>
            <w:bookmarkEnd w:id="119"/>
            <w:r>
              <w:rPr>
                <w:b/>
                <w:sz w:val="18"/>
                <w:szCs w:val="18"/>
              </w:rPr>
              <w:t>26,1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26,7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20" w:name="f2r411"/>
            <w:bookmarkEnd w:id="120"/>
            <w:r>
              <w:rPr>
                <w:b/>
                <w:sz w:val="18"/>
                <w:szCs w:val="18"/>
              </w:rPr>
              <w:t>40,9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42,3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21" w:name="f2r412"/>
            <w:bookmarkEnd w:id="121"/>
            <w:r>
              <w:rPr>
                <w:b/>
                <w:sz w:val="18"/>
                <w:szCs w:val="18"/>
              </w:rPr>
              <w:t>33,8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35,9</w:t>
            </w:r>
          </w:p>
        </w:tc>
      </w:tr>
      <w:tr w:rsidR="00FC64FC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FC" w:rsidRPr="00566863" w:rsidRDefault="00FC64FC" w:rsidP="004F187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22" w:name="f2r413"/>
            <w:bookmarkEnd w:id="122"/>
            <w:r>
              <w:rPr>
                <w:b/>
                <w:sz w:val="18"/>
                <w:szCs w:val="18"/>
              </w:rPr>
              <w:t>32,6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4FC" w:rsidRPr="0056686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31,4</w:t>
            </w:r>
          </w:p>
        </w:tc>
      </w:tr>
      <w:tr w:rsidR="00306DC6" w:rsidTr="004F1876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06DC6" w:rsidRPr="00566863" w:rsidRDefault="00306DC6" w:rsidP="004F187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DC6" w:rsidRPr="00566863" w:rsidRDefault="00306DC6" w:rsidP="004F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Default="00FC64FC" w:rsidP="00FC64FC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bookmarkEnd w:id="62"/>
    <w:p w:rsidR="002B5EA3" w:rsidRPr="00CB523B" w:rsidRDefault="002B5EA3" w:rsidP="002B5EA3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123" w:name="f3"/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1106" w:type="dxa"/>
        <w:tblLayout w:type="fixed"/>
        <w:tblLook w:val="0000" w:firstRow="0" w:lastRow="0" w:firstColumn="0" w:lastColumn="0" w:noHBand="0" w:noVBand="0"/>
      </w:tblPr>
      <w:tblGrid>
        <w:gridCol w:w="236"/>
        <w:gridCol w:w="720"/>
        <w:gridCol w:w="921"/>
        <w:gridCol w:w="901"/>
        <w:gridCol w:w="653"/>
        <w:gridCol w:w="960"/>
        <w:gridCol w:w="960"/>
        <w:gridCol w:w="960"/>
        <w:gridCol w:w="840"/>
        <w:gridCol w:w="1046"/>
        <w:gridCol w:w="1114"/>
        <w:gridCol w:w="923"/>
        <w:gridCol w:w="872"/>
      </w:tblGrid>
      <w:tr w:rsidR="00FC64FC" w:rsidTr="004F1876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3</w:t>
            </w:r>
          </w:p>
        </w:tc>
      </w:tr>
      <w:tr w:rsidR="00FC64FC" w:rsidTr="004F1876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FC64FC" w:rsidTr="004F1876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Default="00FC64FC" w:rsidP="004F18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12.12.2016 № 104</w:t>
            </w:r>
          </w:p>
        </w:tc>
      </w:tr>
      <w:tr w:rsidR="00FC64FC" w:rsidTr="004F1876">
        <w:trPr>
          <w:trHeight w:val="80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FC64FC" w:rsidTr="004F1876">
        <w:trPr>
          <w:trHeight w:val="255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FC64FC" w:rsidTr="004F1876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932054" w:rsidRDefault="00FC64FC" w:rsidP="004F1876">
            <w:pPr>
              <w:ind w:firstLineChars="200" w:firstLine="402"/>
              <w:jc w:val="right"/>
              <w:rPr>
                <w:b/>
                <w:sz w:val="20"/>
                <w:szCs w:val="20"/>
              </w:rPr>
            </w:pPr>
            <w:r w:rsidRPr="00932054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3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932054" w:rsidRDefault="00FC64FC" w:rsidP="004F18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январь-декабрь </w:t>
            </w:r>
            <w:r w:rsidRPr="0093205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22</w:t>
            </w:r>
            <w:r w:rsidRPr="00932054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124" w:name="title9"/>
            <w:bookmarkEnd w:id="124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</w:t>
            </w:r>
            <w:proofErr w:type="spellEnd"/>
            <w:r>
              <w:rPr>
                <w:color w:val="000000"/>
                <w:sz w:val="20"/>
                <w:szCs w:val="20"/>
              </w:rPr>
              <w:t>-Агро»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125" w:name="unn2"/>
            <w:bookmarkEnd w:id="125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E44A05" w:rsidTr="004F1876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020A41" w:rsidRDefault="00E44A05" w:rsidP="004F1876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аг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р/н , Витебской обл.</w:t>
            </w:r>
          </w:p>
        </w:tc>
      </w:tr>
      <w:tr w:rsidR="00FC64FC" w:rsidTr="004F1876">
        <w:trPr>
          <w:trHeight w:val="70"/>
        </w:trPr>
        <w:tc>
          <w:tcPr>
            <w:tcW w:w="7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FC64FC" w:rsidTr="004F1876">
        <w:trPr>
          <w:trHeight w:val="726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Устав-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>
              <w:rPr>
                <w:b/>
                <w:bCs/>
                <w:sz w:val="16"/>
                <w:szCs w:val="16"/>
              </w:rPr>
              <w:t xml:space="preserve"> (80)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597AD0" w:rsidRDefault="00FC64FC" w:rsidP="004F187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597AD0">
              <w:rPr>
                <w:b/>
                <w:bCs/>
                <w:sz w:val="14"/>
                <w:szCs w:val="14"/>
              </w:rPr>
              <w:t>Неопла-ченная</w:t>
            </w:r>
            <w:proofErr w:type="spellEnd"/>
            <w:proofErr w:type="gramEnd"/>
            <w:r w:rsidRPr="00597AD0">
              <w:rPr>
                <w:b/>
                <w:bCs/>
                <w:sz w:val="14"/>
                <w:szCs w:val="14"/>
              </w:rPr>
              <w:t xml:space="preserve"> часть уставного капитала (75-1, итог минус)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597AD0" w:rsidRDefault="00FC64FC" w:rsidP="004F187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597AD0">
              <w:rPr>
                <w:b/>
                <w:bCs/>
                <w:sz w:val="14"/>
                <w:szCs w:val="14"/>
              </w:rPr>
              <w:t>Собст</w:t>
            </w:r>
            <w:proofErr w:type="spellEnd"/>
            <w:r w:rsidRPr="00597AD0">
              <w:rPr>
                <w:b/>
                <w:bCs/>
                <w:sz w:val="14"/>
                <w:szCs w:val="14"/>
              </w:rPr>
              <w:t>-венные</w:t>
            </w:r>
            <w:proofErr w:type="gramEnd"/>
            <w:r w:rsidRPr="00597AD0">
              <w:rPr>
                <w:b/>
                <w:bCs/>
                <w:sz w:val="14"/>
                <w:szCs w:val="14"/>
              </w:rPr>
              <w:t xml:space="preserve"> акции (доли в уставном капитале) (81, итог минус)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  <w:r>
              <w:rPr>
                <w:b/>
                <w:bCs/>
                <w:sz w:val="16"/>
                <w:szCs w:val="16"/>
              </w:rPr>
              <w:t xml:space="preserve"> (82)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>
              <w:rPr>
                <w:b/>
                <w:bCs/>
                <w:sz w:val="16"/>
                <w:szCs w:val="16"/>
              </w:rPr>
              <w:t xml:space="preserve"> (83)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  <w:r>
              <w:rPr>
                <w:b/>
                <w:bCs/>
                <w:sz w:val="16"/>
                <w:szCs w:val="16"/>
              </w:rPr>
              <w:t xml:space="preserve"> (84)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  <w:r>
              <w:rPr>
                <w:b/>
                <w:bCs/>
                <w:sz w:val="16"/>
                <w:szCs w:val="16"/>
              </w:rPr>
              <w:t xml:space="preserve"> (99)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FC64FC" w:rsidTr="004F1876">
        <w:trPr>
          <w:trHeight w:val="225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26" w:name="f3r10"/>
            <w:bookmarkEnd w:id="126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11 518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31 587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27" w:name="f3r20"/>
            <w:bookmarkEnd w:id="12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28" w:name="f3r30"/>
            <w:bookmarkEnd w:id="12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-550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29" w:name="f3r40"/>
            <w:bookmarkEnd w:id="129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10 968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31 037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январь </w:t>
            </w:r>
            <w:r>
              <w:rPr>
                <w:b/>
                <w:sz w:val="18"/>
                <w:szCs w:val="18"/>
              </w:rPr>
              <w:t>–</w:t>
            </w:r>
            <w:r w:rsidRPr="00B63F3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0" w:name="f3r50"/>
            <w:bookmarkEnd w:id="130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4 065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8 659</w:t>
            </w:r>
          </w:p>
        </w:tc>
      </w:tr>
      <w:tr w:rsidR="00FC64FC" w:rsidTr="004F1876">
        <w:trPr>
          <w:trHeight w:val="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1" w:name="f3r51"/>
            <w:bookmarkEnd w:id="131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4 594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2" w:name="f3r52"/>
            <w:bookmarkEnd w:id="13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4 065</w:t>
            </w: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3" w:name="f3r53"/>
            <w:bookmarkEnd w:id="13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4" w:name="f3r54"/>
            <w:bookmarkEnd w:id="13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5" w:name="f3r55"/>
            <w:bookmarkEnd w:id="13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6" w:name="f3r56"/>
            <w:bookmarkEnd w:id="13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7" w:name="f3r57"/>
            <w:bookmarkEnd w:id="1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8" w:name="f3r58"/>
            <w:bookmarkEnd w:id="1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191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39" w:name="f3r59"/>
            <w:bookmarkEnd w:id="1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0" w:name="f3r60"/>
            <w:bookmarkEnd w:id="1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1" w:name="f3r61"/>
            <w:bookmarkEnd w:id="141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4FC" w:rsidRPr="00CA53BE" w:rsidRDefault="00FC64FC" w:rsidP="004F1876">
            <w:pPr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2" w:name="f3r62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3" w:name="f3r63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4" w:name="f3r64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5" w:name="f3r65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6" w:name="f3r66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7" w:name="f3r67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8" w:name="f3r68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39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49" w:name="f3r69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Default="00FC64FC" w:rsidP="00FC64FC">
      <w:pPr>
        <w:pStyle w:val="a3"/>
        <w:jc w:val="right"/>
      </w:pPr>
    </w:p>
    <w:tbl>
      <w:tblPr>
        <w:tblW w:w="1107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5"/>
        <w:gridCol w:w="720"/>
        <w:gridCol w:w="921"/>
        <w:gridCol w:w="790"/>
        <w:gridCol w:w="653"/>
        <w:gridCol w:w="960"/>
        <w:gridCol w:w="960"/>
        <w:gridCol w:w="960"/>
        <w:gridCol w:w="840"/>
        <w:gridCol w:w="1046"/>
        <w:gridCol w:w="1114"/>
        <w:gridCol w:w="838"/>
        <w:gridCol w:w="872"/>
      </w:tblGrid>
      <w:tr w:rsidR="00FC64FC" w:rsidRPr="00390AC9" w:rsidTr="004F1876">
        <w:trPr>
          <w:trHeight w:val="259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4"/>
                <w:szCs w:val="14"/>
              </w:rPr>
            </w:pPr>
            <w:r w:rsidRPr="00390AC9">
              <w:rPr>
                <w:b/>
                <w:bCs/>
                <w:sz w:val="14"/>
                <w:szCs w:val="14"/>
              </w:rPr>
              <w:lastRenderedPageBreak/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390AC9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390AC9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390AC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FC64FC" w:rsidRPr="00020A41" w:rsidTr="004F1876">
        <w:trPr>
          <w:trHeight w:val="181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0" w:name="f3r7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1" w:name="f3r80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2" w:name="f3r90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53" w:name="f3r100"/>
            <w:bookmarkEnd w:id="153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11 676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15 562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39 696</w:t>
            </w: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54" w:name="f3r110"/>
            <w:bookmarkEnd w:id="154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11 676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15 562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39 696</w:t>
            </w: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5" w:name="f3r120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6" w:name="f3r130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57" w:name="f3r140"/>
            <w:bookmarkEnd w:id="157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11 676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15 562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39 696</w:t>
            </w: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– декабрь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 xml:space="preserve">22 </w:t>
            </w:r>
            <w:r w:rsidRPr="00B63F30">
              <w:rPr>
                <w:b/>
                <w:sz w:val="18"/>
                <w:szCs w:val="18"/>
              </w:rPr>
              <w:t>года</w:t>
            </w:r>
          </w:p>
          <w:p w:rsidR="00FC64FC" w:rsidRPr="00660EBB" w:rsidRDefault="00FC64FC" w:rsidP="004F1876">
            <w:pPr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8" w:name="f3r150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5 120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5 676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10 796</w:t>
            </w: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59" w:name="f3r151"/>
            <w:bookmarkEnd w:id="159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5 676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5 676</w:t>
            </w: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0" w:name="f3r152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5 120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5 120</w:t>
            </w: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1" w:name="f3r153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2" w:name="f3r154"/>
            <w:bookmarkEnd w:id="16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3" w:name="f3r155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4" w:name="f3r156"/>
            <w:bookmarkEnd w:id="16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5" w:name="f3r157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6" w:name="f3r158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7" w:name="f3r159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8" w:name="f3r160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69" w:name="f3r161"/>
            <w:bookmarkEnd w:id="169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0" w:name="f3r162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1" w:name="f3r163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2" w:name="f3r164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3" w:name="f3r165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4" w:name="f3r166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5" w:name="f3r167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6" w:name="f3r168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7" w:name="f3r169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8" w:name="f3r170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79" w:name="f3r180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020A41" w:rsidRDefault="00FC64FC" w:rsidP="004F1876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80" w:name="f3r190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RPr="00EC7908" w:rsidTr="004F1876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B63F30" w:rsidRDefault="00FC64FC" w:rsidP="004F1876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22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020A41" w:rsidRDefault="00FC64FC" w:rsidP="004F187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81" w:name="f3r200"/>
            <w:bookmarkEnd w:id="181"/>
            <w:r>
              <w:rPr>
                <w:b/>
                <w:sz w:val="18"/>
                <w:szCs w:val="18"/>
              </w:rPr>
              <w:t>12 458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16 796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21 238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CA53BE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50 492</w:t>
            </w:r>
          </w:p>
        </w:tc>
      </w:tr>
      <w:tr w:rsidR="00FC64FC" w:rsidTr="004F1876">
        <w:trPr>
          <w:trHeight w:val="60"/>
        </w:trPr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jc w:val="center"/>
              <w:rPr>
                <w:sz w:val="20"/>
                <w:szCs w:val="20"/>
              </w:rPr>
            </w:pPr>
          </w:p>
        </w:tc>
      </w:tr>
      <w:bookmarkEnd w:id="123"/>
    </w:tbl>
    <w:p w:rsidR="002B5EA3" w:rsidRPr="003570F4" w:rsidRDefault="002B5EA3" w:rsidP="002B5EA3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FC64FC" w:rsidTr="004F1876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bookmarkStart w:id="182" w:name="f4"/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C64FC" w:rsidRPr="00F57E7A" w:rsidRDefault="00FC64FC" w:rsidP="004F187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FC64FC" w:rsidTr="004F1876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64FC" w:rsidRPr="00F57E7A" w:rsidRDefault="00FC64FC" w:rsidP="004F187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FC64FC" w:rsidTr="004F1876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64FC" w:rsidRPr="00F57E7A" w:rsidRDefault="00FC64FC" w:rsidP="004F1876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FC64FC" w:rsidTr="004F1876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C64FC" w:rsidTr="004F1876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FC64FC" w:rsidTr="004F187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>декабрь 2022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Default="00FC64FC" w:rsidP="004F1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C64FC" w:rsidTr="004F187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183" w:name="title10"/>
            <w:bookmarkEnd w:id="183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</w:t>
            </w:r>
            <w:proofErr w:type="spellEnd"/>
            <w:r>
              <w:rPr>
                <w:color w:val="000000"/>
                <w:sz w:val="20"/>
                <w:szCs w:val="20"/>
              </w:rPr>
              <w:t>-Агро»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bookmarkStart w:id="184" w:name="unn3"/>
            <w:bookmarkEnd w:id="184"/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E44A05" w:rsidTr="004765A3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44A05" w:rsidRPr="00057AB2" w:rsidRDefault="00E44A05" w:rsidP="004F187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44A05" w:rsidRPr="00A325B4" w:rsidRDefault="00E44A05" w:rsidP="004765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аг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р/н , Витебской обл.</w:t>
            </w:r>
          </w:p>
        </w:tc>
      </w:tr>
      <w:tr w:rsidR="00FC64FC" w:rsidTr="004F187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C64FC" w:rsidRPr="00057AB2" w:rsidRDefault="00FC64FC" w:rsidP="004F187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FC64FC" w:rsidTr="004F1876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C64FC" w:rsidTr="004F1876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85" w:name="f4r20"/>
            <w:bookmarkEnd w:id="185"/>
            <w:r>
              <w:rPr>
                <w:b/>
                <w:sz w:val="18"/>
                <w:szCs w:val="18"/>
              </w:rPr>
              <w:t>22 730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17 548</w:t>
            </w:r>
          </w:p>
        </w:tc>
      </w:tr>
      <w:tr w:rsidR="00FC64FC" w:rsidTr="004F1876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C64FC" w:rsidRPr="00A57223" w:rsidRDefault="00FC64FC" w:rsidP="004F1876">
            <w:pPr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86" w:name="f4r21"/>
            <w:bookmarkEnd w:id="186"/>
            <w:r>
              <w:rPr>
                <w:b/>
                <w:sz w:val="18"/>
                <w:szCs w:val="18"/>
              </w:rPr>
              <w:t>22 054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16 498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87" w:name="f4r22"/>
            <w:bookmarkEnd w:id="18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88" w:name="f4r23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89" w:name="f4r24"/>
            <w:bookmarkEnd w:id="189"/>
            <w:r>
              <w:rPr>
                <w:b/>
                <w:sz w:val="18"/>
                <w:szCs w:val="18"/>
              </w:rPr>
              <w:t>676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1 050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0" w:name="f4r30"/>
            <w:bookmarkEnd w:id="190"/>
            <w:r>
              <w:rPr>
                <w:b/>
                <w:sz w:val="18"/>
                <w:szCs w:val="18"/>
              </w:rPr>
              <w:t>17 775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14 676</w:t>
            </w:r>
          </w:p>
        </w:tc>
      </w:tr>
      <w:tr w:rsidR="00FC64FC" w:rsidTr="004F1876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1" w:name="f4r31"/>
            <w:bookmarkEnd w:id="191"/>
            <w:r>
              <w:rPr>
                <w:b/>
                <w:sz w:val="18"/>
                <w:szCs w:val="18"/>
              </w:rPr>
              <w:t>12 339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10 193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2" w:name="f4r32"/>
            <w:bookmarkEnd w:id="192"/>
            <w:r>
              <w:rPr>
                <w:b/>
                <w:sz w:val="18"/>
                <w:szCs w:val="18"/>
              </w:rPr>
              <w:t>3 278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2 729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3" w:name="f4r33"/>
            <w:bookmarkEnd w:id="193"/>
            <w:r>
              <w:rPr>
                <w:b/>
                <w:sz w:val="18"/>
                <w:szCs w:val="18"/>
              </w:rPr>
              <w:t>577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456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4" w:name="f4r34"/>
            <w:bookmarkEnd w:id="194"/>
            <w:r>
              <w:rPr>
                <w:b/>
                <w:sz w:val="18"/>
                <w:szCs w:val="18"/>
              </w:rPr>
              <w:t>1 581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1 298</w:t>
            </w:r>
          </w:p>
        </w:tc>
      </w:tr>
      <w:tr w:rsidR="00FC64FC" w:rsidTr="004F1876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5" w:name="f4r40"/>
            <w:bookmarkEnd w:id="195"/>
            <w:r>
              <w:rPr>
                <w:b/>
                <w:sz w:val="18"/>
                <w:szCs w:val="18"/>
              </w:rPr>
              <w:t>4 955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2 872</w:t>
            </w:r>
          </w:p>
        </w:tc>
      </w:tr>
      <w:tr w:rsidR="00FC64FC" w:rsidTr="004F187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6" w:name="f4r50"/>
            <w:bookmarkEnd w:id="196"/>
            <w:r>
              <w:rPr>
                <w:b/>
                <w:sz w:val="18"/>
                <w:szCs w:val="18"/>
              </w:rPr>
              <w:t>596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650</w:t>
            </w:r>
          </w:p>
        </w:tc>
      </w:tr>
      <w:tr w:rsidR="00FC64FC" w:rsidTr="004F1876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C64FC" w:rsidRPr="00A57223" w:rsidRDefault="00FC64FC" w:rsidP="004F1876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197" w:name="f4r51"/>
            <w:bookmarkEnd w:id="197"/>
            <w:r>
              <w:rPr>
                <w:b/>
                <w:sz w:val="18"/>
                <w:szCs w:val="18"/>
              </w:rPr>
              <w:t>596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650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98" w:name="f4r52"/>
            <w:bookmarkEnd w:id="19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199" w:name="f4r53"/>
            <w:bookmarkEnd w:id="19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00" w:name="f4r54"/>
            <w:bookmarkEnd w:id="20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01" w:name="f4r55"/>
            <w:bookmarkEnd w:id="20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02" w:name="f4r60"/>
            <w:bookmarkEnd w:id="202"/>
            <w:r>
              <w:rPr>
                <w:b/>
                <w:sz w:val="18"/>
                <w:szCs w:val="18"/>
              </w:rPr>
              <w:t>3 261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1 991</w:t>
            </w:r>
          </w:p>
        </w:tc>
      </w:tr>
      <w:tr w:rsidR="00FC64FC" w:rsidTr="004F1876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C64FC" w:rsidRPr="00A57223" w:rsidRDefault="00FC64FC" w:rsidP="004F1876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C64FC" w:rsidRPr="00A57223" w:rsidRDefault="00FC64FC" w:rsidP="004F18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978BB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03" w:name="f4r61"/>
            <w:bookmarkEnd w:id="203"/>
            <w:r>
              <w:rPr>
                <w:b/>
                <w:sz w:val="18"/>
                <w:szCs w:val="18"/>
              </w:rPr>
              <w:t>3 261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5978BB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1 991</w:t>
            </w: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04" w:name="f4r62"/>
            <w:bookmarkEnd w:id="20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05" w:name="f4r63"/>
            <w:bookmarkEnd w:id="20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06" w:name="f4r64"/>
            <w:bookmarkEnd w:id="20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5978BB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07" w:name="f4r70"/>
            <w:bookmarkEnd w:id="207"/>
            <w:r>
              <w:rPr>
                <w:b/>
                <w:sz w:val="18"/>
                <w:szCs w:val="18"/>
              </w:rPr>
              <w:t>-2 665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-1 341</w:t>
            </w:r>
          </w:p>
        </w:tc>
      </w:tr>
      <w:tr w:rsidR="00306DC6" w:rsidTr="004F187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DC6" w:rsidRPr="00A57223" w:rsidRDefault="00306DC6" w:rsidP="004F1876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DC6" w:rsidRPr="00A57223" w:rsidRDefault="00306DC6" w:rsidP="004F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C6" w:rsidRDefault="00306DC6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Pr="00B655D0" w:rsidRDefault="00FC64FC" w:rsidP="00FC64FC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lastRenderedPageBreak/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FC64FC" w:rsidTr="004F1876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325B4" w:rsidRDefault="00FC64FC" w:rsidP="004F18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C64FC" w:rsidTr="004F1876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256A29" w:rsidRDefault="00FC64FC" w:rsidP="004F187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C64FC" w:rsidTr="004F1876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08" w:name="f4r80"/>
            <w:bookmarkEnd w:id="208"/>
            <w:r>
              <w:rPr>
                <w:b/>
                <w:sz w:val="18"/>
                <w:szCs w:val="18"/>
              </w:rPr>
              <w:t>1 005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720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09" w:name="f4r81"/>
            <w:bookmarkEnd w:id="209"/>
            <w:r>
              <w:rPr>
                <w:b/>
                <w:sz w:val="18"/>
                <w:szCs w:val="18"/>
              </w:rPr>
              <w:t>994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658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10" w:name="f4r82"/>
            <w:bookmarkEnd w:id="21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11" w:name="f4r83"/>
            <w:bookmarkEnd w:id="21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2" w:name="f4r84"/>
            <w:bookmarkEnd w:id="212"/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3" w:name="f4r90"/>
            <w:bookmarkEnd w:id="213"/>
            <w:r>
              <w:rPr>
                <w:b/>
                <w:sz w:val="18"/>
                <w:szCs w:val="18"/>
              </w:rPr>
              <w:t>3 614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2 054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4" w:name="f4r91"/>
            <w:bookmarkEnd w:id="214"/>
            <w:r>
              <w:rPr>
                <w:b/>
                <w:sz w:val="18"/>
                <w:szCs w:val="18"/>
              </w:rPr>
              <w:t>1 982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728</w:t>
            </w: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15" w:name="f4r92"/>
            <w:bookmarkEnd w:id="21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6" w:name="f4r93"/>
            <w:bookmarkEnd w:id="216"/>
            <w:r>
              <w:rPr>
                <w:b/>
                <w:sz w:val="18"/>
                <w:szCs w:val="18"/>
              </w:rPr>
              <w:t>400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7" w:name="f4r94"/>
            <w:bookmarkEnd w:id="217"/>
            <w:r>
              <w:rPr>
                <w:b/>
                <w:sz w:val="18"/>
                <w:szCs w:val="18"/>
              </w:rPr>
              <w:t>1 232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909</w:t>
            </w:r>
          </w:p>
        </w:tc>
      </w:tr>
      <w:tr w:rsidR="00FC64FC" w:rsidTr="004F187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18" w:name="f4r95"/>
            <w:bookmarkEnd w:id="21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19" w:name="f4r100"/>
            <w:bookmarkEnd w:id="219"/>
            <w:r>
              <w:rPr>
                <w:b/>
                <w:sz w:val="18"/>
                <w:szCs w:val="18"/>
              </w:rPr>
              <w:t>-2 609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-1 334</w:t>
            </w: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20" w:name="f4r110"/>
            <w:bookmarkEnd w:id="220"/>
            <w:r>
              <w:rPr>
                <w:b/>
                <w:sz w:val="18"/>
                <w:szCs w:val="18"/>
              </w:rPr>
              <w:t>-319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197</w:t>
            </w: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.2021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21" w:name="f4r120"/>
            <w:bookmarkEnd w:id="221"/>
            <w:r>
              <w:rPr>
                <w:b/>
                <w:sz w:val="18"/>
                <w:szCs w:val="18"/>
              </w:rPr>
              <w:t>751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554</w:t>
            </w: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bookmarkStart w:id="222" w:name="f4r130"/>
            <w:bookmarkEnd w:id="222"/>
            <w:r>
              <w:rPr>
                <w:b/>
                <w:sz w:val="18"/>
                <w:szCs w:val="18"/>
              </w:rPr>
              <w:t>432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306DC6" w:rsidP="004F18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751</w:t>
            </w:r>
          </w:p>
        </w:tc>
      </w:tr>
      <w:tr w:rsidR="00FC64FC" w:rsidTr="004F187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4FC" w:rsidRPr="00A57223" w:rsidRDefault="00FC64FC" w:rsidP="004F187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  <w:bookmarkStart w:id="223" w:name="f4r140"/>
            <w:bookmarkEnd w:id="22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C64FC" w:rsidRPr="00A57223" w:rsidRDefault="00FC64FC" w:rsidP="004F187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C64FC" w:rsidRDefault="00FC64FC" w:rsidP="00FC64FC">
      <w:pPr>
        <w:rPr>
          <w:lang w:val="en-US"/>
        </w:rPr>
      </w:pPr>
      <w:r>
        <w:t xml:space="preserve">   </w:t>
      </w:r>
      <w:bookmarkStart w:id="224" w:name="_GoBack"/>
      <w:bookmarkEnd w:id="182"/>
      <w:bookmarkEnd w:id="224"/>
    </w:p>
    <w:sectPr w:rsidR="00FC64FC" w:rsidSect="00F46F94">
      <w:headerReference w:type="default" r:id="rId9"/>
      <w:pgSz w:w="11906" w:h="16838" w:code="9"/>
      <w:pgMar w:top="397" w:right="567" w:bottom="397" w:left="706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D3" w:rsidRDefault="005A47D3" w:rsidP="00D868CA">
      <w:r>
        <w:separator/>
      </w:r>
    </w:p>
  </w:endnote>
  <w:endnote w:type="continuationSeparator" w:id="0">
    <w:p w:rsidR="005A47D3" w:rsidRDefault="005A47D3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D3" w:rsidRDefault="005A47D3" w:rsidP="00D868CA">
      <w:r>
        <w:separator/>
      </w:r>
    </w:p>
  </w:footnote>
  <w:footnote w:type="continuationSeparator" w:id="0">
    <w:p w:rsidR="005A47D3" w:rsidRDefault="005A47D3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A3" w:rsidRPr="00D80BE4" w:rsidRDefault="004765A3" w:rsidP="00CE4DE8">
    <w:pPr>
      <w:pStyle w:val="a6"/>
      <w:rPr>
        <w:lang w:val="en-US"/>
      </w:rPr>
    </w:pPr>
    <w:bookmarkStart w:id="225" w:name="title4"/>
    <w:bookmarkEnd w:id="225"/>
    <w:r>
      <w:rPr>
        <w:lang w:val="en-US"/>
      </w:rPr>
      <w:t xml:space="preserve">ОАО "ХОТИЛЫ-АГРО", </w:t>
    </w:r>
    <w:bookmarkStart w:id="226" w:name="year2"/>
    <w:bookmarkEnd w:id="226"/>
    <w:r>
      <w:rPr>
        <w:lang w:val="en-US"/>
      </w:rPr>
      <w:t xml:space="preserve">2022 </w:t>
    </w:r>
    <w:proofErr w:type="spellStart"/>
    <w:r>
      <w:rPr>
        <w:lang w:val="en-US"/>
      </w:rPr>
      <w:t>год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DC6"/>
    <w:rsid w:val="00001F79"/>
    <w:rsid w:val="0000307C"/>
    <w:rsid w:val="00003096"/>
    <w:rsid w:val="00003816"/>
    <w:rsid w:val="00003C31"/>
    <w:rsid w:val="00005302"/>
    <w:rsid w:val="0000550B"/>
    <w:rsid w:val="0000559F"/>
    <w:rsid w:val="00006511"/>
    <w:rsid w:val="00006D48"/>
    <w:rsid w:val="00007638"/>
    <w:rsid w:val="00012B2F"/>
    <w:rsid w:val="00014F85"/>
    <w:rsid w:val="00017AF2"/>
    <w:rsid w:val="00021D82"/>
    <w:rsid w:val="00023B27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54037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40B0"/>
    <w:rsid w:val="000E5436"/>
    <w:rsid w:val="000F1AA2"/>
    <w:rsid w:val="000F21B6"/>
    <w:rsid w:val="000F448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2683"/>
    <w:rsid w:val="00166621"/>
    <w:rsid w:val="00170C17"/>
    <w:rsid w:val="001724D4"/>
    <w:rsid w:val="00173AE0"/>
    <w:rsid w:val="00174BD5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5EFE"/>
    <w:rsid w:val="001B62A7"/>
    <w:rsid w:val="001B693E"/>
    <w:rsid w:val="001B6E36"/>
    <w:rsid w:val="001B708A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131"/>
    <w:rsid w:val="001D65C0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5936"/>
    <w:rsid w:val="001F722C"/>
    <w:rsid w:val="001F7715"/>
    <w:rsid w:val="002007C8"/>
    <w:rsid w:val="002021BD"/>
    <w:rsid w:val="00202406"/>
    <w:rsid w:val="0020497A"/>
    <w:rsid w:val="002053EF"/>
    <w:rsid w:val="00206B90"/>
    <w:rsid w:val="00206E17"/>
    <w:rsid w:val="00211941"/>
    <w:rsid w:val="00211CE0"/>
    <w:rsid w:val="0021595A"/>
    <w:rsid w:val="00215D61"/>
    <w:rsid w:val="00217B80"/>
    <w:rsid w:val="00220198"/>
    <w:rsid w:val="00220686"/>
    <w:rsid w:val="00221C46"/>
    <w:rsid w:val="00227984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79D"/>
    <w:rsid w:val="00267EBC"/>
    <w:rsid w:val="002757E4"/>
    <w:rsid w:val="00276EA6"/>
    <w:rsid w:val="00277A60"/>
    <w:rsid w:val="00281CD7"/>
    <w:rsid w:val="002826B0"/>
    <w:rsid w:val="00282C11"/>
    <w:rsid w:val="00284444"/>
    <w:rsid w:val="00285275"/>
    <w:rsid w:val="00286343"/>
    <w:rsid w:val="002871DE"/>
    <w:rsid w:val="00287BEE"/>
    <w:rsid w:val="00291736"/>
    <w:rsid w:val="0029176C"/>
    <w:rsid w:val="00294272"/>
    <w:rsid w:val="0029532E"/>
    <w:rsid w:val="00295DA5"/>
    <w:rsid w:val="0029660B"/>
    <w:rsid w:val="00296DD9"/>
    <w:rsid w:val="002A03A1"/>
    <w:rsid w:val="002A3B9F"/>
    <w:rsid w:val="002A40A2"/>
    <w:rsid w:val="002A5EF5"/>
    <w:rsid w:val="002A7685"/>
    <w:rsid w:val="002B0121"/>
    <w:rsid w:val="002B0886"/>
    <w:rsid w:val="002B0DD6"/>
    <w:rsid w:val="002B2013"/>
    <w:rsid w:val="002B3B2F"/>
    <w:rsid w:val="002B57E0"/>
    <w:rsid w:val="002B5EA3"/>
    <w:rsid w:val="002B6860"/>
    <w:rsid w:val="002C1B9D"/>
    <w:rsid w:val="002C294A"/>
    <w:rsid w:val="002C43A0"/>
    <w:rsid w:val="002C547E"/>
    <w:rsid w:val="002C6378"/>
    <w:rsid w:val="002D2142"/>
    <w:rsid w:val="002D36B8"/>
    <w:rsid w:val="002D51CF"/>
    <w:rsid w:val="002D5869"/>
    <w:rsid w:val="002D7490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06DC6"/>
    <w:rsid w:val="00311BDF"/>
    <w:rsid w:val="00312337"/>
    <w:rsid w:val="003129F6"/>
    <w:rsid w:val="00317013"/>
    <w:rsid w:val="00320346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B727D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3EF6"/>
    <w:rsid w:val="004144D1"/>
    <w:rsid w:val="00415619"/>
    <w:rsid w:val="00416DC8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0B2D"/>
    <w:rsid w:val="004410A2"/>
    <w:rsid w:val="00441A11"/>
    <w:rsid w:val="00442CF1"/>
    <w:rsid w:val="004444D6"/>
    <w:rsid w:val="0044454E"/>
    <w:rsid w:val="0044529E"/>
    <w:rsid w:val="00445A52"/>
    <w:rsid w:val="00454E5E"/>
    <w:rsid w:val="0045540D"/>
    <w:rsid w:val="00455D75"/>
    <w:rsid w:val="00456EF0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5A3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3ED1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1876"/>
    <w:rsid w:val="004F3D2E"/>
    <w:rsid w:val="004F40A1"/>
    <w:rsid w:val="004F41BF"/>
    <w:rsid w:val="004F4994"/>
    <w:rsid w:val="00501A16"/>
    <w:rsid w:val="00502BF5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51015"/>
    <w:rsid w:val="005528C6"/>
    <w:rsid w:val="00552AFA"/>
    <w:rsid w:val="00557832"/>
    <w:rsid w:val="00557924"/>
    <w:rsid w:val="00557B3D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85472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104"/>
    <w:rsid w:val="005A255C"/>
    <w:rsid w:val="005A3E52"/>
    <w:rsid w:val="005A47D3"/>
    <w:rsid w:val="005A5330"/>
    <w:rsid w:val="005A6713"/>
    <w:rsid w:val="005A6EC9"/>
    <w:rsid w:val="005B06B2"/>
    <w:rsid w:val="005B0E7B"/>
    <w:rsid w:val="005B299C"/>
    <w:rsid w:val="005B2E9A"/>
    <w:rsid w:val="005B6673"/>
    <w:rsid w:val="005B7AB6"/>
    <w:rsid w:val="005C1168"/>
    <w:rsid w:val="005C153A"/>
    <w:rsid w:val="005C2E4C"/>
    <w:rsid w:val="005C5B1D"/>
    <w:rsid w:val="005C7DB2"/>
    <w:rsid w:val="005C7EE0"/>
    <w:rsid w:val="005D0ACE"/>
    <w:rsid w:val="005D1DC6"/>
    <w:rsid w:val="005D203C"/>
    <w:rsid w:val="005D4322"/>
    <w:rsid w:val="005D4C21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26BDE"/>
    <w:rsid w:val="006368CA"/>
    <w:rsid w:val="00637C1F"/>
    <w:rsid w:val="00637DD8"/>
    <w:rsid w:val="00642260"/>
    <w:rsid w:val="0064314F"/>
    <w:rsid w:val="00643F20"/>
    <w:rsid w:val="0065091D"/>
    <w:rsid w:val="006541A4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1EE4"/>
    <w:rsid w:val="006A2172"/>
    <w:rsid w:val="006A26AA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247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3ECD"/>
    <w:rsid w:val="00714375"/>
    <w:rsid w:val="00715CD6"/>
    <w:rsid w:val="00717D55"/>
    <w:rsid w:val="007215B5"/>
    <w:rsid w:val="007234EF"/>
    <w:rsid w:val="0072581D"/>
    <w:rsid w:val="0072731B"/>
    <w:rsid w:val="007273A5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3E40"/>
    <w:rsid w:val="00764178"/>
    <w:rsid w:val="00766654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0C6"/>
    <w:rsid w:val="008A089F"/>
    <w:rsid w:val="008A13A8"/>
    <w:rsid w:val="008A44A2"/>
    <w:rsid w:val="008A4F39"/>
    <w:rsid w:val="008A73DC"/>
    <w:rsid w:val="008A75EA"/>
    <w:rsid w:val="008A7C6C"/>
    <w:rsid w:val="008B2FE4"/>
    <w:rsid w:val="008B34B2"/>
    <w:rsid w:val="008B4B5D"/>
    <w:rsid w:val="008B6B35"/>
    <w:rsid w:val="008C2832"/>
    <w:rsid w:val="008C367D"/>
    <w:rsid w:val="008C60BB"/>
    <w:rsid w:val="008C6616"/>
    <w:rsid w:val="008C793D"/>
    <w:rsid w:val="008C798C"/>
    <w:rsid w:val="008D3C53"/>
    <w:rsid w:val="008D4AFD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5094"/>
    <w:rsid w:val="009663F6"/>
    <w:rsid w:val="00966FAA"/>
    <w:rsid w:val="00967243"/>
    <w:rsid w:val="00970E5C"/>
    <w:rsid w:val="00972703"/>
    <w:rsid w:val="0097341C"/>
    <w:rsid w:val="009735EF"/>
    <w:rsid w:val="00986BB7"/>
    <w:rsid w:val="009878EB"/>
    <w:rsid w:val="009879CA"/>
    <w:rsid w:val="00995362"/>
    <w:rsid w:val="00995A12"/>
    <w:rsid w:val="009973C7"/>
    <w:rsid w:val="00997EBE"/>
    <w:rsid w:val="009A0246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19D1"/>
    <w:rsid w:val="00A05793"/>
    <w:rsid w:val="00A05F00"/>
    <w:rsid w:val="00A12317"/>
    <w:rsid w:val="00A12463"/>
    <w:rsid w:val="00A12E2F"/>
    <w:rsid w:val="00A13DEC"/>
    <w:rsid w:val="00A21442"/>
    <w:rsid w:val="00A22221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4687E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12D4"/>
    <w:rsid w:val="00A7216A"/>
    <w:rsid w:val="00A7551F"/>
    <w:rsid w:val="00A77C06"/>
    <w:rsid w:val="00A77E3C"/>
    <w:rsid w:val="00A8002C"/>
    <w:rsid w:val="00A812C9"/>
    <w:rsid w:val="00A834B5"/>
    <w:rsid w:val="00A84358"/>
    <w:rsid w:val="00A86777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E7582"/>
    <w:rsid w:val="00AF0FCA"/>
    <w:rsid w:val="00AF1FB3"/>
    <w:rsid w:val="00AF2C5F"/>
    <w:rsid w:val="00AF4D9A"/>
    <w:rsid w:val="00AF5570"/>
    <w:rsid w:val="00AF700B"/>
    <w:rsid w:val="00B0117B"/>
    <w:rsid w:val="00B0151E"/>
    <w:rsid w:val="00B055A4"/>
    <w:rsid w:val="00B056C4"/>
    <w:rsid w:val="00B06D1B"/>
    <w:rsid w:val="00B10A28"/>
    <w:rsid w:val="00B16F4F"/>
    <w:rsid w:val="00B23D75"/>
    <w:rsid w:val="00B25D72"/>
    <w:rsid w:val="00B26415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14F9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0AF4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1FE6"/>
    <w:rsid w:val="00B950E5"/>
    <w:rsid w:val="00B96058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2579"/>
    <w:rsid w:val="00BB4B45"/>
    <w:rsid w:val="00BB5C8E"/>
    <w:rsid w:val="00BB5DA9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51E9"/>
    <w:rsid w:val="00BE62DD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18"/>
    <w:rsid w:val="00C33F70"/>
    <w:rsid w:val="00C34B92"/>
    <w:rsid w:val="00C34DE2"/>
    <w:rsid w:val="00C4088C"/>
    <w:rsid w:val="00C42DF9"/>
    <w:rsid w:val="00C43A4D"/>
    <w:rsid w:val="00C45A09"/>
    <w:rsid w:val="00C47D4B"/>
    <w:rsid w:val="00C50DC3"/>
    <w:rsid w:val="00C51ECA"/>
    <w:rsid w:val="00C53BC5"/>
    <w:rsid w:val="00C5667E"/>
    <w:rsid w:val="00C5682A"/>
    <w:rsid w:val="00C56BC3"/>
    <w:rsid w:val="00C57DA4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87B94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A5B14"/>
    <w:rsid w:val="00CB523B"/>
    <w:rsid w:val="00CB5430"/>
    <w:rsid w:val="00CB61B0"/>
    <w:rsid w:val="00CB6609"/>
    <w:rsid w:val="00CC0FBA"/>
    <w:rsid w:val="00CC3BF9"/>
    <w:rsid w:val="00CC59E0"/>
    <w:rsid w:val="00CC671C"/>
    <w:rsid w:val="00CD0A15"/>
    <w:rsid w:val="00CD105B"/>
    <w:rsid w:val="00CD5B4E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4E2"/>
    <w:rsid w:val="00CE5CD5"/>
    <w:rsid w:val="00CF187F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36EDE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4090C"/>
    <w:rsid w:val="00E44A05"/>
    <w:rsid w:val="00E52D17"/>
    <w:rsid w:val="00E5387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34A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9E1"/>
    <w:rsid w:val="00EC43A1"/>
    <w:rsid w:val="00EC5D67"/>
    <w:rsid w:val="00ED5493"/>
    <w:rsid w:val="00ED7C24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46F94"/>
    <w:rsid w:val="00F50AE5"/>
    <w:rsid w:val="00F515C8"/>
    <w:rsid w:val="00F51DD6"/>
    <w:rsid w:val="00F54B20"/>
    <w:rsid w:val="00F55064"/>
    <w:rsid w:val="00F6319E"/>
    <w:rsid w:val="00F64A6F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4881"/>
    <w:rsid w:val="00F85503"/>
    <w:rsid w:val="00F8580A"/>
    <w:rsid w:val="00F87BB7"/>
    <w:rsid w:val="00F90E6B"/>
    <w:rsid w:val="00F93628"/>
    <w:rsid w:val="00F9370D"/>
    <w:rsid w:val="00F94D22"/>
    <w:rsid w:val="00F94E95"/>
    <w:rsid w:val="00F95092"/>
    <w:rsid w:val="00F95130"/>
    <w:rsid w:val="00F95290"/>
    <w:rsid w:val="00F97297"/>
    <w:rsid w:val="00FA0EA2"/>
    <w:rsid w:val="00FA2BED"/>
    <w:rsid w:val="00FA2F8F"/>
    <w:rsid w:val="00FA4414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9A"/>
    <w:rsid w:val="00FB6AF0"/>
    <w:rsid w:val="00FB7041"/>
    <w:rsid w:val="00FB7544"/>
    <w:rsid w:val="00FC270A"/>
    <w:rsid w:val="00FC3DD8"/>
    <w:rsid w:val="00FC4D39"/>
    <w:rsid w:val="00FC64FC"/>
    <w:rsid w:val="00FC69C3"/>
    <w:rsid w:val="00FD1A33"/>
    <w:rsid w:val="00FD34FF"/>
    <w:rsid w:val="00FD3A94"/>
    <w:rsid w:val="00FD66B4"/>
    <w:rsid w:val="00FD687E"/>
    <w:rsid w:val="00FE34C6"/>
    <w:rsid w:val="00FE7058"/>
    <w:rsid w:val="00FF231B"/>
    <w:rsid w:val="00FF3CA3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styleId="afc">
    <w:name w:val="No Spacing"/>
    <w:uiPriority w:val="1"/>
    <w:qFormat/>
    <w:rsid w:val="002B20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styleId="afc">
    <w:name w:val="No Spacing"/>
    <w:uiPriority w:val="1"/>
    <w:qFormat/>
    <w:rsid w:val="002B20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IVC\Mshp\TEMPLATE\blank20022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68446-8C51-4DA8-8F39-EEAF36D5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blank200220sx</Template>
  <TotalTime>187</TotalTime>
  <Pages>11</Pages>
  <Words>3146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User</dc:creator>
  <cp:lastModifiedBy>Надежда</cp:lastModifiedBy>
  <cp:revision>7</cp:revision>
  <cp:lastPrinted>2023-03-20T11:18:00Z</cp:lastPrinted>
  <dcterms:created xsi:type="dcterms:W3CDTF">2023-03-20T07:56:00Z</dcterms:created>
  <dcterms:modified xsi:type="dcterms:W3CDTF">2023-03-20T11:23:00Z</dcterms:modified>
</cp:coreProperties>
</file>