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BC" w:rsidRPr="00923D2F" w:rsidRDefault="000D79BC" w:rsidP="000D79BC">
      <w:pPr>
        <w:pStyle w:val="a3"/>
        <w:rPr>
          <w:rFonts w:ascii="Times New Roman" w:hAnsi="Times New Roman"/>
        </w:rPr>
      </w:pPr>
      <w:bookmarkStart w:id="0" w:name="f2"/>
      <w:bookmarkStart w:id="1" w:name="f6"/>
      <w:bookmarkStart w:id="2" w:name="F6A"/>
    </w:p>
    <w:bookmarkEnd w:id="0"/>
    <w:tbl>
      <w:tblPr>
        <w:tblW w:w="10080" w:type="dxa"/>
        <w:tblInd w:w="588" w:type="dxa"/>
        <w:tblLook w:val="000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0D79BC" w:rsidTr="00B844E0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Pr="000D79BC" w:rsidRDefault="000D79BC" w:rsidP="000D79B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0D79BC" w:rsidTr="00B844E0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3808FC" w:rsidRDefault="000D79BC" w:rsidP="00B844E0">
            <w:pPr>
              <w:ind w:firstLineChars="300" w:firstLine="663"/>
              <w:rPr>
                <w:b/>
                <w:sz w:val="22"/>
                <w:szCs w:val="22"/>
              </w:rPr>
            </w:pPr>
            <w:r w:rsidRPr="003808FC">
              <w:rPr>
                <w:b/>
                <w:sz w:val="22"/>
                <w:szCs w:val="22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AF70E0" w:rsidRDefault="00AF70E0" w:rsidP="000D79B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31 </w:t>
            </w:r>
            <w:r w:rsidR="00EB16F8">
              <w:rPr>
                <w:b/>
                <w:sz w:val="22"/>
                <w:szCs w:val="22"/>
              </w:rPr>
              <w:t>декабря 202</w:t>
            </w:r>
            <w:r w:rsidR="00DC3361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DB4DB6">
              <w:rPr>
                <w:sz w:val="20"/>
                <w:szCs w:val="20"/>
              </w:rPr>
              <w:t>ОАО «Брагинка</w:t>
            </w:r>
            <w:r w:rsidR="00842A7B">
              <w:rPr>
                <w:sz w:val="20"/>
                <w:szCs w:val="20"/>
              </w:rPr>
              <w:t>»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400</w:t>
            </w:r>
            <w:r w:rsidR="00DB4DB6">
              <w:rPr>
                <w:sz w:val="20"/>
                <w:szCs w:val="20"/>
              </w:rPr>
              <w:t>032193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Сельское хозяйство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Открытое акционерное общество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842A7B">
              <w:rPr>
                <w:sz w:val="20"/>
                <w:szCs w:val="20"/>
              </w:rPr>
              <w:t>Управлениес\хозяйства и продовольствия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Pr="00B305F0" w:rsidRDefault="000D79BC" w:rsidP="00B844E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0D79BC" w:rsidTr="00B844E0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0D79BC" w:rsidRDefault="00B13B8F" w:rsidP="00842A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0D79BC" w:rsidRPr="00670171" w:rsidRDefault="000D79BC" w:rsidP="00B844E0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0D79BC" w:rsidTr="00B844E0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F8617A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0D79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AF70E0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DC336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DC3361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0D79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EB16F8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DC336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DC3361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0D79BC" w:rsidTr="00B844E0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D79BC" w:rsidTr="00B844E0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bookmarkStart w:id="3" w:name="f1r110"/>
            <w:bookmarkEnd w:id="3"/>
            <w:r>
              <w:rPr>
                <w:b/>
                <w:sz w:val="20"/>
                <w:szCs w:val="20"/>
              </w:rPr>
              <w:t>28 655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27 423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" w:name="f1r12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" w:name="f1r130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6" w:name="f1r131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7" w:name="f1r132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8" w:name="f1r133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9" w:name="f1r14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0" w:name="f1r15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1" w:name="f1r16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2" w:name="f1r170"/>
            <w:bookmarkEnd w:id="1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13" w:name="f1r18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4" w:name="f1r190"/>
            <w:bookmarkEnd w:id="14"/>
            <w:r>
              <w:rPr>
                <w:b/>
                <w:bCs/>
                <w:sz w:val="20"/>
                <w:szCs w:val="20"/>
              </w:rPr>
              <w:t>28 655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27 423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95246" w:rsidRDefault="00AF70E0" w:rsidP="00B844E0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bookmarkStart w:id="15" w:name="f1r210"/>
            <w:bookmarkEnd w:id="15"/>
            <w:r>
              <w:rPr>
                <w:b/>
                <w:sz w:val="20"/>
                <w:szCs w:val="20"/>
              </w:rPr>
              <w:t>7 379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5 804</w:t>
            </w: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95246" w:rsidRDefault="00AF70E0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1"/>
            <w:bookmarkEnd w:id="16"/>
            <w:r>
              <w:rPr>
                <w:rFonts w:ascii="Times New Roman" w:hAnsi="Times New Roman"/>
                <w:b/>
              </w:rPr>
              <w:t>1 411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884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2"/>
            <w:bookmarkEnd w:id="17"/>
            <w:r>
              <w:rPr>
                <w:rFonts w:ascii="Times New Roman" w:hAnsi="Times New Roman"/>
                <w:b/>
              </w:rPr>
              <w:t>2 296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2 035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3"/>
            <w:bookmarkEnd w:id="18"/>
            <w:r>
              <w:rPr>
                <w:rFonts w:ascii="Times New Roman" w:hAnsi="Times New Roman"/>
                <w:b/>
              </w:rPr>
              <w:t>3 665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2 884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4"/>
            <w:bookmarkEnd w:id="19"/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5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1" w:name="f1r216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2676D3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2" w:name="f1r220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3" w:name="f1r230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bookmarkStart w:id="24" w:name="f1r240"/>
            <w:bookmarkEnd w:id="24"/>
            <w:r>
              <w:rPr>
                <w:b/>
                <w:sz w:val="20"/>
                <w:szCs w:val="20"/>
              </w:rPr>
              <w:t>1 278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876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5" w:name="f1r250"/>
            <w:bookmarkEnd w:id="25"/>
            <w:r>
              <w:rPr>
                <w:b/>
                <w:sz w:val="20"/>
                <w:szCs w:val="20"/>
                <w:lang w:val="en-US"/>
              </w:rPr>
              <w:t>40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40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6" w:name="f1r260"/>
            <w:bookmarkEnd w:id="26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bookmarkStart w:id="27" w:name="f1r270"/>
            <w:bookmarkEnd w:id="27"/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28" w:name="f1r280"/>
            <w:bookmarkEnd w:id="2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9" w:name="f1r290"/>
            <w:bookmarkEnd w:id="29"/>
            <w:r>
              <w:rPr>
                <w:b/>
                <w:bCs/>
                <w:sz w:val="20"/>
                <w:szCs w:val="20"/>
              </w:rPr>
              <w:t>8 701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6 721</w:t>
            </w:r>
          </w:p>
        </w:tc>
      </w:tr>
      <w:tr w:rsidR="00AF70E0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0" w:name="f1r300"/>
            <w:bookmarkEnd w:id="30"/>
            <w:r>
              <w:rPr>
                <w:b/>
                <w:bCs/>
                <w:sz w:val="20"/>
                <w:szCs w:val="20"/>
              </w:rPr>
              <w:t>37 356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34 144</w:t>
            </w:r>
          </w:p>
        </w:tc>
      </w:tr>
      <w:tr w:rsidR="007B3F99" w:rsidTr="00B844E0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33EF6" w:rsidRDefault="00B33EF6" w:rsidP="000D79BC"/>
    <w:p w:rsidR="000D79BC" w:rsidRDefault="00B33EF6" w:rsidP="000D79BC">
      <w:r>
        <w:t>Исполнительный директор                                    Т.С. Кудан</w:t>
      </w:r>
      <w:r w:rsidR="000D79BC"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0D79BC" w:rsidTr="00B844E0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9F36D0" w:rsidRDefault="000D79BC" w:rsidP="00B844E0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9F36D0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B844E0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AF70E0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DC336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DC3361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743169" w:rsidRDefault="000D79BC" w:rsidP="00EB16F8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="00EB16F8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 w:rsidR="00DC3361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DC3361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0D79BC" w:rsidTr="00B844E0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670171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D79BC" w:rsidTr="00B844E0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10"/>
            <w:bookmarkEnd w:id="31"/>
            <w:r>
              <w:rPr>
                <w:b/>
                <w:sz w:val="20"/>
                <w:szCs w:val="20"/>
                <w:lang w:val="en-US"/>
              </w:rPr>
              <w:t>21 877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21 877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2" w:name="f1r42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BD615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F70E0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BD615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3" w:name="f1r430"/>
            <w:bookmarkEnd w:id="33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BD615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4" w:name="f1r44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5" w:name="f1r45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bookmarkStart w:id="36" w:name="f1r460"/>
            <w:bookmarkEnd w:id="36"/>
            <w:r>
              <w:rPr>
                <w:b/>
                <w:sz w:val="20"/>
                <w:szCs w:val="20"/>
              </w:rPr>
              <w:t>4 990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DC3361" w:rsidP="00EB16F8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3 410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0D79BC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7" w:name="f1r47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C3361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38" w:name="f1r48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DC3361" w:rsidRDefault="00DC3361" w:rsidP="00AF70E0">
            <w:pPr>
              <w:jc w:val="center"/>
              <w:rPr>
                <w:b/>
                <w:sz w:val="20"/>
                <w:szCs w:val="20"/>
              </w:rPr>
            </w:pPr>
            <w:bookmarkStart w:id="39" w:name="f1r490"/>
            <w:bookmarkEnd w:id="39"/>
            <w:r>
              <w:rPr>
                <w:b/>
                <w:sz w:val="20"/>
                <w:szCs w:val="20"/>
              </w:rPr>
              <w:t>26 867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C83DDB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25 287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40" w:name="f1r510"/>
            <w:bookmarkEnd w:id="40"/>
            <w:r>
              <w:rPr>
                <w:b/>
                <w:sz w:val="20"/>
                <w:szCs w:val="20"/>
              </w:rPr>
              <w:t>290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306</w:t>
            </w:r>
          </w:p>
        </w:tc>
      </w:tr>
      <w:tr w:rsidR="00AF70E0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41" w:name="f1r520"/>
            <w:bookmarkEnd w:id="41"/>
            <w:r>
              <w:rPr>
                <w:b/>
                <w:sz w:val="20"/>
                <w:szCs w:val="20"/>
              </w:rPr>
              <w:t>1 817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684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2" w:name="f1r53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43" w:name="f1r540"/>
            <w:bookmarkEnd w:id="43"/>
            <w:r>
              <w:rPr>
                <w:b/>
                <w:sz w:val="20"/>
                <w:szCs w:val="20"/>
              </w:rPr>
              <w:t>2 978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2 557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4" w:name="f1r55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5" w:name="f1r560"/>
            <w:bookmarkEnd w:id="45"/>
            <w:r>
              <w:rPr>
                <w:b/>
                <w:sz w:val="20"/>
                <w:szCs w:val="20"/>
              </w:rPr>
              <w:t>494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494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6" w:name="f1r590"/>
            <w:bookmarkEnd w:id="46"/>
            <w:r>
              <w:rPr>
                <w:b/>
                <w:bCs/>
                <w:sz w:val="20"/>
                <w:szCs w:val="20"/>
              </w:rPr>
              <w:t>5 579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4 041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C83DDB">
            <w:pPr>
              <w:jc w:val="center"/>
              <w:rPr>
                <w:b/>
                <w:sz w:val="20"/>
                <w:szCs w:val="20"/>
              </w:rPr>
            </w:pPr>
            <w:bookmarkStart w:id="47" w:name="f1r610"/>
            <w:bookmarkEnd w:id="47"/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48" w:name="f1r620"/>
            <w:bookmarkEnd w:id="48"/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EB16F8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103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49" w:name="f1r630"/>
            <w:bookmarkEnd w:id="49"/>
            <w:r>
              <w:rPr>
                <w:b/>
                <w:sz w:val="20"/>
                <w:szCs w:val="20"/>
              </w:rPr>
              <w:t>4 797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4 658</w:t>
            </w:r>
          </w:p>
        </w:tc>
      </w:tr>
      <w:tr w:rsidR="00AF70E0" w:rsidRPr="003C732E" w:rsidTr="00B844E0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A20493" w:rsidRDefault="00AF70E0" w:rsidP="00B844E0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50" w:name="f1r631"/>
            <w:bookmarkEnd w:id="50"/>
            <w:r>
              <w:rPr>
                <w:b/>
                <w:sz w:val="20"/>
                <w:szCs w:val="20"/>
              </w:rPr>
              <w:t>2 243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2 077</w:t>
            </w:r>
          </w:p>
        </w:tc>
      </w:tr>
      <w:tr w:rsidR="00AF70E0" w:rsidRPr="003C732E" w:rsidTr="00B844E0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0E0" w:rsidRPr="003C732E" w:rsidRDefault="00AF70E0" w:rsidP="00B844E0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70E0" w:rsidRPr="003C732E" w:rsidRDefault="00AF70E0" w:rsidP="00B844E0">
            <w:pPr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51" w:name="f1r632"/>
            <w:bookmarkEnd w:id="51"/>
            <w:r>
              <w:rPr>
                <w:b/>
                <w:sz w:val="20"/>
                <w:szCs w:val="20"/>
              </w:rPr>
              <w:t>1 650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1 718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52" w:name="f1r633"/>
            <w:bookmarkEnd w:id="52"/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C83DDB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3" w:name="f1r634"/>
            <w:bookmarkEnd w:id="53"/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83DDB">
              <w:rPr>
                <w:b/>
                <w:sz w:val="20"/>
                <w:szCs w:val="20"/>
              </w:rPr>
              <w:t>9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EB16F8" w:rsidP="00AF70E0">
            <w:pPr>
              <w:jc w:val="center"/>
              <w:rPr>
                <w:b/>
                <w:sz w:val="20"/>
                <w:szCs w:val="20"/>
              </w:rPr>
            </w:pPr>
            <w:bookmarkStart w:id="54" w:name="f1r635"/>
            <w:bookmarkEnd w:id="54"/>
            <w:r>
              <w:rPr>
                <w:b/>
                <w:sz w:val="20"/>
                <w:szCs w:val="20"/>
                <w:lang w:val="en-US"/>
              </w:rPr>
              <w:t>7</w:t>
            </w:r>
            <w:r w:rsidR="00C83DD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EB16F8" w:rsidP="00AF70E0">
            <w:pPr>
              <w:jc w:val="center"/>
              <w:rPr>
                <w:b/>
                <w:sz w:val="20"/>
                <w:szCs w:val="20"/>
              </w:rPr>
            </w:pPr>
            <w:bookmarkStart w:id="55" w:name="f1r636"/>
            <w:bookmarkEnd w:id="55"/>
            <w:r>
              <w:rPr>
                <w:b/>
                <w:sz w:val="20"/>
                <w:szCs w:val="20"/>
                <w:lang w:val="en-US"/>
              </w:rPr>
              <w:t>71</w:t>
            </w:r>
            <w:r w:rsidR="00C83DD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713</w:t>
            </w:r>
          </w:p>
        </w:tc>
      </w:tr>
      <w:tr w:rsidR="00AF70E0" w:rsidRPr="003C732E" w:rsidTr="00B844E0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6" w:name="f1r637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C83DDB" w:rsidP="00AF70E0">
            <w:pPr>
              <w:jc w:val="center"/>
              <w:rPr>
                <w:b/>
                <w:sz w:val="20"/>
                <w:szCs w:val="20"/>
              </w:rPr>
            </w:pPr>
            <w:bookmarkStart w:id="57" w:name="f1r638"/>
            <w:bookmarkEnd w:id="57"/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C83DDB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83DDB">
              <w:rPr>
                <w:b/>
                <w:sz w:val="20"/>
                <w:szCs w:val="20"/>
              </w:rPr>
              <w:t>8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8" w:name="f1r64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59" w:name="f1r65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60" w:name="f1r66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  <w:bookmarkStart w:id="61" w:name="f1r67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3C732E" w:rsidRDefault="00AF70E0" w:rsidP="00AF70E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EB16F8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2" w:name="f1r690"/>
            <w:bookmarkEnd w:id="62"/>
            <w:r>
              <w:rPr>
                <w:b/>
                <w:bCs/>
                <w:sz w:val="20"/>
                <w:szCs w:val="20"/>
                <w:lang w:val="en-US"/>
              </w:rPr>
              <w:t xml:space="preserve">4 </w:t>
            </w:r>
            <w:r w:rsidR="004E696C">
              <w:rPr>
                <w:b/>
                <w:bCs/>
                <w:sz w:val="20"/>
                <w:szCs w:val="20"/>
              </w:rPr>
              <w:t>910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4 816</w:t>
            </w:r>
          </w:p>
        </w:tc>
      </w:tr>
      <w:tr w:rsidR="00AF70E0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844E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Default="00AF70E0" w:rsidP="00B844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3" w:name="f1r700"/>
            <w:bookmarkEnd w:id="63"/>
            <w:r>
              <w:rPr>
                <w:b/>
                <w:bCs/>
                <w:sz w:val="20"/>
                <w:szCs w:val="20"/>
              </w:rPr>
              <w:t>37 356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34 144</w:t>
            </w:r>
          </w:p>
        </w:tc>
      </w:tr>
      <w:tr w:rsidR="007B3F99" w:rsidRPr="003C732E" w:rsidTr="00B844E0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0D79BC" w:rsidRPr="0005360B" w:rsidRDefault="000D79BC" w:rsidP="000D79BC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0D79BC" w:rsidRPr="00B33EF6" w:rsidRDefault="00B33EF6" w:rsidP="000D79BC">
      <w:pPr>
        <w:pStyle w:val="a3"/>
        <w:tabs>
          <w:tab w:val="left" w:pos="2340"/>
        </w:tabs>
        <w:rPr>
          <w:rFonts w:ascii="Times New Roman" w:hAnsi="Times New Roman"/>
          <w:sz w:val="24"/>
          <w:szCs w:val="24"/>
        </w:rPr>
      </w:pPr>
      <w:r w:rsidRPr="00B33EF6">
        <w:rPr>
          <w:rFonts w:ascii="Times New Roman" w:hAnsi="Times New Roman"/>
          <w:sz w:val="24"/>
          <w:szCs w:val="24"/>
        </w:rPr>
        <w:t>Исполнительный директор                                    Т.С. Кудан</w:t>
      </w:r>
      <w:r w:rsidR="000D79BC" w:rsidRPr="00B33EF6">
        <w:rPr>
          <w:rFonts w:ascii="Times New Roman" w:hAnsi="Times New Roman"/>
          <w:sz w:val="24"/>
          <w:szCs w:val="24"/>
        </w:rPr>
        <w:br w:type="page"/>
      </w: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0D79BC" w:rsidTr="00B844E0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0D79BC" w:rsidRPr="00000891" w:rsidRDefault="000D79BC" w:rsidP="00B844E0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0D79BC" w:rsidTr="00B844E0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D79BC" w:rsidRDefault="000D79BC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0D79BC" w:rsidTr="00B844E0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D79BC" w:rsidRDefault="0068698F" w:rsidP="00B844E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0D79BC" w:rsidTr="00B844E0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0D79BC" w:rsidTr="00B844E0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0D79BC" w:rsidTr="00B844E0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B844E0">
            <w:pPr>
              <w:ind w:firstLineChars="300" w:firstLine="663"/>
              <w:jc w:val="right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0D79BC" w:rsidRPr="009F36D0" w:rsidRDefault="000D79BC" w:rsidP="00EB16F8">
            <w:pPr>
              <w:ind w:leftChars="-3" w:hangingChars="3" w:hanging="7"/>
              <w:rPr>
                <w:b/>
                <w:sz w:val="22"/>
                <w:szCs w:val="22"/>
              </w:rPr>
            </w:pPr>
            <w:r w:rsidRPr="009F36D0">
              <w:rPr>
                <w:b/>
                <w:sz w:val="22"/>
                <w:szCs w:val="22"/>
              </w:rPr>
              <w:t>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="00AF70E0">
              <w:rPr>
                <w:b/>
                <w:sz w:val="22"/>
                <w:szCs w:val="22"/>
              </w:rPr>
              <w:t xml:space="preserve"> 20</w:t>
            </w:r>
            <w:r w:rsidR="00AF70E0">
              <w:rPr>
                <w:b/>
                <w:sz w:val="22"/>
                <w:szCs w:val="22"/>
                <w:lang w:val="en-US"/>
              </w:rPr>
              <w:t>2</w:t>
            </w:r>
            <w:r w:rsidR="004E696C">
              <w:rPr>
                <w:b/>
                <w:sz w:val="22"/>
                <w:szCs w:val="22"/>
              </w:rPr>
              <w:t>2</w:t>
            </w:r>
            <w:r w:rsidRPr="009F36D0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D79BC" w:rsidTr="00B844E0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0D79BC" w:rsidRPr="00692C37" w:rsidRDefault="000D79BC" w:rsidP="00B844E0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Pr="00B305F0" w:rsidRDefault="00B13B8F" w:rsidP="00FC5AB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B13B8F" w:rsidTr="00B844E0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13B8F" w:rsidRDefault="00B13B8F" w:rsidP="00B844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13B8F" w:rsidRDefault="00B13B8F" w:rsidP="00FC5A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0D79BC" w:rsidTr="00B844E0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E63ED4" w:rsidRDefault="000D79BC" w:rsidP="0068698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 w:rsidR="0068698F"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="00AF70E0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 w:rsidR="004E696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="004E696C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EB16F8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</w:t>
            </w:r>
            <w:r w:rsidRPr="00B305F0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0D79BC" w:rsidRPr="00B305F0" w:rsidRDefault="000D79BC" w:rsidP="0068698F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 w:rsidR="0068698F"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="00EB16F8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  <w:r w:rsidR="004E696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="004E696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</w:p>
        </w:tc>
      </w:tr>
      <w:tr w:rsidR="000D79BC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5D7707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AF70E0" w:rsidTr="00B844E0">
        <w:trPr>
          <w:trHeight w:val="446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64" w:name="f2r10"/>
            <w:bookmarkEnd w:id="64"/>
            <w:r>
              <w:rPr>
                <w:b/>
                <w:sz w:val="18"/>
                <w:szCs w:val="18"/>
              </w:rPr>
              <w:t>4 113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4E696C" w:rsidP="00EB16F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3 642</w:t>
            </w:r>
          </w:p>
        </w:tc>
      </w:tr>
      <w:tr w:rsidR="00AF70E0" w:rsidTr="00B844E0">
        <w:trPr>
          <w:trHeight w:val="282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65" w:name="f2r20"/>
            <w:bookmarkEnd w:id="65"/>
            <w:r>
              <w:rPr>
                <w:b/>
                <w:sz w:val="18"/>
                <w:szCs w:val="18"/>
              </w:rPr>
              <w:t>3 642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3 355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66" w:name="f2r30"/>
            <w:bookmarkEnd w:id="66"/>
            <w:r>
              <w:rPr>
                <w:b/>
                <w:sz w:val="18"/>
                <w:szCs w:val="18"/>
              </w:rPr>
              <w:t>471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4E696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67" w:name="f2r40"/>
            <w:bookmarkEnd w:id="67"/>
            <w:r>
              <w:rPr>
                <w:b/>
                <w:sz w:val="18"/>
                <w:szCs w:val="18"/>
              </w:rPr>
              <w:t>63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41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68" w:name="f2r50"/>
            <w:bookmarkEnd w:id="68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6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69" w:name="f2r60"/>
            <w:bookmarkEnd w:id="69"/>
            <w:r>
              <w:rPr>
                <w:b/>
                <w:sz w:val="18"/>
                <w:szCs w:val="18"/>
              </w:rPr>
              <w:t>408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246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70" w:name="f2r70"/>
            <w:bookmarkEnd w:id="70"/>
            <w:r>
              <w:rPr>
                <w:b/>
                <w:sz w:val="18"/>
                <w:szCs w:val="18"/>
              </w:rPr>
              <w:t>1 590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1 502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71" w:name="f2r80"/>
            <w:bookmarkEnd w:id="71"/>
            <w:r>
              <w:rPr>
                <w:b/>
                <w:sz w:val="18"/>
                <w:szCs w:val="18"/>
              </w:rPr>
              <w:t>458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291</w:t>
            </w:r>
          </w:p>
        </w:tc>
      </w:tr>
      <w:tr w:rsidR="00AF70E0" w:rsidTr="00B844E0">
        <w:trPr>
          <w:trHeight w:val="5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текущей деятельности</w:t>
            </w:r>
            <w:r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72" w:name="f2r90"/>
            <w:bookmarkEnd w:id="72"/>
            <w:r>
              <w:rPr>
                <w:b/>
                <w:sz w:val="18"/>
                <w:szCs w:val="18"/>
              </w:rPr>
              <w:t>1 540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EB16F8" w:rsidRDefault="004E696C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1 457</w:t>
            </w:r>
          </w:p>
        </w:tc>
      </w:tr>
      <w:tr w:rsidR="00AF70E0" w:rsidTr="00B844E0">
        <w:trPr>
          <w:trHeight w:val="19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73" w:name="f2r100"/>
            <w:bookmarkEnd w:id="73"/>
            <w:r>
              <w:rPr>
                <w:b/>
                <w:sz w:val="18"/>
                <w:szCs w:val="18"/>
              </w:rPr>
              <w:t>123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197</w:t>
            </w: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70E0" w:rsidRPr="00E95246" w:rsidRDefault="00AF70E0" w:rsidP="00B13B8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55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4" w:name="f2r101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229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5" w:name="f2r102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9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6" w:name="f2r103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8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77" w:name="f2r104"/>
            <w:bookmarkEnd w:id="77"/>
            <w:r>
              <w:rPr>
                <w:b/>
                <w:sz w:val="18"/>
                <w:szCs w:val="18"/>
              </w:rPr>
              <w:t>123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197</w:t>
            </w:r>
          </w:p>
        </w:tc>
      </w:tr>
      <w:tr w:rsidR="00AF70E0" w:rsidTr="00B844E0">
        <w:trPr>
          <w:trHeight w:val="13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8" w:name="f2r110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EB16F8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AF70E0" w:rsidTr="00B844E0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70E0" w:rsidRDefault="00AF70E0" w:rsidP="00B13B8F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43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79" w:name="f2r111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24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0" w:name="f2r112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21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1" w:name="f2r120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0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70E0" w:rsidRPr="00E95246" w:rsidRDefault="00AF70E0" w:rsidP="00B13B8F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423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2" w:name="f2r121"/>
            <w:bookmarkEnd w:id="8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08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83" w:name="f2r122"/>
            <w:bookmarkEnd w:id="8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5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84" w:name="f2r130"/>
            <w:bookmarkEnd w:id="84"/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AF70E0" w:rsidTr="00B844E0">
        <w:trPr>
          <w:trHeight w:val="18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70E0" w:rsidRDefault="00AF70E0" w:rsidP="00B13B8F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85" w:name="f2r131"/>
            <w:bookmarkEnd w:id="85"/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B13B8F" w:rsidTr="00B844E0">
        <w:trPr>
          <w:trHeight w:val="373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13B8F" w:rsidRDefault="00B13B8F" w:rsidP="00B13B8F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86" w:name="f2r132"/>
            <w:bookmarkEnd w:id="8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D79BC" w:rsidTr="00B844E0">
        <w:trPr>
          <w:trHeight w:val="196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0D79BC" w:rsidRDefault="000D79BC" w:rsidP="00B844E0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Default="000D79BC" w:rsidP="00B84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  <w:bookmarkStart w:id="87" w:name="f2r133"/>
            <w:bookmarkEnd w:id="87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7C7E6F" w:rsidRDefault="000D79BC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33EF6" w:rsidRDefault="00B33EF6" w:rsidP="000D79BC">
      <w:pPr>
        <w:jc w:val="right"/>
      </w:pPr>
    </w:p>
    <w:p w:rsidR="00B33EF6" w:rsidRDefault="00B33EF6" w:rsidP="000D79BC">
      <w:pPr>
        <w:jc w:val="right"/>
      </w:pPr>
    </w:p>
    <w:p w:rsidR="000D79BC" w:rsidRDefault="00B33EF6" w:rsidP="00B33EF6">
      <w:r>
        <w:t>Исполнительный директор                                                 Т.С. Кудан</w:t>
      </w:r>
      <w:r w:rsidR="000D79BC">
        <w:br w:type="page"/>
      </w:r>
      <w:r w:rsidR="000D79BC"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228" w:type="dxa"/>
        <w:tblLook w:val="0000"/>
      </w:tblPr>
      <w:tblGrid>
        <w:gridCol w:w="5125"/>
        <w:gridCol w:w="782"/>
        <w:gridCol w:w="2365"/>
        <w:gridCol w:w="2240"/>
      </w:tblGrid>
      <w:tr w:rsidR="0068698F" w:rsidTr="00B844E0">
        <w:trPr>
          <w:trHeight w:val="207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68698F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98F" w:rsidRPr="000939AD" w:rsidRDefault="00AF70E0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 январь-декабрь 20</w:t>
            </w:r>
            <w:r w:rsidR="004E696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4E696C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>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8698F" w:rsidRPr="000939AD" w:rsidRDefault="00EB16F8" w:rsidP="00B844E0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За январь-декабрь20</w:t>
            </w:r>
            <w:r w:rsidR="004E696C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21</w:t>
            </w:r>
            <w:r w:rsidR="0068698F" w:rsidRPr="000939AD">
              <w:rPr>
                <w:rFonts w:ascii="Times New Roman" w:hAnsi="Times New Roman"/>
                <w:b/>
                <w:sz w:val="16"/>
                <w:szCs w:val="16"/>
              </w:rPr>
              <w:t xml:space="preserve"> г</w:t>
            </w:r>
          </w:p>
        </w:tc>
      </w:tr>
      <w:tr w:rsidR="000D79BC" w:rsidTr="00B844E0">
        <w:trPr>
          <w:trHeight w:val="7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88" w:name="f2r140"/>
            <w:bookmarkEnd w:id="88"/>
            <w:r>
              <w:rPr>
                <w:b/>
                <w:sz w:val="18"/>
                <w:szCs w:val="18"/>
              </w:rPr>
              <w:t>110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EB16F8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  <w:r w:rsidR="004E696C">
              <w:rPr>
                <w:b/>
                <w:sz w:val="18"/>
                <w:szCs w:val="18"/>
              </w:rPr>
              <w:t>71</w:t>
            </w:r>
          </w:p>
        </w:tc>
      </w:tr>
      <w:tr w:rsidR="00AF70E0" w:rsidTr="00B844E0">
        <w:trPr>
          <w:trHeight w:val="20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EB16F8" w:rsidP="00AF70E0">
            <w:pPr>
              <w:jc w:val="center"/>
              <w:rPr>
                <w:b/>
                <w:sz w:val="18"/>
                <w:szCs w:val="18"/>
              </w:rPr>
            </w:pPr>
            <w:bookmarkStart w:id="89" w:name="f2r150"/>
            <w:bookmarkEnd w:id="89"/>
            <w:r>
              <w:rPr>
                <w:b/>
                <w:sz w:val="18"/>
                <w:szCs w:val="18"/>
                <w:lang w:val="en-US"/>
              </w:rPr>
              <w:t>1 6</w:t>
            </w:r>
            <w:r w:rsidR="004E696C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4E69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1 628</w:t>
            </w:r>
          </w:p>
        </w:tc>
      </w:tr>
      <w:tr w:rsidR="00AF70E0" w:rsidTr="00B844E0">
        <w:trPr>
          <w:trHeight w:val="24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0" w:name="f2r16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22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1" w:name="f2r17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2" w:name="f2r18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3" w:name="f2r190"/>
            <w:bookmarkEnd w:id="93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3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4" w:name="f2r20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</w:t>
            </w:r>
            <w:r>
              <w:rPr>
                <w:sz w:val="20"/>
                <w:szCs w:val="20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95" w:name="f2r210"/>
            <w:bookmarkEnd w:id="95"/>
            <w:r>
              <w:rPr>
                <w:b/>
                <w:sz w:val="18"/>
                <w:szCs w:val="18"/>
              </w:rPr>
              <w:t>1 650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1 628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6" w:name="f2r220"/>
            <w:bookmarkEnd w:id="9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7" w:name="f2r23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229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EB16F8" w:rsidP="00AF70E0">
            <w:pPr>
              <w:jc w:val="center"/>
              <w:rPr>
                <w:b/>
                <w:sz w:val="18"/>
                <w:szCs w:val="18"/>
              </w:rPr>
            </w:pPr>
            <w:bookmarkStart w:id="98" w:name="f2r240"/>
            <w:bookmarkEnd w:id="98"/>
            <w:r>
              <w:rPr>
                <w:b/>
                <w:sz w:val="18"/>
                <w:szCs w:val="18"/>
                <w:lang w:val="en-US"/>
              </w:rPr>
              <w:t>1 6</w:t>
            </w:r>
            <w:r w:rsidR="004E696C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1 628</w:t>
            </w:r>
          </w:p>
        </w:tc>
      </w:tr>
      <w:tr w:rsidR="00AF70E0" w:rsidTr="00B844E0">
        <w:trPr>
          <w:trHeight w:val="120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99" w:name="f2r250"/>
            <w:bookmarkEnd w:id="99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165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0" w:name="f2r260"/>
            <w:bookmarkEnd w:id="100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1" w:name="f2r270"/>
            <w:bookmarkEnd w:id="101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EB16F8" w:rsidP="00AF70E0">
            <w:pPr>
              <w:jc w:val="center"/>
              <w:rPr>
                <w:b/>
                <w:sz w:val="18"/>
                <w:szCs w:val="18"/>
              </w:rPr>
            </w:pPr>
            <w:bookmarkStart w:id="102" w:name="f2r270A"/>
            <w:bookmarkEnd w:id="102"/>
            <w:r>
              <w:rPr>
                <w:b/>
                <w:sz w:val="18"/>
                <w:szCs w:val="18"/>
                <w:lang w:val="en-US"/>
              </w:rPr>
              <w:t>1 6</w:t>
            </w:r>
            <w:r w:rsidR="004E696C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1 628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3" w:name="f2r28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4" w:name="f2r280A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05" w:name="f2r290"/>
            <w:bookmarkEnd w:id="105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AF70E0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469AE" w:rsidRDefault="00AF70E0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106" w:name="f"/>
            <w:bookmarkStart w:id="107" w:name="f2r290A"/>
            <w:bookmarkEnd w:id="106"/>
            <w:bookmarkEnd w:id="107"/>
            <w:r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656</w:t>
            </w:r>
          </w:p>
        </w:tc>
      </w:tr>
      <w:tr w:rsidR="00B13B8F" w:rsidTr="00B844E0">
        <w:trPr>
          <w:trHeight w:val="471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08" w:name="f2r295"/>
            <w:bookmarkEnd w:id="10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13B8F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Pr="007469AE" w:rsidRDefault="00B13B8F" w:rsidP="00B13B8F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8F" w:rsidRDefault="00B13B8F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  <w:bookmarkStart w:id="109" w:name="f2r295A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13B8F" w:rsidRPr="007C7E6F" w:rsidRDefault="00B13B8F" w:rsidP="00B13B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99" w:rsidTr="00B844E0">
        <w:trPr>
          <w:trHeight w:val="397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Pr="007469AE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D79BC" w:rsidRPr="006D3694" w:rsidRDefault="000D79BC" w:rsidP="000D79BC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/>
      </w:tblPr>
      <w:tblGrid>
        <w:gridCol w:w="5834"/>
        <w:gridCol w:w="605"/>
        <w:gridCol w:w="1096"/>
        <w:gridCol w:w="1006"/>
        <w:gridCol w:w="978"/>
        <w:gridCol w:w="1021"/>
      </w:tblGrid>
      <w:tr w:rsidR="000D79BC" w:rsidTr="00B844E0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bCs/>
                <w:sz w:val="16"/>
                <w:szCs w:val="16"/>
              </w:rPr>
            </w:pPr>
            <w:r w:rsidRPr="000939AD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0D79BC" w:rsidTr="00B844E0">
        <w:trPr>
          <w:trHeight w:val="172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0D79BC" w:rsidRPr="000939AD" w:rsidRDefault="000D79BC" w:rsidP="00B844E0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0D79BC" w:rsidTr="00B844E0">
        <w:trPr>
          <w:trHeight w:val="251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</w:rPr>
            </w:pPr>
            <w:r w:rsidRPr="000939AD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0D79BC" w:rsidTr="00B844E0">
        <w:trPr>
          <w:trHeight w:val="19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0D79BC" w:rsidRPr="000939AD" w:rsidRDefault="000D79BC" w:rsidP="00B844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939AD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AF70E0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1 590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972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AF70E0" w:rsidTr="00B844E0">
        <w:trPr>
          <w:trHeight w:val="71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Pr="00E26DD3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0" w:name="f2r301"/>
            <w:bookmarkEnd w:id="110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AF70E0" w:rsidTr="00B844E0">
        <w:trPr>
          <w:trHeight w:val="5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1" w:name="f2r310"/>
            <w:bookmarkEnd w:id="111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</w:tr>
      <w:tr w:rsidR="00AF70E0" w:rsidTr="00B844E0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70E0" w:rsidRPr="00EE338D" w:rsidRDefault="00AF70E0" w:rsidP="00B13B8F">
            <w:pPr>
              <w:rPr>
                <w:b/>
                <w:bCs/>
                <w:sz w:val="20"/>
                <w:szCs w:val="20"/>
              </w:rPr>
            </w:pPr>
            <w:r w:rsidRPr="00EE338D">
              <w:rPr>
                <w:b/>
                <w:bCs/>
                <w:sz w:val="20"/>
                <w:szCs w:val="20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3D1598" w:rsidRDefault="00AF70E0" w:rsidP="00B13B8F">
            <w:pPr>
              <w:jc w:val="center"/>
              <w:rPr>
                <w:b/>
                <w:bCs/>
                <w:sz w:val="20"/>
                <w:szCs w:val="20"/>
              </w:rPr>
            </w:pPr>
            <w:r w:rsidRPr="003D15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AF70E0" w:rsidTr="00B844E0">
        <w:trPr>
          <w:trHeight w:val="469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4E696C" w:rsidRDefault="00EB16F8" w:rsidP="00AF70E0">
            <w:pPr>
              <w:jc w:val="center"/>
              <w:rPr>
                <w:b/>
                <w:sz w:val="18"/>
                <w:szCs w:val="18"/>
              </w:rPr>
            </w:pPr>
            <w:bookmarkStart w:id="112" w:name="f2r400"/>
            <w:bookmarkEnd w:id="112"/>
            <w:r>
              <w:rPr>
                <w:b/>
                <w:sz w:val="18"/>
                <w:szCs w:val="18"/>
                <w:lang w:val="en-US"/>
              </w:rPr>
              <w:t xml:space="preserve">4 </w:t>
            </w:r>
            <w:r w:rsidR="004E696C">
              <w:rPr>
                <w:b/>
                <w:sz w:val="18"/>
                <w:szCs w:val="18"/>
              </w:rPr>
              <w:t>571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4 047</w:t>
            </w:r>
          </w:p>
        </w:tc>
      </w:tr>
      <w:tr w:rsidR="00AF70E0" w:rsidTr="00B844E0">
        <w:trPr>
          <w:trHeight w:val="136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3" w:name="f2r400A"/>
            <w:bookmarkEnd w:id="113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Pr="0056686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114" w:name="f2r410"/>
            <w:bookmarkEnd w:id="114"/>
            <w:r>
              <w:rPr>
                <w:b/>
                <w:sz w:val="18"/>
                <w:szCs w:val="18"/>
              </w:rPr>
              <w:t>8,9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6,1</w:t>
            </w: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Pr="00E32FCB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115" w:name="f2r411"/>
            <w:bookmarkEnd w:id="115"/>
            <w:r>
              <w:rPr>
                <w:b/>
                <w:sz w:val="18"/>
                <w:szCs w:val="18"/>
              </w:rPr>
              <w:t>11,0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7,2</w:t>
            </w: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4E696C" w:rsidRDefault="00EB16F8" w:rsidP="00AF70E0">
            <w:pPr>
              <w:jc w:val="center"/>
              <w:rPr>
                <w:b/>
                <w:sz w:val="18"/>
                <w:szCs w:val="18"/>
              </w:rPr>
            </w:pPr>
            <w:bookmarkStart w:id="116" w:name="f2r412"/>
            <w:bookmarkEnd w:id="116"/>
            <w:r>
              <w:rPr>
                <w:b/>
                <w:sz w:val="18"/>
                <w:szCs w:val="18"/>
                <w:lang w:val="en-US"/>
              </w:rPr>
              <w:t>4</w:t>
            </w:r>
            <w:r w:rsidR="004E696C">
              <w:rPr>
                <w:b/>
                <w:sz w:val="18"/>
                <w:szCs w:val="18"/>
              </w:rPr>
              <w:t>4,5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47,9</w:t>
            </w:r>
          </w:p>
        </w:tc>
      </w:tr>
      <w:tr w:rsidR="00AF70E0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70E0" w:rsidRDefault="00AF70E0" w:rsidP="00B13B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70E0" w:rsidRDefault="00AF70E0" w:rsidP="00B13B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bookmarkStart w:id="117" w:name="f2r413"/>
            <w:bookmarkEnd w:id="117"/>
            <w:r>
              <w:rPr>
                <w:b/>
                <w:sz w:val="18"/>
                <w:szCs w:val="18"/>
              </w:rPr>
              <w:t>1,6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70E0" w:rsidRPr="004E696C" w:rsidRDefault="004E696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19,3</w:t>
            </w:r>
          </w:p>
        </w:tc>
      </w:tr>
      <w:tr w:rsidR="007B3F99" w:rsidTr="00B844E0">
        <w:trPr>
          <w:trHeight w:val="6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B3F99" w:rsidRDefault="007B3F99" w:rsidP="00B844E0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F99" w:rsidRDefault="007B3F99" w:rsidP="00B844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3F99" w:rsidRDefault="007B3F99" w:rsidP="00B844E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bookmarkEnd w:id="1"/>
    <w:bookmarkEnd w:id="2"/>
    <w:p w:rsidR="00604DB2" w:rsidRDefault="00B33EF6" w:rsidP="00657E5F">
      <w:pPr>
        <w:pStyle w:val="a3"/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604DB2" w:rsidRDefault="00604DB2" w:rsidP="00C8182D">
      <w:pPr>
        <w:ind w:firstLine="7680"/>
        <w:rPr>
          <w:sz w:val="18"/>
          <w:szCs w:val="18"/>
        </w:rPr>
      </w:pPr>
    </w:p>
    <w:p w:rsidR="00604DB2" w:rsidRDefault="00C009B3" w:rsidP="00C009B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№ 3</w:t>
      </w:r>
    </w:p>
    <w:tbl>
      <w:tblPr>
        <w:tblW w:w="10911" w:type="dxa"/>
        <w:tblInd w:w="-72" w:type="dxa"/>
        <w:tblLayout w:type="fixed"/>
        <w:tblLook w:val="000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334"/>
        <w:gridCol w:w="626"/>
        <w:gridCol w:w="299"/>
        <w:gridCol w:w="661"/>
      </w:tblGrid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C009B3" w:rsidTr="00C009B3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C009B3" w:rsidTr="00C009B3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8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009B3" w:rsidRPr="00F57E7A" w:rsidRDefault="00C009B3" w:rsidP="00C009B3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C009B3" w:rsidTr="00C009B3">
        <w:trPr>
          <w:trHeight w:val="212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C009B3" w:rsidTr="00C009B3">
        <w:trPr>
          <w:trHeight w:val="255"/>
        </w:trPr>
        <w:tc>
          <w:tcPr>
            <w:tcW w:w="1091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F57E7A" w:rsidRDefault="00C009B3" w:rsidP="00C009B3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C009B3" w:rsidTr="00C009B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9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9F36D0" w:rsidRDefault="00AF70E0" w:rsidP="00C009B3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январь-декабрь 20</w:t>
            </w:r>
            <w:r w:rsidR="004E696C">
              <w:rPr>
                <w:b/>
                <w:sz w:val="18"/>
                <w:szCs w:val="18"/>
                <w:lang w:val="en-US"/>
              </w:rPr>
              <w:t>2</w:t>
            </w:r>
            <w:r w:rsidR="004E696C">
              <w:rPr>
                <w:b/>
                <w:sz w:val="18"/>
                <w:szCs w:val="18"/>
              </w:rPr>
              <w:t>2</w:t>
            </w:r>
            <w:r w:rsidR="00C009B3">
              <w:rPr>
                <w:b/>
                <w:sz w:val="18"/>
                <w:szCs w:val="18"/>
              </w:rPr>
              <w:t xml:space="preserve"> г</w:t>
            </w:r>
            <w:r w:rsidR="00C009B3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C009B3" w:rsidRPr="00020A41" w:rsidRDefault="00C009B3" w:rsidP="00C009B3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633851" w:rsidRDefault="00C009B3" w:rsidP="00C009B3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B305F0" w:rsidRDefault="00C009B3" w:rsidP="00C009B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C009B3" w:rsidTr="00C009B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Pr="00020A41" w:rsidRDefault="00C009B3" w:rsidP="00C009B3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4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C009B3" w:rsidRDefault="00C009B3" w:rsidP="00C0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952D6C" w:rsidTr="00C009B3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F758E8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F57E7A" w:rsidRDefault="00952D6C" w:rsidP="00952D6C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F57E7A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 w:rsidR="00D9618C">
              <w:rPr>
                <w:b/>
                <w:sz w:val="16"/>
                <w:szCs w:val="16"/>
                <w:lang w:val="en-US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8" w:name="f3r10"/>
            <w:bookmarkEnd w:id="118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F66FF" w:rsidRDefault="00D9618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1 </w:t>
            </w:r>
            <w:r w:rsidR="004F66FF">
              <w:rPr>
                <w:b/>
                <w:sz w:val="18"/>
                <w:szCs w:val="18"/>
              </w:rPr>
              <w:t>855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F66FF" w:rsidRDefault="00D9618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6 </w:t>
            </w:r>
            <w:r w:rsidR="004F66FF">
              <w:rPr>
                <w:b/>
                <w:sz w:val="18"/>
                <w:szCs w:val="18"/>
              </w:rPr>
              <w:t>802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19" w:name="f3r20"/>
            <w:bookmarkEnd w:id="1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0" w:name="f3r30"/>
            <w:bookmarkEnd w:id="1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11743F" w:rsidRDefault="00AF70E0" w:rsidP="00952D6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031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1" w:name="f3r31"/>
            <w:bookmarkEnd w:id="1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</w:t>
            </w:r>
            <w:r w:rsidR="004F66FF">
              <w:rPr>
                <w:b/>
                <w:sz w:val="16"/>
                <w:szCs w:val="16"/>
              </w:rPr>
              <w:t>ктированный остаток на 31.12.2020</w:t>
            </w:r>
            <w:r w:rsidR="00D9618C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2" w:name="f3r40"/>
            <w:bookmarkEnd w:id="122"/>
            <w:r>
              <w:rPr>
                <w:b/>
                <w:sz w:val="18"/>
                <w:szCs w:val="18"/>
              </w:rPr>
              <w:t>4 947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D9618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1 </w:t>
            </w:r>
            <w:r w:rsidR="004F66FF">
              <w:rPr>
                <w:b/>
                <w:sz w:val="18"/>
                <w:szCs w:val="18"/>
              </w:rPr>
              <w:t>855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D9618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 xml:space="preserve">6 </w:t>
            </w:r>
            <w:r w:rsidR="004F66FF">
              <w:rPr>
                <w:b/>
                <w:sz w:val="18"/>
                <w:szCs w:val="18"/>
              </w:rPr>
              <w:t>802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 w:rsidR="00D9618C">
              <w:rPr>
                <w:b/>
                <w:sz w:val="16"/>
                <w:szCs w:val="16"/>
              </w:rPr>
              <w:t xml:space="preserve"> декабрь 20</w:t>
            </w:r>
            <w:r w:rsidR="004F66FF">
              <w:rPr>
                <w:b/>
                <w:sz w:val="16"/>
                <w:szCs w:val="16"/>
              </w:rPr>
              <w:t xml:space="preserve">21 </w:t>
            </w:r>
            <w:r w:rsidRPr="007A72AE">
              <w:rPr>
                <w:b/>
                <w:sz w:val="16"/>
                <w:szCs w:val="16"/>
              </w:rPr>
              <w:t>года</w:t>
            </w:r>
          </w:p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bookmarkStart w:id="123" w:name="f3r50"/>
            <w:bookmarkEnd w:id="123"/>
            <w:r>
              <w:rPr>
                <w:b/>
                <w:sz w:val="18"/>
                <w:szCs w:val="18"/>
              </w:rPr>
              <w:t>16 930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1 628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18 558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4" w:name="f3r51"/>
            <w:bookmarkEnd w:id="1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1 628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1 628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5" w:name="f3r52"/>
            <w:bookmarkEnd w:id="12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6" w:name="f3r53"/>
            <w:bookmarkEnd w:id="12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7" w:name="f3r54"/>
            <w:bookmarkEnd w:id="12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28" w:name="f3r55"/>
            <w:bookmarkEnd w:id="12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bookmarkStart w:id="129" w:name="f3r56"/>
            <w:bookmarkEnd w:id="129"/>
            <w:r>
              <w:rPr>
                <w:b/>
                <w:sz w:val="18"/>
                <w:szCs w:val="18"/>
              </w:rPr>
              <w:t>16 930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16 930</w:t>
            </w:r>
          </w:p>
        </w:tc>
      </w:tr>
      <w:tr w:rsidR="00AF70E0" w:rsidTr="00C009B3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0" w:name="f3r57"/>
            <w:bookmarkEnd w:id="13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1" w:name="f3r58"/>
            <w:bookmarkEnd w:id="13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2" w:name="f3r59"/>
            <w:bookmarkEnd w:id="13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3" w:name="f3r60"/>
            <w:bookmarkEnd w:id="133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4" w:name="f3r61"/>
            <w:bookmarkEnd w:id="13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5" w:name="f3r62"/>
            <w:bookmarkEnd w:id="13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6" w:name="f3r63"/>
            <w:bookmarkEnd w:id="13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7" w:name="f3r64"/>
            <w:bookmarkEnd w:id="137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8" w:name="f3r65"/>
            <w:bookmarkEnd w:id="13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39" w:name="f3r66"/>
            <w:bookmarkEnd w:id="13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 w:rsidR="00952D6C" w:rsidTr="00C009B3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0" w:name="f3r67"/>
            <w:bookmarkEnd w:id="14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41" w:name="f3r68"/>
            <w:bookmarkEnd w:id="141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F1245" w:rsidRDefault="007F1245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C009B3">
      <w:pPr>
        <w:jc w:val="right"/>
        <w:rPr>
          <w:sz w:val="18"/>
          <w:szCs w:val="18"/>
        </w:rPr>
      </w:pPr>
      <w:r w:rsidRPr="000C7B6A">
        <w:rPr>
          <w:b/>
          <w:sz w:val="16"/>
        </w:rPr>
        <w:t>Форма №3 лист 2</w:t>
      </w:r>
    </w:p>
    <w:tbl>
      <w:tblPr>
        <w:tblW w:w="10860" w:type="dxa"/>
        <w:tblInd w:w="-324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952D6C" w:rsidTr="00C009B3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Default="00952D6C" w:rsidP="00952D6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52D6C" w:rsidTr="00C009B3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2" w:name="f3r70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3" w:name="f3r80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4" w:name="f3r90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 w:rsidR="00D9618C">
              <w:rPr>
                <w:b/>
                <w:sz w:val="16"/>
                <w:szCs w:val="16"/>
              </w:rPr>
              <w:t>12.20</w:t>
            </w:r>
            <w:r w:rsidR="004F66FF">
              <w:rPr>
                <w:b/>
                <w:sz w:val="16"/>
                <w:szCs w:val="16"/>
                <w:lang w:val="en-US"/>
              </w:rPr>
              <w:t>2</w:t>
            </w:r>
            <w:r w:rsidR="004F66FF">
              <w:rPr>
                <w:b/>
                <w:sz w:val="16"/>
                <w:szCs w:val="16"/>
              </w:rPr>
              <w:t>1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bookmarkStart w:id="145" w:name="f3r100"/>
            <w:bookmarkEnd w:id="145"/>
            <w:r>
              <w:rPr>
                <w:b/>
                <w:sz w:val="18"/>
                <w:szCs w:val="18"/>
              </w:rPr>
              <w:t>21 877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F66FF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3 410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4F66FF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25 287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D9618C" w:rsidP="00952D6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31.12.20</w:t>
            </w:r>
            <w:r w:rsidR="004F66FF">
              <w:rPr>
                <w:b/>
                <w:sz w:val="16"/>
                <w:szCs w:val="16"/>
                <w:lang w:val="en-US"/>
              </w:rPr>
              <w:t>2</w:t>
            </w:r>
            <w:r w:rsidR="004F66FF">
              <w:rPr>
                <w:b/>
                <w:sz w:val="16"/>
                <w:szCs w:val="16"/>
              </w:rPr>
              <w:t>1</w:t>
            </w:r>
            <w:r w:rsidR="00AF70E0">
              <w:rPr>
                <w:b/>
                <w:sz w:val="16"/>
                <w:szCs w:val="16"/>
                <w:lang w:val="en-US"/>
              </w:rPr>
              <w:t xml:space="preserve"> </w:t>
            </w:r>
            <w:r w:rsidR="00AF70E0" w:rsidRPr="007A72AE">
              <w:rPr>
                <w:b/>
                <w:sz w:val="16"/>
                <w:szCs w:val="16"/>
              </w:rPr>
              <w:t xml:space="preserve">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bookmarkStart w:id="146" w:name="f3r110"/>
            <w:bookmarkEnd w:id="146"/>
            <w:r>
              <w:rPr>
                <w:b/>
                <w:sz w:val="18"/>
                <w:szCs w:val="18"/>
              </w:rPr>
              <w:t>21 877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4F66FF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3 410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4F66FF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25 287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7" w:name="f3r120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8" w:name="f3r130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566571" w:rsidRDefault="00AF70E0" w:rsidP="00952D6C">
            <w:pPr>
              <w:rPr>
                <w:sz w:val="18"/>
                <w:szCs w:val="18"/>
              </w:rPr>
            </w:pPr>
            <w:r w:rsidRPr="00C762E6">
              <w:rPr>
                <w:sz w:val="16"/>
                <w:szCs w:val="16"/>
              </w:rPr>
              <w:t xml:space="preserve">По  </w:t>
            </w:r>
            <w:r>
              <w:rPr>
                <w:sz w:val="16"/>
                <w:szCs w:val="16"/>
              </w:rPr>
              <w:t>п</w:t>
            </w:r>
            <w:r w:rsidRPr="00C762E6">
              <w:rPr>
                <w:sz w:val="16"/>
                <w:szCs w:val="16"/>
              </w:rPr>
              <w:t xml:space="preserve">остановлению </w:t>
            </w:r>
            <w:r>
              <w:rPr>
                <w:sz w:val="16"/>
                <w:szCs w:val="16"/>
              </w:rPr>
              <w:t xml:space="preserve">Министерства финансов РБ </w:t>
            </w:r>
            <w:r w:rsidRPr="009E2B60">
              <w:rPr>
                <w:b/>
                <w:sz w:val="16"/>
                <w:szCs w:val="16"/>
              </w:rPr>
              <w:t>№</w:t>
            </w:r>
            <w:r>
              <w:rPr>
                <w:b/>
                <w:sz w:val="16"/>
                <w:szCs w:val="16"/>
              </w:rPr>
              <w:t> </w:t>
            </w:r>
            <w:r w:rsidRPr="009E2B60">
              <w:rPr>
                <w:b/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от 10.08.2017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  <w:bookmarkStart w:id="149" w:name="f3r131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</w:t>
            </w:r>
            <w:r w:rsidR="00D9618C">
              <w:rPr>
                <w:b/>
                <w:sz w:val="16"/>
                <w:szCs w:val="16"/>
              </w:rPr>
              <w:t>ктированный остаток на 31.12.20</w:t>
            </w:r>
            <w:r w:rsidR="004F66FF">
              <w:rPr>
                <w:b/>
                <w:sz w:val="16"/>
                <w:szCs w:val="16"/>
                <w:lang w:val="en-US"/>
              </w:rPr>
              <w:t>2</w:t>
            </w:r>
            <w:r w:rsidR="004F66FF">
              <w:rPr>
                <w:b/>
                <w:sz w:val="16"/>
                <w:szCs w:val="16"/>
              </w:rPr>
              <w:t>1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4F66FF" w:rsidP="00AF70E0">
            <w:pPr>
              <w:jc w:val="center"/>
              <w:rPr>
                <w:b/>
                <w:sz w:val="18"/>
                <w:szCs w:val="18"/>
              </w:rPr>
            </w:pPr>
            <w:bookmarkStart w:id="150" w:name="f3r140"/>
            <w:bookmarkEnd w:id="150"/>
            <w:r>
              <w:rPr>
                <w:b/>
                <w:sz w:val="18"/>
                <w:szCs w:val="18"/>
              </w:rPr>
              <w:t>21 877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4F66FF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3 410</w:t>
            </w: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D9618C" w:rsidRDefault="004F66FF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25 287</w:t>
            </w:r>
          </w:p>
        </w:tc>
      </w:tr>
      <w:tr w:rsidR="00AF70E0" w:rsidTr="00C009B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7A72AE" w:rsidRDefault="00AF70E0" w:rsidP="00952D6C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 xml:space="preserve"> декабрь 20</w:t>
            </w:r>
            <w:r w:rsidR="004F66FF">
              <w:rPr>
                <w:b/>
                <w:sz w:val="16"/>
                <w:szCs w:val="16"/>
                <w:lang w:val="en-US"/>
              </w:rPr>
              <w:t>2</w:t>
            </w:r>
            <w:r w:rsidR="004F66FF">
              <w:rPr>
                <w:b/>
                <w:sz w:val="16"/>
                <w:szCs w:val="16"/>
              </w:rPr>
              <w:t>2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0E0" w:rsidRPr="007670C0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70E0" w:rsidTr="00C009B3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70E0" w:rsidRPr="003C732E" w:rsidRDefault="00AF70E0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  <w:p w:rsidR="00AF70E0" w:rsidRPr="00020A41" w:rsidRDefault="00AF70E0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70E0" w:rsidRPr="00D9618C" w:rsidRDefault="00AF70E0" w:rsidP="00AF70E0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F66FF" w:rsidRDefault="00D9618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1 6</w:t>
            </w:r>
            <w:r w:rsidR="004F66FF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AF1FB3" w:rsidRDefault="00AF70E0" w:rsidP="00AF70E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70E0" w:rsidRPr="004F66FF" w:rsidRDefault="00D9618C" w:rsidP="00AF70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  <w:r w:rsidR="004F66FF">
              <w:rPr>
                <w:b/>
                <w:sz w:val="18"/>
                <w:szCs w:val="18"/>
              </w:rPr>
              <w:t xml:space="preserve"> 650</w:t>
            </w:r>
          </w:p>
        </w:tc>
      </w:tr>
      <w:tr w:rsidR="00952D6C" w:rsidTr="00C009B3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C009B3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C009B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C009B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D9618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1 6</w:t>
            </w:r>
            <w:r w:rsidR="004F66FF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D9618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1 6</w:t>
            </w:r>
            <w:r w:rsidR="004F66FF">
              <w:rPr>
                <w:b/>
                <w:sz w:val="18"/>
                <w:szCs w:val="18"/>
              </w:rPr>
              <w:t>50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1" w:name="f3r152"/>
            <w:bookmarkEnd w:id="1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2" w:name="f3r153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D9618C" w:rsidRDefault="00952D6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53" w:name="f3r154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D9618C" w:rsidRDefault="00952D6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4" w:name="f3r155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5" w:name="f3r156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6" w:name="f3r157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7" w:name="f3r158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8" w:name="f3r159"/>
            <w:bookmarkEnd w:id="158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59" w:name="f3r160"/>
            <w:bookmarkEnd w:id="159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4F66FF" w:rsidRDefault="00D9618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  <w:r w:rsidR="004F66F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D9618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  <w:r w:rsidR="004F66FF">
              <w:rPr>
                <w:b/>
                <w:sz w:val="18"/>
                <w:szCs w:val="18"/>
              </w:rPr>
              <w:t>0</w:t>
            </w: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0" w:name="f3r161"/>
            <w:bookmarkEnd w:id="16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F1FB3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1" w:name="f3r162"/>
            <w:bookmarkEnd w:id="161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2" w:name="f3r163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3" w:name="f3r164"/>
            <w:bookmarkEnd w:id="16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4" w:name="f3r165"/>
            <w:bookmarkEnd w:id="16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5" w:name="f3r166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D9618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  <w:r w:rsidR="004F66F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4F66FF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70</w:t>
            </w:r>
          </w:p>
        </w:tc>
      </w:tr>
      <w:tr w:rsidR="00952D6C" w:rsidTr="00C009B3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6" w:name="f3r167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7" w:name="f3r169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8" w:name="f3r170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69" w:name="f3r180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3C732E" w:rsidRDefault="00952D6C" w:rsidP="00952D6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  <w:bookmarkStart w:id="170" w:name="f3r190"/>
            <w:bookmarkEnd w:id="17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C009B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7A72AE" w:rsidRDefault="00952D6C" w:rsidP="00952D6C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en-US"/>
              </w:rPr>
              <w:t>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  <w:lang w:val="en-US"/>
              </w:rPr>
              <w:t>12</w:t>
            </w:r>
            <w:r w:rsidR="00AF70E0">
              <w:rPr>
                <w:b/>
                <w:sz w:val="16"/>
                <w:szCs w:val="16"/>
              </w:rPr>
              <w:t>.20</w:t>
            </w:r>
            <w:r w:rsidR="00AF70E0">
              <w:rPr>
                <w:b/>
                <w:sz w:val="16"/>
                <w:szCs w:val="16"/>
                <w:lang w:val="en-US"/>
              </w:rPr>
              <w:t xml:space="preserve">20 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52D6C" w:rsidRPr="00020A41" w:rsidRDefault="00952D6C" w:rsidP="00952D6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D9618C" w:rsidRDefault="00D9618C" w:rsidP="00952D6C">
            <w:pPr>
              <w:jc w:val="center"/>
              <w:rPr>
                <w:b/>
                <w:sz w:val="18"/>
                <w:szCs w:val="18"/>
                <w:lang w:val="en-US"/>
              </w:rPr>
            </w:pPr>
            <w:bookmarkStart w:id="171" w:name="f3r200"/>
            <w:bookmarkEnd w:id="171"/>
            <w:r>
              <w:rPr>
                <w:b/>
                <w:sz w:val="18"/>
                <w:szCs w:val="18"/>
                <w:lang w:val="en-US"/>
              </w:rPr>
              <w:t>21 877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4F66FF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4 990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7670C0" w:rsidRDefault="00952D6C" w:rsidP="00952D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D9618C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  <w:r w:rsidR="004F66FF">
              <w:rPr>
                <w:b/>
                <w:sz w:val="18"/>
                <w:szCs w:val="18"/>
              </w:rPr>
              <w:t>6 867</w:t>
            </w: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C009B3" w:rsidRDefault="00C009B3" w:rsidP="00604DB2">
      <w:pPr>
        <w:rPr>
          <w:sz w:val="18"/>
          <w:szCs w:val="18"/>
        </w:rPr>
      </w:pPr>
    </w:p>
    <w:p w:rsidR="00C009B3" w:rsidRDefault="00C009B3" w:rsidP="00604DB2">
      <w:pPr>
        <w:rPr>
          <w:sz w:val="18"/>
          <w:szCs w:val="18"/>
        </w:rPr>
      </w:pPr>
    </w:p>
    <w:p w:rsidR="00C009B3" w:rsidRDefault="002555A3" w:rsidP="002555A3">
      <w:pPr>
        <w:jc w:val="right"/>
        <w:rPr>
          <w:sz w:val="18"/>
          <w:szCs w:val="18"/>
        </w:rPr>
      </w:pPr>
      <w:r w:rsidRPr="003570F4">
        <w:rPr>
          <w:b/>
          <w:sz w:val="16"/>
          <w:szCs w:val="16"/>
          <w:u w:val="single"/>
        </w:rPr>
        <w:t>Форма  №4</w:t>
      </w:r>
    </w:p>
    <w:tbl>
      <w:tblPr>
        <w:tblW w:w="10560" w:type="dxa"/>
        <w:tblInd w:w="108" w:type="dxa"/>
        <w:tblLook w:val="000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555A3" w:rsidTr="00B33EF6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2555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                                   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555A3" w:rsidTr="00B33EF6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555A3" w:rsidTr="00B33EF6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555A3" w:rsidRPr="00F57E7A" w:rsidRDefault="002555A3" w:rsidP="00B33EF6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555A3" w:rsidTr="00B33EF6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555A3" w:rsidTr="00B33EF6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555A3" w:rsidTr="00B33EF6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 w:rsidR="00D9618C">
              <w:rPr>
                <w:b/>
                <w:sz w:val="18"/>
                <w:szCs w:val="18"/>
              </w:rPr>
              <w:t>декабрь 202</w:t>
            </w:r>
            <w:r w:rsidR="004F66FF">
              <w:rPr>
                <w:b/>
                <w:sz w:val="18"/>
                <w:szCs w:val="18"/>
              </w:rPr>
              <w:t>2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«Брагинка»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400032193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Открытое акционерное общество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Управлениес\хозяйства и продовольствия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Pr="00B305F0" w:rsidRDefault="002555A3" w:rsidP="00B33EF6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Pr="00B305F0">
              <w:rPr>
                <w:b/>
                <w:sz w:val="20"/>
                <w:szCs w:val="20"/>
              </w:rPr>
              <w:t>тыс. руб</w:t>
            </w:r>
            <w:r>
              <w:rPr>
                <w:b/>
                <w:sz w:val="20"/>
                <w:szCs w:val="20"/>
                <w:lang w:val="en-US"/>
              </w:rPr>
              <w:t>.</w:t>
            </w:r>
          </w:p>
        </w:tc>
      </w:tr>
      <w:tr w:rsidR="002555A3" w:rsidTr="00B33EF6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2555A3" w:rsidRDefault="002555A3" w:rsidP="00B33E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Гомельская обл., Брагинский р-н, д.Шкураты, Угловский с/с</w:t>
            </w:r>
          </w:p>
        </w:tc>
      </w:tr>
      <w:tr w:rsidR="002555A3" w:rsidTr="00B33EF6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555A3" w:rsidRPr="00057AB2" w:rsidRDefault="002555A3" w:rsidP="00B33EF6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2555A3" w:rsidTr="00B33EF6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декабрь 202</w:t>
            </w:r>
            <w:r w:rsidR="004F66F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декабрь 20</w:t>
            </w:r>
            <w:r w:rsidR="004F66F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4F66F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2555A3" w:rsidTr="00B33EF6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256A29" w:rsidRDefault="002555A3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bookmarkStart w:id="172" w:name="f4r20"/>
            <w:bookmarkEnd w:id="172"/>
            <w:r>
              <w:rPr>
                <w:b/>
                <w:sz w:val="18"/>
                <w:szCs w:val="18"/>
                <w:lang w:val="en-US"/>
              </w:rPr>
              <w:t xml:space="preserve">2 </w:t>
            </w:r>
            <w:r w:rsidR="004F66FF">
              <w:rPr>
                <w:b/>
                <w:sz w:val="18"/>
                <w:szCs w:val="18"/>
              </w:rPr>
              <w:t>381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4F66FF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2 139</w:t>
            </w:r>
          </w:p>
        </w:tc>
      </w:tr>
      <w:tr w:rsidR="005A6260" w:rsidTr="00B33EF6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173" w:name="f4r21"/>
            <w:bookmarkEnd w:id="173"/>
            <w:r>
              <w:rPr>
                <w:b/>
                <w:sz w:val="18"/>
                <w:szCs w:val="18"/>
              </w:rPr>
              <w:t>2 346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2 113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74" w:name="f4r22"/>
            <w:bookmarkEnd w:id="17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75" w:name="f4r23"/>
            <w:bookmarkEnd w:id="17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176" w:name="f4r24"/>
            <w:bookmarkEnd w:id="176"/>
            <w:r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bookmarkStart w:id="177" w:name="f4r30"/>
            <w:bookmarkEnd w:id="177"/>
            <w:r>
              <w:rPr>
                <w:b/>
                <w:sz w:val="18"/>
                <w:szCs w:val="18"/>
                <w:lang w:val="en-US"/>
              </w:rPr>
              <w:t>2 0</w:t>
            </w:r>
            <w:r w:rsidR="004F66FF">
              <w:rPr>
                <w:b/>
                <w:sz w:val="18"/>
                <w:szCs w:val="18"/>
              </w:rPr>
              <w:t>89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D9618C" w:rsidRDefault="004F66FF" w:rsidP="00D9618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2 048</w:t>
            </w:r>
          </w:p>
        </w:tc>
      </w:tr>
      <w:tr w:rsidR="005A6260" w:rsidTr="00B33EF6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A6260" w:rsidRPr="00A57223" w:rsidRDefault="005A6260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5A6260" w:rsidRPr="00A57223" w:rsidRDefault="005A6260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178" w:name="f4r31"/>
            <w:bookmarkEnd w:id="178"/>
            <w:r>
              <w:rPr>
                <w:b/>
                <w:sz w:val="18"/>
                <w:szCs w:val="18"/>
              </w:rPr>
              <w:t>931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874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bookmarkStart w:id="179" w:name="f4r32"/>
            <w:bookmarkEnd w:id="179"/>
            <w:r>
              <w:rPr>
                <w:b/>
                <w:sz w:val="18"/>
                <w:szCs w:val="18"/>
                <w:lang w:val="en-US"/>
              </w:rPr>
              <w:t>7</w:t>
            </w:r>
            <w:r w:rsidR="004F66FF">
              <w:rPr>
                <w:b/>
                <w:sz w:val="18"/>
                <w:szCs w:val="18"/>
              </w:rPr>
              <w:t>58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785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bookmarkStart w:id="180" w:name="f4r33"/>
            <w:bookmarkEnd w:id="180"/>
            <w:r>
              <w:rPr>
                <w:b/>
                <w:sz w:val="18"/>
                <w:szCs w:val="18"/>
                <w:lang w:val="en-US"/>
              </w:rPr>
              <w:t>1</w:t>
            </w:r>
            <w:r w:rsidR="004F66FF">
              <w:rPr>
                <w:b/>
                <w:sz w:val="18"/>
                <w:szCs w:val="18"/>
              </w:rPr>
              <w:t>74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D9618C" w:rsidP="00D9618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  <w:r w:rsidR="004F66FF">
              <w:rPr>
                <w:b/>
                <w:sz w:val="18"/>
                <w:szCs w:val="18"/>
              </w:rPr>
              <w:t>82</w:t>
            </w:r>
          </w:p>
        </w:tc>
      </w:tr>
      <w:tr w:rsidR="005A6260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bookmarkStart w:id="181" w:name="f4r34"/>
            <w:bookmarkEnd w:id="181"/>
            <w:r>
              <w:rPr>
                <w:b/>
                <w:sz w:val="18"/>
                <w:szCs w:val="18"/>
                <w:lang w:val="en-US"/>
              </w:rPr>
              <w:t>2</w:t>
            </w:r>
            <w:r w:rsidR="004F66FF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  <w:r w:rsidR="004F66FF">
              <w:rPr>
                <w:b/>
                <w:sz w:val="18"/>
                <w:szCs w:val="18"/>
              </w:rPr>
              <w:t>07</w:t>
            </w:r>
          </w:p>
        </w:tc>
      </w:tr>
      <w:tr w:rsidR="005A6260" w:rsidTr="00B33EF6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182" w:name="f4r40"/>
            <w:bookmarkEnd w:id="182"/>
            <w:r>
              <w:rPr>
                <w:b/>
                <w:sz w:val="18"/>
                <w:szCs w:val="18"/>
              </w:rPr>
              <w:t>292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91</w:t>
            </w:r>
          </w:p>
        </w:tc>
      </w:tr>
      <w:tr w:rsidR="002555A3" w:rsidTr="00B33EF6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3" w:name="f4r50"/>
            <w:bookmarkEnd w:id="18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4" w:name="f4r51"/>
            <w:bookmarkEnd w:id="18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5" w:name="f4r52"/>
            <w:bookmarkEnd w:id="185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6" w:name="f4r53"/>
            <w:bookmarkEnd w:id="18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7" w:name="f4r54"/>
            <w:bookmarkEnd w:id="18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8" w:name="f4r55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89" w:name="f4r60"/>
            <w:bookmarkEnd w:id="18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2555A3" w:rsidRPr="00A57223" w:rsidRDefault="002555A3" w:rsidP="00B33EF6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0" w:name="f4r61"/>
            <w:bookmarkEnd w:id="19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1" w:name="f4r62"/>
            <w:bookmarkEnd w:id="191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2" w:name="f4r63"/>
            <w:bookmarkEnd w:id="19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3" w:name="f4r64"/>
            <w:bookmarkEnd w:id="193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555A3" w:rsidTr="00B33EF6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55A3" w:rsidRPr="00A57223" w:rsidRDefault="002555A3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  <w:bookmarkStart w:id="194" w:name="f4r70"/>
            <w:bookmarkEnd w:id="19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5A3" w:rsidRPr="00A57223" w:rsidRDefault="002555A3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C009B3" w:rsidRDefault="00C009B3" w:rsidP="00604DB2">
      <w:pPr>
        <w:rPr>
          <w:sz w:val="18"/>
          <w:szCs w:val="18"/>
        </w:rPr>
      </w:pPr>
    </w:p>
    <w:p w:rsidR="00EB6602" w:rsidRDefault="00B33EF6" w:rsidP="00604DB2">
      <w:pPr>
        <w:rPr>
          <w:sz w:val="18"/>
          <w:szCs w:val="18"/>
        </w:rPr>
      </w:pPr>
      <w:r>
        <w:t>Исполнительный директор                                    Т.С. Кудан</w:t>
      </w: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AF708A" w:rsidRDefault="00AF708A" w:rsidP="00604DB2">
      <w:pPr>
        <w:rPr>
          <w:sz w:val="18"/>
          <w:szCs w:val="18"/>
        </w:rPr>
      </w:pPr>
    </w:p>
    <w:p w:rsidR="00EB6602" w:rsidRDefault="00EB6602" w:rsidP="00EB6602">
      <w:pPr>
        <w:jc w:val="right"/>
        <w:rPr>
          <w:b/>
          <w:sz w:val="16"/>
        </w:rPr>
      </w:pPr>
    </w:p>
    <w:p w:rsidR="00EB6602" w:rsidRPr="00EB6602" w:rsidRDefault="00EB6602" w:rsidP="00EB6602">
      <w:pPr>
        <w:jc w:val="right"/>
        <w:rPr>
          <w:b/>
          <w:bCs/>
          <w:sz w:val="20"/>
          <w:szCs w:val="20"/>
        </w:rPr>
      </w:pP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178" w:type="dxa"/>
        <w:tblLook w:val="0000"/>
      </w:tblPr>
      <w:tblGrid>
        <w:gridCol w:w="4534"/>
        <w:gridCol w:w="783"/>
        <w:gridCol w:w="2732"/>
        <w:gridCol w:w="2523"/>
      </w:tblGrid>
      <w:tr w:rsidR="00EB6602" w:rsidTr="00B33EF6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>За январь 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брь 202</w:t>
            </w:r>
            <w:r w:rsidR="004F66FF"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За январь 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</w:t>
            </w:r>
            <w:r w:rsidR="00D9618C">
              <w:rPr>
                <w:rFonts w:ascii="Times New Roman" w:hAnsi="Times New Roman"/>
                <w:b/>
                <w:sz w:val="16"/>
                <w:szCs w:val="16"/>
              </w:rPr>
              <w:t>брь 20</w:t>
            </w:r>
            <w:r w:rsidR="004F66FF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 w:rsidR="004F66FF">
              <w:rPr>
                <w:rFonts w:ascii="Times New Roman" w:hAnsi="Times New Roman"/>
                <w:b/>
                <w:sz w:val="16"/>
                <w:szCs w:val="16"/>
              </w:rPr>
              <w:t>1</w:t>
            </w:r>
            <w:r w:rsidRPr="00256A29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EB6602" w:rsidTr="00B33EF6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256A29" w:rsidRDefault="00EB6602" w:rsidP="00B33EF6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EB6602" w:rsidTr="00B33EF6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195" w:name="f4r80"/>
            <w:bookmarkEnd w:id="195"/>
            <w:r>
              <w:rPr>
                <w:b/>
                <w:sz w:val="18"/>
                <w:szCs w:val="18"/>
              </w:rPr>
              <w:t>84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  <w:r w:rsidR="004F66FF">
              <w:rPr>
                <w:b/>
                <w:sz w:val="18"/>
                <w:szCs w:val="18"/>
              </w:rPr>
              <w:t>17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96" w:name="f4r81"/>
            <w:bookmarkEnd w:id="19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44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97" w:name="f4r82"/>
            <w:bookmarkEnd w:id="19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bookmarkStart w:id="198" w:name="f4r83"/>
            <w:bookmarkEnd w:id="198"/>
            <w:r>
              <w:rPr>
                <w:b/>
                <w:sz w:val="18"/>
                <w:szCs w:val="18"/>
                <w:lang w:val="en-US"/>
              </w:rPr>
              <w:t>7</w:t>
            </w:r>
            <w:r w:rsidR="004F66F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199" w:name="f4r84"/>
            <w:bookmarkEnd w:id="19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D9618C">
            <w:pPr>
              <w:jc w:val="center"/>
              <w:rPr>
                <w:b/>
                <w:sz w:val="18"/>
                <w:szCs w:val="18"/>
              </w:rPr>
            </w:pPr>
            <w:bookmarkStart w:id="200" w:name="f4r90"/>
            <w:bookmarkEnd w:id="200"/>
            <w:r>
              <w:rPr>
                <w:b/>
                <w:sz w:val="18"/>
                <w:szCs w:val="18"/>
              </w:rPr>
              <w:t>373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207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201" w:name="f4r91"/>
            <w:bookmarkEnd w:id="201"/>
            <w:r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</w:t>
            </w: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202" w:name="f4r92"/>
            <w:bookmarkEnd w:id="202"/>
            <w:r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203" w:name="f4r93"/>
            <w:bookmarkEnd w:id="203"/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4F66FF">
            <w:pPr>
              <w:jc w:val="center"/>
              <w:rPr>
                <w:b/>
                <w:sz w:val="18"/>
                <w:szCs w:val="18"/>
              </w:rPr>
            </w:pPr>
            <w:bookmarkStart w:id="204" w:name="f4r94"/>
            <w:bookmarkEnd w:id="204"/>
            <w:r>
              <w:rPr>
                <w:b/>
                <w:sz w:val="18"/>
                <w:szCs w:val="18"/>
              </w:rPr>
              <w:t>229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</w:t>
            </w:r>
          </w:p>
        </w:tc>
      </w:tr>
      <w:tr w:rsidR="005A6260" w:rsidTr="00B33EF6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  <w:bookmarkStart w:id="205" w:name="f4r95"/>
            <w:bookmarkEnd w:id="20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Результат движения денежных средств </w:t>
            </w:r>
            <w:r>
              <w:rPr>
                <w:sz w:val="18"/>
                <w:szCs w:val="18"/>
              </w:rPr>
              <w:t>по текущей, инвестиционной и финан</w:t>
            </w:r>
            <w:r w:rsidRPr="00A57223">
              <w:rPr>
                <w:sz w:val="18"/>
                <w:szCs w:val="18"/>
              </w:rPr>
              <w:t>совой деятельности</w:t>
            </w:r>
          </w:p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D9618C" w:rsidP="003C7534">
            <w:pPr>
              <w:jc w:val="center"/>
              <w:rPr>
                <w:b/>
                <w:sz w:val="18"/>
                <w:szCs w:val="18"/>
              </w:rPr>
            </w:pPr>
            <w:bookmarkStart w:id="206" w:name="f4r100"/>
            <w:bookmarkEnd w:id="206"/>
            <w:r>
              <w:rPr>
                <w:b/>
                <w:sz w:val="18"/>
                <w:szCs w:val="18"/>
                <w:lang w:val="en-US"/>
              </w:rPr>
              <w:t>-</w:t>
            </w:r>
            <w:r w:rsidR="004F66FF">
              <w:rPr>
                <w:b/>
                <w:sz w:val="18"/>
                <w:szCs w:val="18"/>
              </w:rPr>
              <w:t>289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-90</w:t>
            </w: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4F66FF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207" w:name="f4r110"/>
            <w:bookmarkEnd w:id="207"/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260" w:rsidRPr="00A57223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5A6260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 w:rsidR="00D9618C">
              <w:rPr>
                <w:b/>
                <w:sz w:val="18"/>
                <w:szCs w:val="18"/>
              </w:rPr>
              <w:t>.20</w:t>
            </w:r>
            <w:r w:rsidR="00D9618C" w:rsidRPr="00D9618C">
              <w:rPr>
                <w:b/>
                <w:sz w:val="18"/>
                <w:szCs w:val="18"/>
              </w:rPr>
              <w:t>20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6260" w:rsidRPr="00A57223" w:rsidRDefault="005A6260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4F66FF" w:rsidP="003C7534">
            <w:pPr>
              <w:jc w:val="center"/>
              <w:rPr>
                <w:b/>
                <w:sz w:val="18"/>
                <w:szCs w:val="18"/>
              </w:rPr>
            </w:pPr>
            <w:bookmarkStart w:id="208" w:name="f4r120"/>
            <w:bookmarkEnd w:id="208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A6260" w:rsidRPr="00A57223" w:rsidRDefault="005A6260" w:rsidP="003C75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52D6C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D6C" w:rsidRPr="00A57223" w:rsidRDefault="00952D6C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4F66FF" w:rsidRDefault="004F66FF" w:rsidP="00952D6C">
            <w:pPr>
              <w:jc w:val="center"/>
              <w:rPr>
                <w:b/>
                <w:sz w:val="18"/>
                <w:szCs w:val="18"/>
              </w:rPr>
            </w:pPr>
            <w:bookmarkStart w:id="209" w:name="f4r130"/>
            <w:bookmarkEnd w:id="209"/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52D6C" w:rsidRPr="00A57223" w:rsidRDefault="004F66FF" w:rsidP="00952D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EB6602" w:rsidTr="00B33EF6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6602" w:rsidRPr="00A57223" w:rsidRDefault="00EB6602" w:rsidP="00B33EF6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  <w:bookmarkStart w:id="210" w:name="f4r140"/>
            <w:bookmarkEnd w:id="210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6602" w:rsidRPr="00A57223" w:rsidRDefault="00EB6602" w:rsidP="00B33EF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EB6602" w:rsidRDefault="00EB6602" w:rsidP="00604DB2">
      <w:pPr>
        <w:rPr>
          <w:sz w:val="18"/>
          <w:szCs w:val="18"/>
        </w:rPr>
      </w:pPr>
    </w:p>
    <w:p w:rsidR="007F1245" w:rsidRPr="007F1245" w:rsidRDefault="007F1245" w:rsidP="004464BC">
      <w:pPr>
        <w:pStyle w:val="newncpi0"/>
        <w:spacing w:before="0" w:after="0"/>
        <w:rPr>
          <w:b/>
        </w:rPr>
      </w:pPr>
      <w:bookmarkStart w:id="211" w:name="a35"/>
      <w:bookmarkEnd w:id="211"/>
      <w:r w:rsidRPr="007F1245">
        <w:rPr>
          <w:b/>
        </w:rPr>
        <w:t xml:space="preserve">4. Доля государства в уставном фонде эмитента </w:t>
      </w:r>
      <w:r w:rsidR="007B20B3">
        <w:rPr>
          <w:b/>
        </w:rPr>
        <w:t xml:space="preserve">100 </w:t>
      </w:r>
      <w:r w:rsidRPr="007F1245">
        <w:rPr>
          <w:b/>
        </w:rPr>
        <w:t>% (всего в процентах),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2"/>
        <w:gridCol w:w="2830"/>
        <w:gridCol w:w="2793"/>
      </w:tblGrid>
      <w:tr w:rsidR="007F1245" w:rsidRPr="007F1245" w:rsidTr="002E1403">
        <w:trPr>
          <w:trHeight w:val="240"/>
        </w:trPr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Вид собственности</w:t>
            </w:r>
          </w:p>
        </w:tc>
        <w:tc>
          <w:tcPr>
            <w:tcW w:w="1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Количество акций, штук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Доля в уставном фонде, 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Республиканская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4464BC">
            <w:pPr>
              <w:jc w:val="center"/>
              <w:rPr>
                <w:sz w:val="20"/>
                <w:szCs w:val="20"/>
              </w:rPr>
            </w:pP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Коммунальная - всего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650A89" w:rsidRDefault="00650A89" w:rsidP="004464B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43 754 066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B20B3" w:rsidP="00446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8D297F">
              <w:rPr>
                <w:sz w:val="20"/>
                <w:szCs w:val="20"/>
              </w:rPr>
              <w:t>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13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650A89" w:rsidRDefault="00650A89" w:rsidP="003C753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43 754 066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  <w:r w:rsidR="007B20B3">
              <w:rPr>
                <w:sz w:val="20"/>
                <w:szCs w:val="20"/>
              </w:rPr>
              <w:t xml:space="preserve">                      100</w:t>
            </w:r>
            <w:r w:rsidR="008D297F">
              <w:rPr>
                <w:sz w:val="20"/>
                <w:szCs w:val="20"/>
              </w:rPr>
              <w:t>%</w:t>
            </w:r>
          </w:p>
        </w:tc>
      </w:tr>
      <w:tr w:rsidR="007F1245" w:rsidRPr="007F1245" w:rsidTr="002E1403">
        <w:trPr>
          <w:trHeight w:val="240"/>
        </w:trPr>
        <w:tc>
          <w:tcPr>
            <w:tcW w:w="224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городская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4464BC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</w:tbl>
    <w:p w:rsidR="007F1245" w:rsidRPr="007F1245" w:rsidRDefault="007F1245" w:rsidP="004464BC">
      <w:pPr>
        <w:jc w:val="both"/>
      </w:pPr>
      <w:r w:rsidRPr="007F1245">
        <w:t> </w:t>
      </w:r>
    </w:p>
    <w:p w:rsidR="007F1245" w:rsidRPr="007F1245" w:rsidRDefault="007F1245" w:rsidP="004464BC">
      <w:pPr>
        <w:jc w:val="both"/>
      </w:pPr>
      <w:r w:rsidRPr="007F1245">
        <w:rPr>
          <w:b/>
        </w:rPr>
        <w:t>5. Количество акционеров</w:t>
      </w:r>
      <w:r w:rsidRPr="007F1245">
        <w:t xml:space="preserve"> - всего </w:t>
      </w:r>
      <w:r w:rsidR="007B20B3">
        <w:t>1</w:t>
      </w:r>
    </w:p>
    <w:p w:rsidR="007F1245" w:rsidRPr="007F1245" w:rsidRDefault="007F1245" w:rsidP="004464BC">
      <w:pPr>
        <w:jc w:val="both"/>
      </w:pPr>
      <w:r w:rsidRPr="007F1245">
        <w:t>В том числе:</w:t>
      </w:r>
    </w:p>
    <w:p w:rsidR="007F1245" w:rsidRPr="007F1245" w:rsidRDefault="007F1245" w:rsidP="007F1245">
      <w:pPr>
        <w:jc w:val="both"/>
      </w:pPr>
      <w:r w:rsidRPr="007F1245">
        <w:t xml:space="preserve">юридических лиц 1, из них нерезидентов Республики Беларусь _________, </w:t>
      </w:r>
    </w:p>
    <w:p w:rsidR="00913B66" w:rsidRDefault="007F1245" w:rsidP="007F1245">
      <w:pPr>
        <w:jc w:val="both"/>
      </w:pPr>
      <w:r w:rsidRPr="007F1245">
        <w:t>физических лиц _____, из них нерезидентов Республики Беларусь _________</w:t>
      </w:r>
    </w:p>
    <w:p w:rsidR="00473B30" w:rsidRDefault="00473B30" w:rsidP="007F1245">
      <w:pPr>
        <w:jc w:val="both"/>
      </w:pPr>
    </w:p>
    <w:p w:rsidR="00B33EF6" w:rsidRPr="007F1245" w:rsidRDefault="00B33EF6" w:rsidP="00913B66">
      <w:pPr>
        <w:jc w:val="both"/>
      </w:pPr>
      <w:r>
        <w:t>Исполнительный директор                                    Т.С. Кудан</w:t>
      </w:r>
    </w:p>
    <w:p w:rsidR="004464BC" w:rsidRDefault="004464BC" w:rsidP="004464BC">
      <w:pPr>
        <w:spacing w:before="160" w:after="160"/>
        <w:jc w:val="both"/>
        <w:rPr>
          <w:b/>
        </w:rPr>
      </w:pPr>
    </w:p>
    <w:p w:rsidR="007F1245" w:rsidRPr="004464BC" w:rsidRDefault="007F1245" w:rsidP="004464BC">
      <w:pPr>
        <w:spacing w:before="160" w:after="160"/>
        <w:jc w:val="both"/>
        <w:rPr>
          <w:b/>
        </w:rPr>
      </w:pPr>
      <w:r w:rsidRPr="007F1245">
        <w:rPr>
          <w:b/>
        </w:rPr>
        <w:t>6. Информация о дивидендах и акциях:</w:t>
      </w:r>
      <w:r w:rsidRPr="007F1245">
        <w:t> 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5"/>
        <w:gridCol w:w="1893"/>
        <w:gridCol w:w="1234"/>
        <w:gridCol w:w="2151"/>
      </w:tblGrid>
      <w:tr w:rsidR="007F1245" w:rsidRPr="007F1245" w:rsidTr="002E1403">
        <w:trPr>
          <w:trHeight w:val="238"/>
        </w:trPr>
        <w:tc>
          <w:tcPr>
            <w:tcW w:w="2421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05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</w:p>
          <w:p w:rsidR="007F1245" w:rsidRPr="00D019D5" w:rsidRDefault="008472A6" w:rsidP="00940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Default="007F1245" w:rsidP="007F124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5D7CB8" w:rsidRPr="00A2250A" w:rsidRDefault="00A2250A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5,26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8472A6" w:rsidRDefault="008472A6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5,26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A2250A" w:rsidP="007F12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Дивиденды, приходящиеся на одну простую (обыкновенную) акцию (включая налоги)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9404E9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0,000</w:t>
            </w:r>
            <w:r w:rsidR="008472A6">
              <w:rPr>
                <w:sz w:val="20"/>
                <w:szCs w:val="20"/>
              </w:rPr>
              <w:t>799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3C7534" w:rsidP="00687DAB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0,000</w:t>
            </w:r>
            <w:r w:rsidR="00365D0E">
              <w:rPr>
                <w:sz w:val="20"/>
                <w:szCs w:val="20"/>
              </w:rPr>
              <w:t>1</w:t>
            </w:r>
            <w:r w:rsidR="00A2250A">
              <w:rPr>
                <w:sz w:val="20"/>
                <w:szCs w:val="20"/>
              </w:rPr>
              <w:t>20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A63063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0,00</w:t>
            </w:r>
            <w:r w:rsidR="00975BD3" w:rsidRPr="00D019D5">
              <w:rPr>
                <w:sz w:val="20"/>
                <w:szCs w:val="20"/>
              </w:rPr>
              <w:t>0</w:t>
            </w:r>
            <w:r w:rsidR="00365D0E">
              <w:rPr>
                <w:sz w:val="20"/>
                <w:szCs w:val="20"/>
              </w:rPr>
              <w:t>1</w:t>
            </w:r>
            <w:r w:rsidR="008472A6">
              <w:rPr>
                <w:sz w:val="20"/>
                <w:szCs w:val="20"/>
              </w:rPr>
              <w:t>20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A92A64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</w:t>
            </w:r>
            <w:r w:rsidR="0057528A">
              <w:rPr>
                <w:sz w:val="20"/>
                <w:szCs w:val="20"/>
              </w:rPr>
              <w:t>,000</w:t>
            </w:r>
            <w:r w:rsidR="00A2250A">
              <w:rPr>
                <w:sz w:val="20"/>
                <w:szCs w:val="20"/>
              </w:rPr>
              <w:t>147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spacing w:after="60"/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A2250A" w:rsidRDefault="007B20B3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 20</w:t>
            </w:r>
            <w:r w:rsidR="00650A89">
              <w:rPr>
                <w:sz w:val="20"/>
                <w:szCs w:val="20"/>
                <w:lang w:val="en-US"/>
              </w:rPr>
              <w:t>2</w:t>
            </w:r>
            <w:r w:rsidR="00A2250A">
              <w:rPr>
                <w:sz w:val="20"/>
                <w:szCs w:val="20"/>
              </w:rPr>
              <w:t>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A2250A" w:rsidP="00D73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152807" w:rsidRPr="00D019D5">
              <w:rPr>
                <w:sz w:val="20"/>
                <w:szCs w:val="20"/>
              </w:rPr>
              <w:t>.0</w:t>
            </w:r>
            <w:r w:rsidR="00650A89">
              <w:rPr>
                <w:sz w:val="20"/>
                <w:szCs w:val="20"/>
              </w:rPr>
              <w:t>2.202</w:t>
            </w:r>
            <w:r>
              <w:rPr>
                <w:sz w:val="20"/>
                <w:szCs w:val="20"/>
              </w:rPr>
              <w:t>2</w:t>
            </w:r>
            <w:r w:rsidR="007F1245" w:rsidRPr="00D019D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A2250A" w:rsidRDefault="000E54FF" w:rsidP="00D73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</w:t>
            </w:r>
            <w:r w:rsidR="005A6260" w:rsidRPr="00D019D5">
              <w:rPr>
                <w:sz w:val="20"/>
                <w:szCs w:val="20"/>
              </w:rPr>
              <w:t>22.04.202</w:t>
            </w:r>
            <w:r w:rsidR="00A2250A">
              <w:rPr>
                <w:sz w:val="20"/>
                <w:szCs w:val="20"/>
              </w:rPr>
              <w:t>2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7F1245" w:rsidP="007F1245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Х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Обеспеченность акции имуществом общества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975BD3" w:rsidP="00687DAB">
            <w:pPr>
              <w:tabs>
                <w:tab w:val="left" w:pos="375"/>
                <w:tab w:val="center" w:pos="611"/>
              </w:tabs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ab/>
            </w:r>
            <w:r w:rsidR="009404E9" w:rsidRPr="00D019D5">
              <w:rPr>
                <w:sz w:val="20"/>
                <w:szCs w:val="20"/>
              </w:rPr>
              <w:t>0,</w:t>
            </w:r>
            <w:r w:rsidR="008472A6">
              <w:rPr>
                <w:sz w:val="20"/>
                <w:szCs w:val="20"/>
              </w:rPr>
              <w:t>61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D019D5" w:rsidRDefault="00687DAB" w:rsidP="0082566E">
            <w:pPr>
              <w:jc w:val="center"/>
              <w:rPr>
                <w:sz w:val="20"/>
                <w:szCs w:val="20"/>
              </w:rPr>
            </w:pPr>
            <w:r w:rsidRPr="00D019D5">
              <w:rPr>
                <w:sz w:val="20"/>
                <w:szCs w:val="20"/>
              </w:rPr>
              <w:t>0,</w:t>
            </w:r>
            <w:r w:rsidR="00A2250A">
              <w:rPr>
                <w:sz w:val="20"/>
                <w:szCs w:val="20"/>
              </w:rPr>
              <w:t>58</w:t>
            </w:r>
          </w:p>
        </w:tc>
      </w:tr>
      <w:tr w:rsidR="007F1245" w:rsidRPr="007F1245" w:rsidTr="002E1403">
        <w:trPr>
          <w:trHeight w:val="238"/>
        </w:trPr>
        <w:tc>
          <w:tcPr>
            <w:tcW w:w="24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 xml:space="preserve">Количество акций, находящихся на балансе общества, - всего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F1245" w:rsidRPr="007F1245" w:rsidRDefault="007F1245" w:rsidP="007F1245">
            <w:pPr>
              <w:jc w:val="center"/>
              <w:rPr>
                <w:sz w:val="20"/>
                <w:szCs w:val="20"/>
              </w:rPr>
            </w:pPr>
            <w:r w:rsidRPr="007F1245">
              <w:rPr>
                <w:sz w:val="20"/>
                <w:szCs w:val="20"/>
              </w:rPr>
              <w:t> </w:t>
            </w:r>
          </w:p>
        </w:tc>
      </w:tr>
    </w:tbl>
    <w:p w:rsidR="00DE33B1" w:rsidRDefault="00DE33B1" w:rsidP="004464BC">
      <w:pPr>
        <w:jc w:val="both"/>
        <w:rPr>
          <w:b/>
        </w:rPr>
      </w:pPr>
    </w:p>
    <w:p w:rsidR="00DE33B1" w:rsidRDefault="00DE33B1" w:rsidP="004464BC">
      <w:pPr>
        <w:ind w:firstLine="567"/>
        <w:jc w:val="both"/>
        <w:rPr>
          <w:b/>
        </w:rPr>
      </w:pPr>
      <w:r w:rsidRPr="00DE33B1">
        <w:rPr>
          <w:b/>
        </w:rPr>
        <w:t>7. Отдельные финансовые результаты деятельности открытого акционерного общества</w:t>
      </w:r>
    </w:p>
    <w:p w:rsidR="004464BC" w:rsidRPr="00DE33B1" w:rsidRDefault="004464BC" w:rsidP="004464BC">
      <w:pPr>
        <w:ind w:firstLine="567"/>
        <w:jc w:val="both"/>
        <w:rPr>
          <w:b/>
        </w:rPr>
      </w:pPr>
    </w:p>
    <w:tbl>
      <w:tblPr>
        <w:tblStyle w:val="a5"/>
        <w:tblW w:w="0" w:type="auto"/>
        <w:tblLook w:val="04A0"/>
      </w:tblPr>
      <w:tblGrid>
        <w:gridCol w:w="4644"/>
        <w:gridCol w:w="1701"/>
        <w:gridCol w:w="1985"/>
        <w:gridCol w:w="2089"/>
      </w:tblGrid>
      <w:tr w:rsidR="00DE33B1" w:rsidRPr="004464BC" w:rsidTr="00FC5AB2">
        <w:tc>
          <w:tcPr>
            <w:tcW w:w="4644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Показатель</w:t>
            </w:r>
          </w:p>
        </w:tc>
        <w:tc>
          <w:tcPr>
            <w:tcW w:w="1701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2089" w:type="dxa"/>
          </w:tcPr>
          <w:p w:rsidR="00DE33B1" w:rsidRPr="004464BC" w:rsidRDefault="00DE33B1" w:rsidP="00FC5AB2">
            <w:pPr>
              <w:jc w:val="center"/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5A6260" w:rsidRPr="004464BC" w:rsidTr="00FC5AB2">
        <w:trPr>
          <w:trHeight w:val="647"/>
        </w:trPr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A2250A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4 113</w:t>
            </w:r>
          </w:p>
        </w:tc>
        <w:tc>
          <w:tcPr>
            <w:tcW w:w="2089" w:type="dxa"/>
            <w:vAlign w:val="center"/>
          </w:tcPr>
          <w:p w:rsidR="005A6260" w:rsidRPr="004464BC" w:rsidRDefault="00A2250A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3 642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B43CF">
              <w:rPr>
                <w:sz w:val="20"/>
                <w:szCs w:val="20"/>
              </w:rPr>
              <w:t xml:space="preserve"> 705</w:t>
            </w:r>
          </w:p>
        </w:tc>
        <w:tc>
          <w:tcPr>
            <w:tcW w:w="2089" w:type="dxa"/>
            <w:vAlign w:val="center"/>
          </w:tcPr>
          <w:p w:rsidR="005A6260" w:rsidRPr="004464BC" w:rsidRDefault="00A2250A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Прибыль (убыток) до налогообложения, всего (Прибыль (убыток) отчетного периода)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</w:t>
            </w:r>
            <w:r w:rsidR="006B43CF">
              <w:rPr>
                <w:sz w:val="20"/>
                <w:szCs w:val="20"/>
              </w:rPr>
              <w:t>50</w:t>
            </w:r>
          </w:p>
        </w:tc>
        <w:tc>
          <w:tcPr>
            <w:tcW w:w="2089" w:type="dxa"/>
            <w:vAlign w:val="center"/>
          </w:tcPr>
          <w:p w:rsidR="005A6260" w:rsidRPr="004464BC" w:rsidRDefault="006B43CF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1 628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6B43CF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</w:t>
            </w:r>
          </w:p>
        </w:tc>
        <w:tc>
          <w:tcPr>
            <w:tcW w:w="2089" w:type="dxa"/>
            <w:vAlign w:val="center"/>
          </w:tcPr>
          <w:p w:rsidR="005A6260" w:rsidRPr="004464BC" w:rsidRDefault="006B43CF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r w:rsidR="006B43CF">
              <w:rPr>
                <w:sz w:val="20"/>
                <w:szCs w:val="20"/>
              </w:rPr>
              <w:t>132</w:t>
            </w:r>
          </w:p>
        </w:tc>
        <w:tc>
          <w:tcPr>
            <w:tcW w:w="2089" w:type="dxa"/>
            <w:vAlign w:val="center"/>
          </w:tcPr>
          <w:p w:rsidR="005A6260" w:rsidRPr="004464BC" w:rsidRDefault="006B43CF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1 211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прибыль (убыток) от инвестиционной, финансовой и иной деятельности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43CF">
              <w:rPr>
                <w:sz w:val="20"/>
                <w:szCs w:val="20"/>
              </w:rPr>
              <w:t>10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43CF">
              <w:rPr>
                <w:sz w:val="20"/>
                <w:szCs w:val="20"/>
              </w:rPr>
              <w:t>71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5A6260" w:rsidP="00FC5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5A6260" w:rsidRPr="004464BC" w:rsidRDefault="005A6260" w:rsidP="003C7534">
            <w:pPr>
              <w:jc w:val="center"/>
              <w:rPr>
                <w:sz w:val="20"/>
                <w:szCs w:val="20"/>
              </w:rPr>
            </w:pP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Чистая прибыль (убыток)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241D43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</w:t>
            </w:r>
            <w:r w:rsidR="006B43CF">
              <w:rPr>
                <w:sz w:val="20"/>
                <w:szCs w:val="20"/>
              </w:rPr>
              <w:t>50</w:t>
            </w:r>
          </w:p>
        </w:tc>
        <w:tc>
          <w:tcPr>
            <w:tcW w:w="2089" w:type="dxa"/>
            <w:vAlign w:val="center"/>
          </w:tcPr>
          <w:p w:rsidR="005A6260" w:rsidRPr="004464BC" w:rsidRDefault="006B43CF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1 628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Нераспреде</w:t>
            </w:r>
            <w:r>
              <w:rPr>
                <w:sz w:val="20"/>
                <w:szCs w:val="20"/>
              </w:rPr>
              <w:t>ле</w:t>
            </w:r>
            <w:r w:rsidRPr="004464BC">
              <w:rPr>
                <w:sz w:val="20"/>
                <w:szCs w:val="20"/>
              </w:rPr>
              <w:t>нная прибыль (непокрытый убыток)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6B43CF" w:rsidP="00FC5A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4 990</w:t>
            </w:r>
          </w:p>
        </w:tc>
        <w:tc>
          <w:tcPr>
            <w:tcW w:w="2089" w:type="dxa"/>
            <w:vAlign w:val="center"/>
          </w:tcPr>
          <w:p w:rsidR="005A6260" w:rsidRPr="004464BC" w:rsidRDefault="006B43CF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3 410</w:t>
            </w: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5A6260" w:rsidP="00FC5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9" w:type="dxa"/>
            <w:vAlign w:val="center"/>
          </w:tcPr>
          <w:p w:rsidR="005A6260" w:rsidRPr="004464BC" w:rsidRDefault="005A6260" w:rsidP="003C7534">
            <w:pPr>
              <w:jc w:val="center"/>
              <w:rPr>
                <w:sz w:val="20"/>
                <w:szCs w:val="20"/>
              </w:rPr>
            </w:pPr>
          </w:p>
        </w:tc>
      </w:tr>
      <w:tr w:rsidR="005A6260" w:rsidRPr="004464BC" w:rsidTr="00FC5AB2">
        <w:tc>
          <w:tcPr>
            <w:tcW w:w="4644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701" w:type="dxa"/>
          </w:tcPr>
          <w:p w:rsidR="005A6260" w:rsidRPr="004464BC" w:rsidRDefault="005A6260" w:rsidP="00FC5AB2">
            <w:pPr>
              <w:rPr>
                <w:sz w:val="20"/>
                <w:szCs w:val="20"/>
              </w:rPr>
            </w:pPr>
            <w:r w:rsidRPr="004464BC">
              <w:rPr>
                <w:sz w:val="20"/>
                <w:szCs w:val="20"/>
              </w:rPr>
              <w:t>тысяч рублей</w:t>
            </w:r>
          </w:p>
        </w:tc>
        <w:tc>
          <w:tcPr>
            <w:tcW w:w="1985" w:type="dxa"/>
            <w:vAlign w:val="center"/>
          </w:tcPr>
          <w:p w:rsidR="005A6260" w:rsidRPr="004464BC" w:rsidRDefault="006B43CF" w:rsidP="00030D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5 579</w:t>
            </w:r>
          </w:p>
        </w:tc>
        <w:tc>
          <w:tcPr>
            <w:tcW w:w="2089" w:type="dxa"/>
            <w:vAlign w:val="center"/>
          </w:tcPr>
          <w:p w:rsidR="005A6260" w:rsidRPr="004464BC" w:rsidRDefault="00365D0E" w:rsidP="003C75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41D43">
              <w:rPr>
                <w:sz w:val="20"/>
                <w:szCs w:val="20"/>
              </w:rPr>
              <w:t xml:space="preserve"> </w:t>
            </w:r>
            <w:r w:rsidR="006B43CF">
              <w:rPr>
                <w:sz w:val="20"/>
                <w:szCs w:val="20"/>
              </w:rPr>
              <w:t>041</w:t>
            </w:r>
          </w:p>
        </w:tc>
      </w:tr>
    </w:tbl>
    <w:p w:rsidR="007F1245" w:rsidRPr="007F1245" w:rsidRDefault="007F1245" w:rsidP="004464BC">
      <w:r w:rsidRPr="007F1245">
        <w:t> </w:t>
      </w:r>
    </w:p>
    <w:p w:rsidR="004464BC" w:rsidRPr="007B20B3" w:rsidRDefault="007F1245" w:rsidP="004464BC">
      <w:pPr>
        <w:jc w:val="both"/>
        <w:rPr>
          <w:u w:val="single"/>
        </w:rPr>
      </w:pPr>
      <w:bookmarkStart w:id="212" w:name="a36"/>
      <w:bookmarkEnd w:id="212"/>
      <w:r w:rsidRPr="007F1245">
        <w:rPr>
          <w:b/>
        </w:rPr>
        <w:t>8. Среднесписочная численность работающих (человек)</w:t>
      </w:r>
      <w:r w:rsidR="00203C4A">
        <w:rPr>
          <w:u w:val="single"/>
        </w:rPr>
        <w:t>__84</w:t>
      </w:r>
      <w:r w:rsidR="007B20B3">
        <w:rPr>
          <w:u w:val="single"/>
        </w:rPr>
        <w:t>__</w:t>
      </w:r>
    </w:p>
    <w:p w:rsidR="00FC5AB2" w:rsidRDefault="007F1245" w:rsidP="004464BC">
      <w:pPr>
        <w:jc w:val="both"/>
        <w:rPr>
          <w:u w:val="single"/>
        </w:rPr>
      </w:pPr>
      <w:r w:rsidRPr="007F1245">
        <w:rPr>
          <w:b/>
        </w:rPr>
        <w:t>9. Основные виды продукции или виды деятельности, по которым получено 20 и более процентов выручки от реализации товаров, продукции, работ, услуг (только в составе годового отчета):</w:t>
      </w:r>
      <w:r w:rsidR="00B473E2">
        <w:rPr>
          <w:b/>
        </w:rPr>
        <w:t xml:space="preserve"> </w:t>
      </w:r>
      <w:r w:rsidR="00A63063">
        <w:rPr>
          <w:u w:val="single"/>
        </w:rPr>
        <w:t>производство и реализа</w:t>
      </w:r>
      <w:r w:rsidR="00203C4A">
        <w:rPr>
          <w:u w:val="single"/>
        </w:rPr>
        <w:t>ция молока – 65,0%, растениеводство – 25,3</w:t>
      </w:r>
      <w:r w:rsidR="00A63063">
        <w:rPr>
          <w:u w:val="single"/>
        </w:rPr>
        <w:t>%</w:t>
      </w:r>
      <w:r w:rsidR="00B473E2">
        <w:rPr>
          <w:u w:val="single"/>
        </w:rPr>
        <w:t>_</w:t>
      </w:r>
    </w:p>
    <w:p w:rsidR="004464BC" w:rsidRDefault="004464BC" w:rsidP="004464BC">
      <w:pPr>
        <w:jc w:val="both"/>
        <w:rPr>
          <w:u w:val="single"/>
        </w:rPr>
      </w:pPr>
    </w:p>
    <w:p w:rsidR="004464BC" w:rsidRDefault="00913B66" w:rsidP="004464BC">
      <w:pPr>
        <w:jc w:val="both"/>
        <w:rPr>
          <w:u w:val="single"/>
        </w:rPr>
      </w:pPr>
      <w:r>
        <w:t>Исполнительный директор                                    Т.С. Кудан</w:t>
      </w:r>
    </w:p>
    <w:p w:rsidR="004464BC" w:rsidRDefault="004464BC" w:rsidP="004464BC">
      <w:pPr>
        <w:jc w:val="both"/>
        <w:rPr>
          <w:u w:val="single"/>
        </w:rPr>
      </w:pPr>
    </w:p>
    <w:p w:rsidR="004464BC" w:rsidRPr="008C0237" w:rsidRDefault="004464BC" w:rsidP="004464BC">
      <w:pPr>
        <w:jc w:val="both"/>
        <w:rPr>
          <w:u w:val="single"/>
        </w:rPr>
      </w:pPr>
    </w:p>
    <w:p w:rsidR="00783670" w:rsidRDefault="007F1245" w:rsidP="00783670">
      <w:pPr>
        <w:jc w:val="both"/>
      </w:pPr>
      <w:bookmarkStart w:id="213" w:name="a75"/>
      <w:bookmarkEnd w:id="213"/>
      <w:r w:rsidRPr="007F1245">
        <w:rPr>
          <w:b/>
        </w:rPr>
        <w:t>10. Дата проведения годового общего собрания акционеров, на котором утверждены годовой отчет, бухгалтерский баланс, отчет о прибылях и убытках за отчетный</w:t>
      </w:r>
      <w:r w:rsidR="00B473E2">
        <w:rPr>
          <w:b/>
        </w:rPr>
        <w:t xml:space="preserve"> </w:t>
      </w:r>
      <w:r w:rsidRPr="007F1245">
        <w:rPr>
          <w:u w:val="single"/>
        </w:rPr>
        <w:t>20</w:t>
      </w:r>
      <w:r w:rsidR="005A6260">
        <w:rPr>
          <w:u w:val="single"/>
        </w:rPr>
        <w:t>2</w:t>
      </w:r>
      <w:r w:rsidR="00203C4A">
        <w:rPr>
          <w:u w:val="single"/>
        </w:rPr>
        <w:t>2</w:t>
      </w:r>
      <w:r w:rsidRPr="007F1245">
        <w:t> год: </w:t>
      </w:r>
      <w:r w:rsidR="00203C4A">
        <w:t>18</w:t>
      </w:r>
      <w:r w:rsidR="00DB4DB6">
        <w:rPr>
          <w:u w:val="single"/>
        </w:rPr>
        <w:t xml:space="preserve"> февраля</w:t>
      </w:r>
      <w:r w:rsidR="005A6260">
        <w:rPr>
          <w:u w:val="single"/>
        </w:rPr>
        <w:t xml:space="preserve"> 202</w:t>
      </w:r>
      <w:bookmarkStart w:id="214" w:name="_GoBack"/>
      <w:bookmarkEnd w:id="214"/>
      <w:r w:rsidR="00203C4A">
        <w:rPr>
          <w:u w:val="single"/>
        </w:rPr>
        <w:t>3</w:t>
      </w:r>
      <w:r w:rsidR="00241D43">
        <w:rPr>
          <w:u w:val="single"/>
        </w:rPr>
        <w:t xml:space="preserve"> </w:t>
      </w:r>
      <w:r w:rsidRPr="007F1245">
        <w:rPr>
          <w:u w:val="single"/>
        </w:rPr>
        <w:t xml:space="preserve">г. </w:t>
      </w:r>
      <w:r w:rsidRPr="007F1245">
        <w:t>_</w:t>
      </w:r>
    </w:p>
    <w:p w:rsidR="00783670" w:rsidRPr="00343912" w:rsidRDefault="00783670" w:rsidP="00783670">
      <w:pPr>
        <w:jc w:val="both"/>
      </w:pPr>
      <w:r w:rsidRPr="00343912">
        <w:rPr>
          <w:b/>
        </w:rPr>
        <w:t>Дата подготовки аудиторского заключения по бухгалтерской (финансовой) отчетности:</w:t>
      </w:r>
    </w:p>
    <w:p w:rsidR="00783670" w:rsidRDefault="00783670" w:rsidP="00783670">
      <w:pPr>
        <w:spacing w:before="160" w:after="160"/>
        <w:jc w:val="both"/>
      </w:pPr>
      <w:r w:rsidRPr="00343912">
        <w:t>ОАО "Брагинка" освобождена от обязательного аудита, в соответствии п.5 ст.22 Закона об аудиторской деятельности</w:t>
      </w:r>
      <w:r>
        <w:t>.</w:t>
      </w:r>
    </w:p>
    <w:p w:rsidR="007F1245" w:rsidRPr="007F1245" w:rsidRDefault="007F1245" w:rsidP="004464BC">
      <w:pPr>
        <w:jc w:val="both"/>
      </w:pPr>
      <w:r w:rsidRPr="007F1245">
        <w:t>____________________________________________________________________________</w:t>
      </w:r>
    </w:p>
    <w:p w:rsidR="007F1245" w:rsidRPr="008C0237" w:rsidRDefault="007F1245" w:rsidP="007F1245">
      <w:pPr>
        <w:spacing w:before="160" w:after="160"/>
        <w:jc w:val="both"/>
        <w:rPr>
          <w:b/>
        </w:rPr>
      </w:pPr>
      <w:bookmarkStart w:id="215" w:name="a37"/>
      <w:bookmarkEnd w:id="215"/>
      <w:r w:rsidRPr="007F1245">
        <w:rPr>
          <w:b/>
        </w:rPr>
        <w:t xml:space="preserve">13. Сведения о применении открытым акционерным обществом Свода правил корпоративного поведения (только в составе годового отчета): </w:t>
      </w:r>
      <w:r w:rsidR="00DB4DB6">
        <w:rPr>
          <w:u w:val="single"/>
        </w:rPr>
        <w:t xml:space="preserve">Не применяются   </w:t>
      </w:r>
    </w:p>
    <w:p w:rsidR="007F1245" w:rsidRPr="007F1245" w:rsidRDefault="007F1245" w:rsidP="007F1245">
      <w:pPr>
        <w:spacing w:before="160" w:after="160"/>
        <w:jc w:val="both"/>
      </w:pPr>
      <w:r w:rsidRPr="007F1245">
        <w:rPr>
          <w:b/>
        </w:rPr>
        <w:t>14. Адрес официального сайта открытого акционерного общества в глобальной компьютерной сети Интернет</w:t>
      </w:r>
      <w:r w:rsidRPr="007F1245">
        <w:t xml:space="preserve">  ___________</w:t>
      </w:r>
      <w:r w:rsidR="00DB4DB6">
        <w:rPr>
          <w:u w:val="single"/>
        </w:rPr>
        <w:t>-</w:t>
      </w:r>
      <w:r w:rsidRPr="007F1245">
        <w:t>_______________________________</w:t>
      </w:r>
    </w:p>
    <w:p w:rsidR="007F1245" w:rsidRPr="007F1245" w:rsidRDefault="007F1245" w:rsidP="007F1245">
      <w:pPr>
        <w:spacing w:before="160" w:after="160"/>
        <w:jc w:val="both"/>
      </w:pPr>
    </w:p>
    <w:p w:rsidR="007F1245" w:rsidRDefault="00657E5F" w:rsidP="00DB4DB6">
      <w:pPr>
        <w:spacing w:before="160" w:after="160"/>
      </w:pPr>
      <w:r>
        <w:t xml:space="preserve">Руководитель         </w:t>
      </w:r>
      <w:r w:rsidR="00DB4DB6">
        <w:t xml:space="preserve">  ______________________  Т.С. Кудан</w:t>
      </w:r>
    </w:p>
    <w:p w:rsidR="00657E5F" w:rsidRDefault="00657E5F" w:rsidP="00657E5F">
      <w:pPr>
        <w:spacing w:before="160" w:after="160"/>
        <w:jc w:val="center"/>
      </w:pPr>
    </w:p>
    <w:p w:rsidR="00657E5F" w:rsidRPr="007F1245" w:rsidRDefault="00DB4DB6" w:rsidP="00DB4DB6">
      <w:pPr>
        <w:spacing w:before="160" w:after="160"/>
      </w:pPr>
      <w:r>
        <w:t xml:space="preserve">Гл. бухгалтер           </w:t>
      </w:r>
      <w:r w:rsidR="00657E5F">
        <w:t>__</w:t>
      </w:r>
      <w:r>
        <w:t>_____________________ Д.С. Коробейникова</w:t>
      </w:r>
    </w:p>
    <w:p w:rsidR="007F1245" w:rsidRPr="007F1245" w:rsidRDefault="007F1245" w:rsidP="007F1245">
      <w:pPr>
        <w:spacing w:before="160" w:after="160"/>
        <w:jc w:val="both"/>
      </w:pPr>
    </w:p>
    <w:p w:rsidR="00604DB2" w:rsidRPr="00545198" w:rsidRDefault="00604DB2" w:rsidP="00604DB2">
      <w:pPr>
        <w:rPr>
          <w:sz w:val="18"/>
          <w:szCs w:val="18"/>
        </w:rPr>
      </w:pPr>
    </w:p>
    <w:sectPr w:rsidR="00604DB2" w:rsidRPr="00545198" w:rsidSect="00657E5F">
      <w:headerReference w:type="even" r:id="rId8"/>
      <w:footerReference w:type="even" r:id="rId9"/>
      <w:headerReference w:type="first" r:id="rId10"/>
      <w:pgSz w:w="11905" w:h="16837" w:code="9"/>
      <w:pgMar w:top="142" w:right="851" w:bottom="567" w:left="851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54D" w:rsidRDefault="0041554D" w:rsidP="00D868CA">
      <w:r>
        <w:separator/>
      </w:r>
    </w:p>
  </w:endnote>
  <w:endnote w:type="continuationSeparator" w:id="1">
    <w:p w:rsidR="0041554D" w:rsidRDefault="0041554D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361" w:rsidRDefault="009E01C9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C3361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C3361">
      <w:rPr>
        <w:rStyle w:val="ae"/>
        <w:noProof/>
      </w:rPr>
      <w:t>10</w:t>
    </w:r>
    <w:r>
      <w:rPr>
        <w:rStyle w:val="ae"/>
      </w:rPr>
      <w:fldChar w:fldCharType="end"/>
    </w:r>
  </w:p>
  <w:p w:rsidR="00DC3361" w:rsidRDefault="00DC3361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54D" w:rsidRDefault="0041554D" w:rsidP="00D868CA">
      <w:r>
        <w:separator/>
      </w:r>
    </w:p>
  </w:footnote>
  <w:footnote w:type="continuationSeparator" w:id="1">
    <w:p w:rsidR="0041554D" w:rsidRDefault="0041554D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361" w:rsidRDefault="009E01C9" w:rsidP="00B844E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DC336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C3361" w:rsidRDefault="00DC3361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3361" w:rsidRDefault="00DC3361">
    <w:pPr>
      <w:pStyle w:val="a6"/>
      <w:jc w:val="center"/>
    </w:pPr>
  </w:p>
  <w:p w:rsidR="00DC3361" w:rsidRDefault="00DC336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6153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4F85"/>
    <w:rsid w:val="00017AF2"/>
    <w:rsid w:val="00021D82"/>
    <w:rsid w:val="00024B6A"/>
    <w:rsid w:val="00030DF7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11BC"/>
    <w:rsid w:val="00092AF4"/>
    <w:rsid w:val="000939AD"/>
    <w:rsid w:val="00094A4E"/>
    <w:rsid w:val="000A0C4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E54FF"/>
    <w:rsid w:val="000F1AA2"/>
    <w:rsid w:val="000F21B6"/>
    <w:rsid w:val="000F4105"/>
    <w:rsid w:val="000F5C1F"/>
    <w:rsid w:val="000F634F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47ADA"/>
    <w:rsid w:val="00150C4A"/>
    <w:rsid w:val="001519E6"/>
    <w:rsid w:val="00152807"/>
    <w:rsid w:val="00154E01"/>
    <w:rsid w:val="00155F63"/>
    <w:rsid w:val="00162572"/>
    <w:rsid w:val="00163A5C"/>
    <w:rsid w:val="00166621"/>
    <w:rsid w:val="00170C17"/>
    <w:rsid w:val="001724D4"/>
    <w:rsid w:val="00173AE0"/>
    <w:rsid w:val="00174BD5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4811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371C"/>
    <w:rsid w:val="00203C4A"/>
    <w:rsid w:val="0020497A"/>
    <w:rsid w:val="002053EF"/>
    <w:rsid w:val="00206B90"/>
    <w:rsid w:val="00206E17"/>
    <w:rsid w:val="00211CE0"/>
    <w:rsid w:val="0021595A"/>
    <w:rsid w:val="00215D61"/>
    <w:rsid w:val="002178FE"/>
    <w:rsid w:val="00220198"/>
    <w:rsid w:val="00220686"/>
    <w:rsid w:val="00221C46"/>
    <w:rsid w:val="00227984"/>
    <w:rsid w:val="00235A41"/>
    <w:rsid w:val="002370F4"/>
    <w:rsid w:val="0024027E"/>
    <w:rsid w:val="00241D43"/>
    <w:rsid w:val="00245185"/>
    <w:rsid w:val="00247DE9"/>
    <w:rsid w:val="0025040F"/>
    <w:rsid w:val="00250C71"/>
    <w:rsid w:val="002516D6"/>
    <w:rsid w:val="00254ACA"/>
    <w:rsid w:val="00254B4C"/>
    <w:rsid w:val="002555A3"/>
    <w:rsid w:val="002563B0"/>
    <w:rsid w:val="00262B13"/>
    <w:rsid w:val="0026388B"/>
    <w:rsid w:val="00264CD8"/>
    <w:rsid w:val="00265192"/>
    <w:rsid w:val="00265301"/>
    <w:rsid w:val="002670BB"/>
    <w:rsid w:val="002673A1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2362"/>
    <w:rsid w:val="002D36B8"/>
    <w:rsid w:val="002D51CF"/>
    <w:rsid w:val="002D5869"/>
    <w:rsid w:val="002E1403"/>
    <w:rsid w:val="002E162E"/>
    <w:rsid w:val="002E1FC8"/>
    <w:rsid w:val="002E2AB2"/>
    <w:rsid w:val="002E5C65"/>
    <w:rsid w:val="002E655A"/>
    <w:rsid w:val="002E7942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7013"/>
    <w:rsid w:val="003207F6"/>
    <w:rsid w:val="0032149E"/>
    <w:rsid w:val="00321E87"/>
    <w:rsid w:val="00323498"/>
    <w:rsid w:val="00324BF1"/>
    <w:rsid w:val="00326122"/>
    <w:rsid w:val="003272D0"/>
    <w:rsid w:val="003310ED"/>
    <w:rsid w:val="00333B05"/>
    <w:rsid w:val="00343806"/>
    <w:rsid w:val="0034568B"/>
    <w:rsid w:val="00345E71"/>
    <w:rsid w:val="003505E9"/>
    <w:rsid w:val="003508BD"/>
    <w:rsid w:val="0035168C"/>
    <w:rsid w:val="003548F2"/>
    <w:rsid w:val="00356502"/>
    <w:rsid w:val="003570F4"/>
    <w:rsid w:val="00362A17"/>
    <w:rsid w:val="00363485"/>
    <w:rsid w:val="00364559"/>
    <w:rsid w:val="003653F8"/>
    <w:rsid w:val="00365D0E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32FD"/>
    <w:rsid w:val="0038692D"/>
    <w:rsid w:val="0039511E"/>
    <w:rsid w:val="00396181"/>
    <w:rsid w:val="00397BB0"/>
    <w:rsid w:val="003A041D"/>
    <w:rsid w:val="003A4111"/>
    <w:rsid w:val="003A41F1"/>
    <w:rsid w:val="003A435A"/>
    <w:rsid w:val="003B07AD"/>
    <w:rsid w:val="003B17E1"/>
    <w:rsid w:val="003B3D8A"/>
    <w:rsid w:val="003B72D4"/>
    <w:rsid w:val="003C2104"/>
    <w:rsid w:val="003C309E"/>
    <w:rsid w:val="003C3484"/>
    <w:rsid w:val="003C362B"/>
    <w:rsid w:val="003C423D"/>
    <w:rsid w:val="003C57FF"/>
    <w:rsid w:val="003C6222"/>
    <w:rsid w:val="003C6BF5"/>
    <w:rsid w:val="003C7534"/>
    <w:rsid w:val="003D1598"/>
    <w:rsid w:val="003D49CD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250"/>
    <w:rsid w:val="0041554D"/>
    <w:rsid w:val="00415619"/>
    <w:rsid w:val="00417337"/>
    <w:rsid w:val="00421DBA"/>
    <w:rsid w:val="004230A6"/>
    <w:rsid w:val="00424BD8"/>
    <w:rsid w:val="00427676"/>
    <w:rsid w:val="0043182D"/>
    <w:rsid w:val="00432770"/>
    <w:rsid w:val="00436EA0"/>
    <w:rsid w:val="00442CF1"/>
    <w:rsid w:val="004444D6"/>
    <w:rsid w:val="0044454E"/>
    <w:rsid w:val="0044529E"/>
    <w:rsid w:val="004464BC"/>
    <w:rsid w:val="0045125A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28"/>
    <w:rsid w:val="004726CF"/>
    <w:rsid w:val="00473A67"/>
    <w:rsid w:val="00473B30"/>
    <w:rsid w:val="00473B8E"/>
    <w:rsid w:val="00476D28"/>
    <w:rsid w:val="004776E5"/>
    <w:rsid w:val="00480B26"/>
    <w:rsid w:val="00480F2D"/>
    <w:rsid w:val="00481658"/>
    <w:rsid w:val="0048431B"/>
    <w:rsid w:val="00485599"/>
    <w:rsid w:val="00493507"/>
    <w:rsid w:val="00495D77"/>
    <w:rsid w:val="004A040C"/>
    <w:rsid w:val="004A1731"/>
    <w:rsid w:val="004A3313"/>
    <w:rsid w:val="004A41E8"/>
    <w:rsid w:val="004A4B84"/>
    <w:rsid w:val="004A7897"/>
    <w:rsid w:val="004A7FF9"/>
    <w:rsid w:val="004B0006"/>
    <w:rsid w:val="004B0273"/>
    <w:rsid w:val="004B3E05"/>
    <w:rsid w:val="004B4317"/>
    <w:rsid w:val="004B463D"/>
    <w:rsid w:val="004C0B1E"/>
    <w:rsid w:val="004C18EA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2CB"/>
    <w:rsid w:val="004E3640"/>
    <w:rsid w:val="004E4FDB"/>
    <w:rsid w:val="004E59AD"/>
    <w:rsid w:val="004E6147"/>
    <w:rsid w:val="004E696C"/>
    <w:rsid w:val="004E6D7A"/>
    <w:rsid w:val="004E71BB"/>
    <w:rsid w:val="004F3D2E"/>
    <w:rsid w:val="004F40A1"/>
    <w:rsid w:val="004F41BF"/>
    <w:rsid w:val="004F4994"/>
    <w:rsid w:val="004F66FF"/>
    <w:rsid w:val="004F7ECD"/>
    <w:rsid w:val="00502BF5"/>
    <w:rsid w:val="00504A32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4EDE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7528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260"/>
    <w:rsid w:val="005A6713"/>
    <w:rsid w:val="005A6EC9"/>
    <w:rsid w:val="005B06B2"/>
    <w:rsid w:val="005B2E9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D7CB8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DB2"/>
    <w:rsid w:val="006061FE"/>
    <w:rsid w:val="00606571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0A89"/>
    <w:rsid w:val="00657C73"/>
    <w:rsid w:val="00657E5F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1D8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5DFE"/>
    <w:rsid w:val="0068698F"/>
    <w:rsid w:val="00687DAB"/>
    <w:rsid w:val="0069118F"/>
    <w:rsid w:val="006A26AA"/>
    <w:rsid w:val="006A41B7"/>
    <w:rsid w:val="006A77DC"/>
    <w:rsid w:val="006A785A"/>
    <w:rsid w:val="006B43CF"/>
    <w:rsid w:val="006C238E"/>
    <w:rsid w:val="006C5510"/>
    <w:rsid w:val="006C77BE"/>
    <w:rsid w:val="006D18CB"/>
    <w:rsid w:val="006D2CE9"/>
    <w:rsid w:val="006D4180"/>
    <w:rsid w:val="006D4BB0"/>
    <w:rsid w:val="006D596F"/>
    <w:rsid w:val="006D5C45"/>
    <w:rsid w:val="006D631B"/>
    <w:rsid w:val="006D76A0"/>
    <w:rsid w:val="006E342A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16D1"/>
    <w:rsid w:val="00752C83"/>
    <w:rsid w:val="00754647"/>
    <w:rsid w:val="00754E43"/>
    <w:rsid w:val="007559DB"/>
    <w:rsid w:val="00755BEC"/>
    <w:rsid w:val="00761BE2"/>
    <w:rsid w:val="00762B6B"/>
    <w:rsid w:val="00764178"/>
    <w:rsid w:val="00766153"/>
    <w:rsid w:val="00771518"/>
    <w:rsid w:val="00771EC8"/>
    <w:rsid w:val="007751EE"/>
    <w:rsid w:val="007751F3"/>
    <w:rsid w:val="00775462"/>
    <w:rsid w:val="00780BB8"/>
    <w:rsid w:val="007810CB"/>
    <w:rsid w:val="0078171F"/>
    <w:rsid w:val="00783670"/>
    <w:rsid w:val="00784670"/>
    <w:rsid w:val="007859F5"/>
    <w:rsid w:val="007868F6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A02B0"/>
    <w:rsid w:val="007A2781"/>
    <w:rsid w:val="007A60E2"/>
    <w:rsid w:val="007B20B3"/>
    <w:rsid w:val="007B3702"/>
    <w:rsid w:val="007B3F99"/>
    <w:rsid w:val="007B763D"/>
    <w:rsid w:val="007C0C19"/>
    <w:rsid w:val="007C1624"/>
    <w:rsid w:val="007C1CC1"/>
    <w:rsid w:val="007C1F78"/>
    <w:rsid w:val="007C27F4"/>
    <w:rsid w:val="007D0EEC"/>
    <w:rsid w:val="007D33DD"/>
    <w:rsid w:val="007D5D2F"/>
    <w:rsid w:val="007E5A8B"/>
    <w:rsid w:val="007F1245"/>
    <w:rsid w:val="007F2A56"/>
    <w:rsid w:val="007F73D2"/>
    <w:rsid w:val="007F7DEF"/>
    <w:rsid w:val="00804EC8"/>
    <w:rsid w:val="008053A7"/>
    <w:rsid w:val="008119A6"/>
    <w:rsid w:val="0081292B"/>
    <w:rsid w:val="008172A5"/>
    <w:rsid w:val="008179EC"/>
    <w:rsid w:val="008209B4"/>
    <w:rsid w:val="008220CD"/>
    <w:rsid w:val="00823E9B"/>
    <w:rsid w:val="0082530E"/>
    <w:rsid w:val="0082566E"/>
    <w:rsid w:val="008259B2"/>
    <w:rsid w:val="00827772"/>
    <w:rsid w:val="00834D26"/>
    <w:rsid w:val="00836A80"/>
    <w:rsid w:val="00841102"/>
    <w:rsid w:val="00842A7B"/>
    <w:rsid w:val="0084514C"/>
    <w:rsid w:val="00845C3A"/>
    <w:rsid w:val="008472A6"/>
    <w:rsid w:val="00854E75"/>
    <w:rsid w:val="008565B2"/>
    <w:rsid w:val="00860CFF"/>
    <w:rsid w:val="00861EF8"/>
    <w:rsid w:val="00863913"/>
    <w:rsid w:val="00867EAB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C0237"/>
    <w:rsid w:val="008C2832"/>
    <w:rsid w:val="008C367D"/>
    <w:rsid w:val="008C60BB"/>
    <w:rsid w:val="008C6616"/>
    <w:rsid w:val="008C798C"/>
    <w:rsid w:val="008D297F"/>
    <w:rsid w:val="008D3C53"/>
    <w:rsid w:val="008D6F27"/>
    <w:rsid w:val="008E1C3F"/>
    <w:rsid w:val="008E2BE3"/>
    <w:rsid w:val="008E31AA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0D85"/>
    <w:rsid w:val="009122DD"/>
    <w:rsid w:val="00913B66"/>
    <w:rsid w:val="0091408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04E9"/>
    <w:rsid w:val="00942689"/>
    <w:rsid w:val="009453AE"/>
    <w:rsid w:val="00946667"/>
    <w:rsid w:val="00950287"/>
    <w:rsid w:val="00950CB0"/>
    <w:rsid w:val="0095269F"/>
    <w:rsid w:val="00952D6C"/>
    <w:rsid w:val="00965094"/>
    <w:rsid w:val="009663F6"/>
    <w:rsid w:val="00966FAA"/>
    <w:rsid w:val="00967243"/>
    <w:rsid w:val="00970E5C"/>
    <w:rsid w:val="00972CF0"/>
    <w:rsid w:val="0097341C"/>
    <w:rsid w:val="009735EF"/>
    <w:rsid w:val="00975BD3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43B8"/>
    <w:rsid w:val="009C5669"/>
    <w:rsid w:val="009C6773"/>
    <w:rsid w:val="009C78F7"/>
    <w:rsid w:val="009D136C"/>
    <w:rsid w:val="009D2F7C"/>
    <w:rsid w:val="009D3A6B"/>
    <w:rsid w:val="009D52EC"/>
    <w:rsid w:val="009D7410"/>
    <w:rsid w:val="009E01C9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C37"/>
    <w:rsid w:val="00A13DEC"/>
    <w:rsid w:val="00A21442"/>
    <w:rsid w:val="00A2250A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456B0"/>
    <w:rsid w:val="00A50601"/>
    <w:rsid w:val="00A53ED0"/>
    <w:rsid w:val="00A5645A"/>
    <w:rsid w:val="00A57223"/>
    <w:rsid w:val="00A604C3"/>
    <w:rsid w:val="00A60E05"/>
    <w:rsid w:val="00A63063"/>
    <w:rsid w:val="00A6342A"/>
    <w:rsid w:val="00A63512"/>
    <w:rsid w:val="00A6448A"/>
    <w:rsid w:val="00A6588D"/>
    <w:rsid w:val="00A667FB"/>
    <w:rsid w:val="00A712A7"/>
    <w:rsid w:val="00A7216A"/>
    <w:rsid w:val="00A77C06"/>
    <w:rsid w:val="00A77E3C"/>
    <w:rsid w:val="00A8002C"/>
    <w:rsid w:val="00A812C9"/>
    <w:rsid w:val="00A834B5"/>
    <w:rsid w:val="00A84358"/>
    <w:rsid w:val="00A872FC"/>
    <w:rsid w:val="00A92A64"/>
    <w:rsid w:val="00A9699E"/>
    <w:rsid w:val="00AA094C"/>
    <w:rsid w:val="00AA407E"/>
    <w:rsid w:val="00AA42AF"/>
    <w:rsid w:val="00AA4B48"/>
    <w:rsid w:val="00AA4B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AF708A"/>
    <w:rsid w:val="00AF70E0"/>
    <w:rsid w:val="00B0151E"/>
    <w:rsid w:val="00B055A4"/>
    <w:rsid w:val="00B056C4"/>
    <w:rsid w:val="00B06215"/>
    <w:rsid w:val="00B06D1B"/>
    <w:rsid w:val="00B10A28"/>
    <w:rsid w:val="00B1159A"/>
    <w:rsid w:val="00B13B8F"/>
    <w:rsid w:val="00B16F4F"/>
    <w:rsid w:val="00B21AA3"/>
    <w:rsid w:val="00B23D75"/>
    <w:rsid w:val="00B25D72"/>
    <w:rsid w:val="00B27AA0"/>
    <w:rsid w:val="00B318F8"/>
    <w:rsid w:val="00B33DBC"/>
    <w:rsid w:val="00B33EF6"/>
    <w:rsid w:val="00B34093"/>
    <w:rsid w:val="00B3446C"/>
    <w:rsid w:val="00B34C40"/>
    <w:rsid w:val="00B3593A"/>
    <w:rsid w:val="00B446DD"/>
    <w:rsid w:val="00B46A38"/>
    <w:rsid w:val="00B47368"/>
    <w:rsid w:val="00B473E2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4763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4B45"/>
    <w:rsid w:val="00BB56BC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D4496"/>
    <w:rsid w:val="00BE51E9"/>
    <w:rsid w:val="00BF1847"/>
    <w:rsid w:val="00BF1CD2"/>
    <w:rsid w:val="00BF7F8B"/>
    <w:rsid w:val="00C009B3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346B"/>
    <w:rsid w:val="00C153C6"/>
    <w:rsid w:val="00C175B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83DDB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6D87"/>
    <w:rsid w:val="00C97A59"/>
    <w:rsid w:val="00CA07C8"/>
    <w:rsid w:val="00CA2995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19D5"/>
    <w:rsid w:val="00D021E8"/>
    <w:rsid w:val="00D0312B"/>
    <w:rsid w:val="00D03661"/>
    <w:rsid w:val="00D07527"/>
    <w:rsid w:val="00D1084B"/>
    <w:rsid w:val="00D108CF"/>
    <w:rsid w:val="00D12C5A"/>
    <w:rsid w:val="00D12D86"/>
    <w:rsid w:val="00D133CB"/>
    <w:rsid w:val="00D13424"/>
    <w:rsid w:val="00D13E35"/>
    <w:rsid w:val="00D142C1"/>
    <w:rsid w:val="00D15461"/>
    <w:rsid w:val="00D165F1"/>
    <w:rsid w:val="00D17192"/>
    <w:rsid w:val="00D17E10"/>
    <w:rsid w:val="00D20BB4"/>
    <w:rsid w:val="00D22248"/>
    <w:rsid w:val="00D23E6C"/>
    <w:rsid w:val="00D248E0"/>
    <w:rsid w:val="00D24B27"/>
    <w:rsid w:val="00D305BE"/>
    <w:rsid w:val="00D31066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3AB6"/>
    <w:rsid w:val="00D74B33"/>
    <w:rsid w:val="00D77AB9"/>
    <w:rsid w:val="00D84F65"/>
    <w:rsid w:val="00D853F5"/>
    <w:rsid w:val="00D85BF9"/>
    <w:rsid w:val="00D868CA"/>
    <w:rsid w:val="00D86AB3"/>
    <w:rsid w:val="00D9016D"/>
    <w:rsid w:val="00D92BBE"/>
    <w:rsid w:val="00D9618C"/>
    <w:rsid w:val="00D96808"/>
    <w:rsid w:val="00D969A4"/>
    <w:rsid w:val="00DB0631"/>
    <w:rsid w:val="00DB421B"/>
    <w:rsid w:val="00DB4DB6"/>
    <w:rsid w:val="00DB5409"/>
    <w:rsid w:val="00DB59D6"/>
    <w:rsid w:val="00DC0BED"/>
    <w:rsid w:val="00DC16B5"/>
    <w:rsid w:val="00DC3361"/>
    <w:rsid w:val="00DC4573"/>
    <w:rsid w:val="00DC55FB"/>
    <w:rsid w:val="00DD1701"/>
    <w:rsid w:val="00DD21AB"/>
    <w:rsid w:val="00DD5285"/>
    <w:rsid w:val="00DE1D1C"/>
    <w:rsid w:val="00DE2540"/>
    <w:rsid w:val="00DE33B1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00846"/>
    <w:rsid w:val="00E07906"/>
    <w:rsid w:val="00E10B69"/>
    <w:rsid w:val="00E11FFB"/>
    <w:rsid w:val="00E17834"/>
    <w:rsid w:val="00E208AD"/>
    <w:rsid w:val="00E22F53"/>
    <w:rsid w:val="00E26459"/>
    <w:rsid w:val="00E265E1"/>
    <w:rsid w:val="00E27A4C"/>
    <w:rsid w:val="00E31164"/>
    <w:rsid w:val="00E31422"/>
    <w:rsid w:val="00E31820"/>
    <w:rsid w:val="00E32FCB"/>
    <w:rsid w:val="00E3444A"/>
    <w:rsid w:val="00E358D0"/>
    <w:rsid w:val="00E378B8"/>
    <w:rsid w:val="00E52D17"/>
    <w:rsid w:val="00E54263"/>
    <w:rsid w:val="00E54592"/>
    <w:rsid w:val="00E5507A"/>
    <w:rsid w:val="00E55381"/>
    <w:rsid w:val="00E601A9"/>
    <w:rsid w:val="00E602D4"/>
    <w:rsid w:val="00E620D4"/>
    <w:rsid w:val="00E63C38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2920"/>
    <w:rsid w:val="00E95246"/>
    <w:rsid w:val="00E9660F"/>
    <w:rsid w:val="00EA053C"/>
    <w:rsid w:val="00EA179D"/>
    <w:rsid w:val="00EA2CF7"/>
    <w:rsid w:val="00EA3428"/>
    <w:rsid w:val="00EA47C4"/>
    <w:rsid w:val="00EB0200"/>
    <w:rsid w:val="00EB16F8"/>
    <w:rsid w:val="00EB645B"/>
    <w:rsid w:val="00EB6602"/>
    <w:rsid w:val="00EB75DC"/>
    <w:rsid w:val="00EC1E20"/>
    <w:rsid w:val="00EC39E1"/>
    <w:rsid w:val="00EC5D67"/>
    <w:rsid w:val="00ED5493"/>
    <w:rsid w:val="00EE338D"/>
    <w:rsid w:val="00EE3759"/>
    <w:rsid w:val="00EE4F5B"/>
    <w:rsid w:val="00EE55EE"/>
    <w:rsid w:val="00EE5F9E"/>
    <w:rsid w:val="00EE6D6D"/>
    <w:rsid w:val="00EE747E"/>
    <w:rsid w:val="00EF0CD6"/>
    <w:rsid w:val="00EF105A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FF4"/>
    <w:rsid w:val="00FB668D"/>
    <w:rsid w:val="00FB6AF0"/>
    <w:rsid w:val="00FB7544"/>
    <w:rsid w:val="00FC270A"/>
    <w:rsid w:val="00FC3DD8"/>
    <w:rsid w:val="00FC4D39"/>
    <w:rsid w:val="00FC5AB2"/>
    <w:rsid w:val="00FC69C3"/>
    <w:rsid w:val="00FD1A33"/>
    <w:rsid w:val="00FD3A94"/>
    <w:rsid w:val="00FD66B4"/>
    <w:rsid w:val="00FD687E"/>
    <w:rsid w:val="00FE03DB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&#1073;&#1083;&#1072;&#1085;&#1082;_2016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F479E-8B34-473E-B195-B3003221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бланк_20160sx</Template>
  <TotalTime>76</TotalTime>
  <Pages>10</Pages>
  <Words>3050</Words>
  <Characters>17386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20396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Borbet</dc:creator>
  <cp:lastModifiedBy>Admin</cp:lastModifiedBy>
  <cp:revision>7</cp:revision>
  <cp:lastPrinted>2022-03-11T08:37:00Z</cp:lastPrinted>
  <dcterms:created xsi:type="dcterms:W3CDTF">2023-03-10T07:18:00Z</dcterms:created>
  <dcterms:modified xsi:type="dcterms:W3CDTF">2023-03-10T08:44:00Z</dcterms:modified>
</cp:coreProperties>
</file>