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0080" w:type="dxa"/>
        <w:tblInd w:w="588" w:type="dxa"/>
        <w:tblLook w:val="0000" w:firstRow="0" w:lastRow="0" w:firstColumn="0" w:lastColumn="0" w:noHBand="0" w:noVBand="0"/>
      </w:tblPr>
      <w:tblGrid>
        <w:gridCol w:w="1635"/>
        <w:gridCol w:w="895"/>
        <w:gridCol w:w="1415"/>
        <w:gridCol w:w="1175"/>
        <w:gridCol w:w="782"/>
        <w:gridCol w:w="2139"/>
        <w:gridCol w:w="2039"/>
      </w:tblGrid>
      <w:tr w:rsidR="00782C99" w:rsidRPr="00782C99" w14:paraId="094AC2F3" w14:textId="77777777" w:rsidTr="00794D7B">
        <w:trPr>
          <w:trHeight w:val="80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AF55E7A" w14:textId="77777777" w:rsidR="00782C99" w:rsidRPr="00782C99" w:rsidRDefault="00782C99" w:rsidP="00782C99">
            <w:pPr>
              <w:rPr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23629BE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2EC1313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5A48A76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4607A15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4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14:paraId="5438275B" w14:textId="77777777" w:rsidR="00782C99" w:rsidRPr="00782C99" w:rsidRDefault="00782C99" w:rsidP="00782C99">
            <w:pPr>
              <w:jc w:val="right"/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Приложение 1</w:t>
            </w:r>
          </w:p>
        </w:tc>
      </w:tr>
      <w:tr w:rsidR="00782C99" w:rsidRPr="00782C99" w14:paraId="076BC2F3" w14:textId="77777777" w:rsidTr="00794D7B">
        <w:trPr>
          <w:trHeight w:val="225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425A58B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34C80FE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8FD4C4B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8649FAF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74EBD29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4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2BBBDC3" w14:textId="77777777" w:rsidR="00782C99" w:rsidRPr="00782C99" w:rsidRDefault="00782C99" w:rsidP="00782C99">
            <w:pPr>
              <w:jc w:val="right"/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 xml:space="preserve">к постановлению Министерства финансов </w:t>
            </w:r>
            <w:r w:rsidRPr="00782C99">
              <w:rPr>
                <w:sz w:val="16"/>
                <w:szCs w:val="16"/>
              </w:rPr>
              <w:br/>
              <w:t xml:space="preserve">Республики Беларусь </w:t>
            </w:r>
          </w:p>
        </w:tc>
      </w:tr>
      <w:tr w:rsidR="00782C99" w:rsidRPr="00782C99" w14:paraId="5AA1CA38" w14:textId="77777777" w:rsidTr="00794D7B">
        <w:trPr>
          <w:trHeight w:val="225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C22A756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87A7DE2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E3C39AB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77D248C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6EFD705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4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A188B39" w14:textId="77777777" w:rsidR="00782C99" w:rsidRPr="00782C99" w:rsidRDefault="00782C99" w:rsidP="00782C99">
            <w:pPr>
              <w:jc w:val="right"/>
              <w:rPr>
                <w:sz w:val="16"/>
                <w:szCs w:val="16"/>
                <w:lang w:val="en-US"/>
              </w:rPr>
            </w:pPr>
            <w:r w:rsidRPr="00782C99">
              <w:rPr>
                <w:sz w:val="16"/>
                <w:szCs w:val="16"/>
              </w:rPr>
              <w:t xml:space="preserve">    </w:t>
            </w:r>
            <w:r w:rsidRPr="00782C99">
              <w:rPr>
                <w:sz w:val="16"/>
                <w:szCs w:val="16"/>
                <w:lang w:val="en-US"/>
              </w:rPr>
              <w:t>12</w:t>
            </w:r>
            <w:r w:rsidRPr="00782C99">
              <w:rPr>
                <w:sz w:val="16"/>
                <w:szCs w:val="16"/>
              </w:rPr>
              <w:t>.</w:t>
            </w:r>
            <w:r w:rsidRPr="00782C99">
              <w:rPr>
                <w:sz w:val="16"/>
                <w:szCs w:val="16"/>
                <w:lang w:val="en-US"/>
              </w:rPr>
              <w:t>12</w:t>
            </w:r>
            <w:r w:rsidRPr="00782C99">
              <w:rPr>
                <w:sz w:val="16"/>
                <w:szCs w:val="16"/>
              </w:rPr>
              <w:t>.20</w:t>
            </w:r>
            <w:r w:rsidRPr="00782C99">
              <w:rPr>
                <w:sz w:val="16"/>
                <w:szCs w:val="16"/>
                <w:lang w:val="en-US"/>
              </w:rPr>
              <w:t>16</w:t>
            </w:r>
            <w:r w:rsidRPr="00782C99">
              <w:rPr>
                <w:sz w:val="16"/>
                <w:szCs w:val="16"/>
              </w:rPr>
              <w:t xml:space="preserve"> № 1</w:t>
            </w:r>
            <w:r w:rsidRPr="00782C99">
              <w:rPr>
                <w:sz w:val="16"/>
                <w:szCs w:val="16"/>
                <w:lang w:val="en-US"/>
              </w:rPr>
              <w:t>04</w:t>
            </w:r>
          </w:p>
        </w:tc>
      </w:tr>
      <w:tr w:rsidR="00782C99" w:rsidRPr="00782C99" w14:paraId="6C6AC2C0" w14:textId="77777777" w:rsidTr="00794D7B">
        <w:trPr>
          <w:trHeight w:val="255"/>
        </w:trPr>
        <w:tc>
          <w:tcPr>
            <w:tcW w:w="1008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BD7AF3F" w14:textId="77777777" w:rsidR="00782C99" w:rsidRPr="00782C99" w:rsidRDefault="00782C99" w:rsidP="00782C99">
            <w:pPr>
              <w:jc w:val="center"/>
              <w:rPr>
                <w:b/>
                <w:bCs/>
                <w:sz w:val="22"/>
                <w:szCs w:val="22"/>
              </w:rPr>
            </w:pPr>
            <w:r w:rsidRPr="00782C99">
              <w:rPr>
                <w:b/>
                <w:bCs/>
                <w:sz w:val="22"/>
                <w:szCs w:val="22"/>
              </w:rPr>
              <w:t>БУХГАЛТЕРСКИЙ БАЛАНС</w:t>
            </w:r>
          </w:p>
        </w:tc>
      </w:tr>
      <w:tr w:rsidR="00782C99" w:rsidRPr="00782C99" w14:paraId="781F468A" w14:textId="77777777" w:rsidTr="00794D7B">
        <w:trPr>
          <w:trHeight w:val="252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6BE28CC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8300D6C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67FD6FA" w14:textId="77777777" w:rsidR="00782C99" w:rsidRPr="00782C99" w:rsidRDefault="00782C99" w:rsidP="00782C99">
            <w:pPr>
              <w:ind w:firstLineChars="300" w:firstLine="542"/>
              <w:rPr>
                <w:b/>
                <w:sz w:val="18"/>
                <w:szCs w:val="18"/>
              </w:rPr>
            </w:pPr>
            <w:r w:rsidRPr="00782C99">
              <w:rPr>
                <w:b/>
                <w:sz w:val="18"/>
                <w:szCs w:val="18"/>
              </w:rPr>
              <w:t>на</w:t>
            </w:r>
          </w:p>
        </w:tc>
        <w:tc>
          <w:tcPr>
            <w:tcW w:w="409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14:paraId="3167207E" w14:textId="4519C033" w:rsidR="00782C99" w:rsidRPr="00782C99" w:rsidRDefault="00302136" w:rsidP="000F3130">
            <w:pPr>
              <w:jc w:val="both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31</w:t>
            </w:r>
            <w:r w:rsidR="00782C99" w:rsidRPr="00782C99">
              <w:rPr>
                <w:b/>
                <w:sz w:val="18"/>
                <w:szCs w:val="18"/>
                <w:lang w:val="en-US"/>
              </w:rPr>
              <w:t xml:space="preserve"> </w:t>
            </w:r>
            <w:r w:rsidR="000F3130">
              <w:rPr>
                <w:b/>
                <w:sz w:val="18"/>
                <w:szCs w:val="18"/>
              </w:rPr>
              <w:t>декабря</w:t>
            </w:r>
            <w:r w:rsidR="00782C99" w:rsidRPr="00782C99">
              <w:rPr>
                <w:b/>
                <w:sz w:val="18"/>
                <w:szCs w:val="18"/>
              </w:rPr>
              <w:t xml:space="preserve"> 20</w:t>
            </w:r>
            <w:r>
              <w:rPr>
                <w:b/>
                <w:sz w:val="18"/>
                <w:szCs w:val="18"/>
              </w:rPr>
              <w:t>2</w:t>
            </w:r>
            <w:r w:rsidR="009A3676">
              <w:rPr>
                <w:b/>
                <w:sz w:val="18"/>
                <w:szCs w:val="18"/>
              </w:rPr>
              <w:t>1</w:t>
            </w:r>
            <w:r w:rsidR="00782C99" w:rsidRPr="00782C99">
              <w:rPr>
                <w:b/>
                <w:sz w:val="18"/>
                <w:szCs w:val="18"/>
              </w:rPr>
              <w:t xml:space="preserve"> года</w:t>
            </w: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C565C49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</w:tr>
      <w:tr w:rsidR="00782C99" w:rsidRPr="00782C99" w14:paraId="615D4920" w14:textId="77777777" w:rsidTr="00794D7B">
        <w:trPr>
          <w:trHeight w:val="70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2E21D28" w14:textId="77777777" w:rsidR="00782C99" w:rsidRPr="00782C99" w:rsidRDefault="00782C99" w:rsidP="00782C99">
            <w:pPr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7857FA5" w14:textId="77777777" w:rsidR="00782C99" w:rsidRPr="00782C99" w:rsidRDefault="00782C99" w:rsidP="00782C99">
            <w:pPr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77E96EF" w14:textId="77777777" w:rsidR="00782C99" w:rsidRPr="00782C99" w:rsidRDefault="00782C99" w:rsidP="00782C99">
            <w:pPr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E713F4B" w14:textId="77777777" w:rsidR="00782C99" w:rsidRPr="00782C99" w:rsidRDefault="00782C99" w:rsidP="00782C99">
            <w:pPr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995EC72" w14:textId="77777777" w:rsidR="00782C99" w:rsidRPr="00782C99" w:rsidRDefault="00782C99" w:rsidP="00782C99">
            <w:pPr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  <w:tc>
          <w:tcPr>
            <w:tcW w:w="213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79CC734" w14:textId="77777777" w:rsidR="00782C99" w:rsidRPr="00782C99" w:rsidRDefault="00782C99" w:rsidP="00782C99">
            <w:pPr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492DE0D" w14:textId="77777777" w:rsidR="00782C99" w:rsidRPr="00782C99" w:rsidRDefault="00782C99" w:rsidP="00782C99">
            <w:pPr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</w:tr>
      <w:tr w:rsidR="00D54DB9" w:rsidRPr="00782C99" w14:paraId="4B57B848" w14:textId="77777777" w:rsidTr="00794D7B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14:paraId="52CB3780" w14:textId="77777777" w:rsidR="00D54DB9" w:rsidRPr="00782C99" w:rsidRDefault="00D54DB9" w:rsidP="00D54DB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Организация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591D1266" w14:textId="77777777" w:rsidR="00D54DB9" w:rsidRPr="00D54DB9" w:rsidRDefault="00D54DB9" w:rsidP="00D54DB9">
            <w:pPr>
              <w:rPr>
                <w:sz w:val="18"/>
                <w:szCs w:val="20"/>
              </w:rPr>
            </w:pPr>
            <w:r w:rsidRPr="00D54DB9">
              <w:rPr>
                <w:sz w:val="18"/>
                <w:szCs w:val="20"/>
              </w:rPr>
              <w:t>ОАО "Новые Стайки"</w:t>
            </w:r>
          </w:p>
        </w:tc>
      </w:tr>
      <w:tr w:rsidR="00D54DB9" w:rsidRPr="00782C99" w14:paraId="000522F9" w14:textId="77777777" w:rsidTr="00794D7B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14:paraId="7F458B34" w14:textId="77777777" w:rsidR="00D54DB9" w:rsidRPr="00782C99" w:rsidRDefault="00D54DB9" w:rsidP="00D54DB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Учетный номер плательщика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29FA3D0F" w14:textId="77777777" w:rsidR="00D54DB9" w:rsidRPr="00D54DB9" w:rsidRDefault="00D54DB9" w:rsidP="00D54DB9">
            <w:pPr>
              <w:rPr>
                <w:sz w:val="18"/>
                <w:szCs w:val="20"/>
              </w:rPr>
            </w:pPr>
            <w:r w:rsidRPr="00D54DB9">
              <w:rPr>
                <w:sz w:val="18"/>
                <w:szCs w:val="20"/>
              </w:rPr>
              <w:t>200100251</w:t>
            </w:r>
          </w:p>
        </w:tc>
      </w:tr>
      <w:tr w:rsidR="00D54DB9" w:rsidRPr="00782C99" w14:paraId="2A747027" w14:textId="77777777" w:rsidTr="00794D7B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14:paraId="601B589C" w14:textId="77777777" w:rsidR="00D54DB9" w:rsidRPr="00782C99" w:rsidRDefault="00D54DB9" w:rsidP="00D54DB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Вид экономической деятельности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142354AF" w14:textId="77777777" w:rsidR="00D54DB9" w:rsidRPr="00D54DB9" w:rsidRDefault="00D54DB9" w:rsidP="00D54DB9">
            <w:pPr>
              <w:rPr>
                <w:sz w:val="18"/>
                <w:szCs w:val="20"/>
              </w:rPr>
            </w:pPr>
            <w:r w:rsidRPr="00D54DB9">
              <w:rPr>
                <w:sz w:val="18"/>
                <w:szCs w:val="20"/>
              </w:rPr>
              <w:t>Смешанное сельское хозяйство</w:t>
            </w:r>
          </w:p>
        </w:tc>
      </w:tr>
      <w:tr w:rsidR="00D54DB9" w:rsidRPr="00782C99" w14:paraId="44E8D66C" w14:textId="77777777" w:rsidTr="00794D7B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14:paraId="4FFF52F2" w14:textId="77777777" w:rsidR="00D54DB9" w:rsidRPr="00782C99" w:rsidRDefault="00D54DB9" w:rsidP="00D54DB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Организационно-правовая форма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111DF265" w14:textId="77777777" w:rsidR="00D54DB9" w:rsidRPr="00D54DB9" w:rsidRDefault="00D54DB9" w:rsidP="00D54DB9">
            <w:pPr>
              <w:rPr>
                <w:sz w:val="18"/>
                <w:szCs w:val="20"/>
              </w:rPr>
            </w:pPr>
            <w:r w:rsidRPr="00D54DB9">
              <w:rPr>
                <w:sz w:val="18"/>
                <w:szCs w:val="20"/>
              </w:rPr>
              <w:t>ОАО</w:t>
            </w:r>
          </w:p>
        </w:tc>
      </w:tr>
      <w:tr w:rsidR="00D54DB9" w:rsidRPr="00782C99" w14:paraId="3FD4A0A9" w14:textId="77777777" w:rsidTr="00794D7B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14:paraId="3376BCE2" w14:textId="77777777" w:rsidR="00D54DB9" w:rsidRPr="00782C99" w:rsidRDefault="00D54DB9" w:rsidP="00D54DB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Орган управления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6D390729" w14:textId="77777777" w:rsidR="00D54DB9" w:rsidRPr="00D54DB9" w:rsidRDefault="00D54DB9" w:rsidP="00D54DB9">
            <w:pPr>
              <w:rPr>
                <w:sz w:val="18"/>
                <w:szCs w:val="20"/>
              </w:rPr>
            </w:pPr>
            <w:r w:rsidRPr="00D54DB9">
              <w:rPr>
                <w:sz w:val="18"/>
                <w:szCs w:val="20"/>
              </w:rPr>
              <w:t>Общее собрание акционеров, наблюдательный совет</w:t>
            </w:r>
          </w:p>
        </w:tc>
      </w:tr>
      <w:tr w:rsidR="00D54DB9" w:rsidRPr="00782C99" w14:paraId="56611435" w14:textId="77777777" w:rsidTr="00794D7B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14:paraId="5B245B78" w14:textId="77777777" w:rsidR="00D54DB9" w:rsidRPr="00782C99" w:rsidRDefault="00D54DB9" w:rsidP="00D54DB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Единица измерения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1CD5EFE6" w14:textId="77777777" w:rsidR="00D54DB9" w:rsidRPr="00D54DB9" w:rsidRDefault="00D54DB9" w:rsidP="00D54DB9">
            <w:pPr>
              <w:rPr>
                <w:sz w:val="18"/>
                <w:szCs w:val="20"/>
              </w:rPr>
            </w:pPr>
            <w:proofErr w:type="spellStart"/>
            <w:r w:rsidRPr="00D54DB9">
              <w:rPr>
                <w:sz w:val="18"/>
                <w:szCs w:val="20"/>
              </w:rPr>
              <w:t>тыс.руб</w:t>
            </w:r>
            <w:proofErr w:type="spellEnd"/>
            <w:r w:rsidRPr="00D54DB9">
              <w:rPr>
                <w:sz w:val="18"/>
                <w:szCs w:val="20"/>
              </w:rPr>
              <w:t>.</w:t>
            </w:r>
          </w:p>
        </w:tc>
      </w:tr>
      <w:tr w:rsidR="00D54DB9" w:rsidRPr="00782C99" w14:paraId="5D5D2DC6" w14:textId="77777777" w:rsidTr="00794D7B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14:paraId="6551244C" w14:textId="77777777" w:rsidR="00D54DB9" w:rsidRPr="00782C99" w:rsidRDefault="00D54DB9" w:rsidP="00D54DB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Адрес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74EA58CA" w14:textId="77777777" w:rsidR="00D54DB9" w:rsidRPr="00D54DB9" w:rsidRDefault="00D54DB9" w:rsidP="00D54DB9">
            <w:pPr>
              <w:rPr>
                <w:sz w:val="18"/>
                <w:szCs w:val="20"/>
              </w:rPr>
            </w:pPr>
            <w:r w:rsidRPr="00D54DB9">
              <w:rPr>
                <w:sz w:val="18"/>
                <w:szCs w:val="20"/>
              </w:rPr>
              <w:t>Брестская обл., Ивацевичский район, д. Стайки, ул. Школьная, 5</w:t>
            </w:r>
          </w:p>
        </w:tc>
      </w:tr>
      <w:tr w:rsidR="00782C99" w:rsidRPr="00782C99" w14:paraId="3EF84E24" w14:textId="77777777" w:rsidTr="00794D7B">
        <w:trPr>
          <w:trHeight w:val="170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AB1F073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7625EB7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3D884C0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4696D5F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2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B95DB7D" w14:textId="77777777" w:rsidR="00782C99" w:rsidRPr="00782C99" w:rsidRDefault="00782C99" w:rsidP="00782C99">
            <w:pPr>
              <w:ind w:firstLineChars="200" w:firstLine="360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Дата утверждения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F11F533" w14:textId="77777777" w:rsidR="00782C99" w:rsidRPr="00782C99" w:rsidRDefault="00782C99" w:rsidP="00782C99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</w:tr>
      <w:tr w:rsidR="00782C99" w:rsidRPr="00782C99" w14:paraId="4D68B782" w14:textId="77777777" w:rsidTr="00794D7B">
        <w:trPr>
          <w:trHeight w:val="170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6DA7FC9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7653184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0295339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C6A6302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2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865317F" w14:textId="77777777" w:rsidR="00782C99" w:rsidRPr="00782C99" w:rsidRDefault="00782C99" w:rsidP="00782C99">
            <w:pPr>
              <w:ind w:firstLineChars="200" w:firstLine="360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Дата отправки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D28B305" w14:textId="77777777" w:rsidR="00782C99" w:rsidRPr="00782C99" w:rsidRDefault="00782C99" w:rsidP="00782C99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</w:tr>
      <w:tr w:rsidR="00782C99" w:rsidRPr="00782C99" w14:paraId="26C918AE" w14:textId="77777777" w:rsidTr="00794D7B">
        <w:trPr>
          <w:trHeight w:val="170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554D742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2D2E16E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F1F2CB9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A03A765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2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939C6FF" w14:textId="77777777" w:rsidR="00782C99" w:rsidRPr="00782C99" w:rsidRDefault="00782C99" w:rsidP="00782C99">
            <w:pPr>
              <w:ind w:firstLineChars="200" w:firstLine="360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Дата принятия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89427D6" w14:textId="77777777" w:rsidR="00782C99" w:rsidRPr="00782C99" w:rsidRDefault="00782C99" w:rsidP="00782C99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</w:tr>
      <w:tr w:rsidR="00782C99" w:rsidRPr="00782C99" w14:paraId="0E3F0E96" w14:textId="77777777" w:rsidTr="00794D7B">
        <w:trPr>
          <w:trHeight w:val="84"/>
        </w:trPr>
        <w:tc>
          <w:tcPr>
            <w:tcW w:w="1635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14:paraId="0BC4A02F" w14:textId="77777777" w:rsidR="00782C99" w:rsidRPr="00782C99" w:rsidRDefault="00782C99" w:rsidP="00782C99">
            <w:pPr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14:paraId="1141DDCE" w14:textId="77777777" w:rsidR="00782C99" w:rsidRPr="00782C99" w:rsidRDefault="00782C99" w:rsidP="00782C99">
            <w:pPr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14:paraId="26E6DA31" w14:textId="77777777" w:rsidR="00782C99" w:rsidRPr="00782C99" w:rsidRDefault="00782C99" w:rsidP="00782C99">
            <w:pPr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vAlign w:val="center"/>
          </w:tcPr>
          <w:p w14:paraId="014D3FAE" w14:textId="77777777" w:rsidR="00782C99" w:rsidRPr="00782C99" w:rsidRDefault="00782C99" w:rsidP="00782C99">
            <w:pPr>
              <w:ind w:firstLineChars="200" w:firstLine="320"/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14:paraId="0B909A54" w14:textId="77777777" w:rsidR="00782C99" w:rsidRPr="00782C99" w:rsidRDefault="00782C99" w:rsidP="00782C99">
            <w:pPr>
              <w:jc w:val="center"/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  <w:tc>
          <w:tcPr>
            <w:tcW w:w="2139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14:paraId="457D511F" w14:textId="77777777" w:rsidR="00782C99" w:rsidRPr="00782C99" w:rsidRDefault="00782C99" w:rsidP="00782C99">
            <w:pPr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14:paraId="739DF7F9" w14:textId="77777777" w:rsidR="00782C99" w:rsidRPr="00782C99" w:rsidRDefault="00782C99" w:rsidP="00782C99">
            <w:pPr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</w:tr>
      <w:tr w:rsidR="009A3676" w:rsidRPr="00782C99" w14:paraId="44FDBC8D" w14:textId="77777777" w:rsidTr="00794D7B">
        <w:trPr>
          <w:trHeight w:val="312"/>
        </w:trPr>
        <w:tc>
          <w:tcPr>
            <w:tcW w:w="5120" w:type="dxa"/>
            <w:gridSpan w:val="4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41F3F2D" w14:textId="77777777" w:rsidR="009A3676" w:rsidRPr="00782C99" w:rsidRDefault="009A3676" w:rsidP="009A3676">
            <w:pPr>
              <w:jc w:val="center"/>
              <w:rPr>
                <w:b/>
                <w:bCs/>
                <w:sz w:val="18"/>
                <w:szCs w:val="18"/>
              </w:rPr>
            </w:pPr>
            <w:r w:rsidRPr="00782C99">
              <w:rPr>
                <w:b/>
                <w:bCs/>
                <w:sz w:val="18"/>
                <w:szCs w:val="18"/>
              </w:rPr>
              <w:t>Активы</w:t>
            </w:r>
          </w:p>
        </w:tc>
        <w:tc>
          <w:tcPr>
            <w:tcW w:w="78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C75B0A" w14:textId="77777777" w:rsidR="009A3676" w:rsidRPr="00782C99" w:rsidRDefault="009A3676" w:rsidP="009A3676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13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3FC8997" w14:textId="76F766F7" w:rsidR="009A3676" w:rsidRPr="00782C99" w:rsidRDefault="009A3676" w:rsidP="009A3676">
            <w:pPr>
              <w:widowControl w:val="0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bCs/>
                <w:sz w:val="18"/>
                <w:szCs w:val="18"/>
              </w:rPr>
              <w:t>На 31 декабря 2021 года</w:t>
            </w:r>
          </w:p>
        </w:tc>
        <w:tc>
          <w:tcPr>
            <w:tcW w:w="2039" w:type="dxa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14:paraId="4A374277" w14:textId="0D83BBCE" w:rsidR="009A3676" w:rsidRPr="00782C99" w:rsidRDefault="009A3676" w:rsidP="009A3676">
            <w:pPr>
              <w:widowControl w:val="0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bCs/>
                <w:sz w:val="18"/>
                <w:szCs w:val="18"/>
              </w:rPr>
              <w:t>На 31 декабря 2020 года</w:t>
            </w:r>
          </w:p>
        </w:tc>
      </w:tr>
      <w:tr w:rsidR="009A3676" w:rsidRPr="00782C99" w14:paraId="0872A659" w14:textId="77777777" w:rsidTr="00794D7B">
        <w:trPr>
          <w:trHeight w:val="225"/>
        </w:trPr>
        <w:tc>
          <w:tcPr>
            <w:tcW w:w="5120" w:type="dxa"/>
            <w:gridSpan w:val="4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55374796" w14:textId="77777777" w:rsidR="009A3676" w:rsidRPr="00782C99" w:rsidRDefault="009A3676" w:rsidP="009A3676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4C22194" w14:textId="77777777" w:rsidR="009A3676" w:rsidRPr="00782C99" w:rsidRDefault="009A3676" w:rsidP="009A3676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68F0DAB" w14:textId="538E91D0" w:rsidR="009A3676" w:rsidRPr="00782C99" w:rsidRDefault="009A3676" w:rsidP="009A3676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14:paraId="190C5056" w14:textId="0E0B88A3" w:rsidR="009A3676" w:rsidRPr="00782C99" w:rsidRDefault="009A3676" w:rsidP="009A3676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8"/>
                <w:szCs w:val="18"/>
              </w:rPr>
              <w:t>4</w:t>
            </w:r>
          </w:p>
        </w:tc>
      </w:tr>
      <w:tr w:rsidR="009A3676" w:rsidRPr="00782C99" w14:paraId="0102FEB1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3164532A" w14:textId="77777777" w:rsidR="009A3676" w:rsidRPr="00782C99" w:rsidRDefault="009A3676" w:rsidP="009A3676">
            <w:pPr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 xml:space="preserve">I. ДОЛГОСРОЧНЫЕ АКТИВЫ </w:t>
            </w:r>
          </w:p>
        </w:tc>
        <w:tc>
          <w:tcPr>
            <w:tcW w:w="78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0D739E3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213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BD4AC2F" w14:textId="7C8C2376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8DE3E25" w14:textId="5F6C9987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47DBB954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6AF1797B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Основные средства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CCE51D4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110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22617D8" w14:textId="2075287D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0" w:name="f1r110"/>
            <w:bookmarkEnd w:id="0"/>
            <w:r>
              <w:rPr>
                <w:sz w:val="20"/>
                <w:szCs w:val="20"/>
              </w:rPr>
              <w:t xml:space="preserve"> 8 262 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A6D8D8A" w14:textId="76F2E046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7 965 </w:t>
            </w:r>
          </w:p>
        </w:tc>
      </w:tr>
      <w:tr w:rsidR="009A3676" w:rsidRPr="00782C99" w14:paraId="4F03CF11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5361AF52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Нематериальные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58FB487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120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50D93C8" w14:textId="42CC077E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1" w:name="f1r120"/>
            <w:bookmarkEnd w:id="1"/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4EB3959" w14:textId="78DADA6B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62545556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602BA0CE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 xml:space="preserve">Доходные вложения в материальные активы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4C4F2AE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130</w:t>
            </w:r>
          </w:p>
        </w:tc>
        <w:tc>
          <w:tcPr>
            <w:tcW w:w="21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29EA9A6" w14:textId="5F7A07EE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2" w:name="f1r130"/>
            <w:bookmarkEnd w:id="2"/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BDEEDC3" w14:textId="75CC5455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585A5471" w14:textId="77777777" w:rsidTr="00794D7B">
        <w:trPr>
          <w:trHeight w:val="255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585ABC0D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BED2992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460A0A1" w14:textId="4745E742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9FF0B1E" w14:textId="3C12954C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2F507B18" w14:textId="77777777" w:rsidTr="00794D7B">
        <w:trPr>
          <w:trHeight w:val="255"/>
        </w:trPr>
        <w:tc>
          <w:tcPr>
            <w:tcW w:w="51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1C664506" w14:textId="77777777" w:rsidR="009A3676" w:rsidRPr="00782C99" w:rsidRDefault="009A3676" w:rsidP="009A3676">
            <w:pPr>
              <w:ind w:firstLineChars="200" w:firstLine="400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инвестиционная недвижимость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A72C615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131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025D15F" w14:textId="19D4507A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3" w:name="f1r131"/>
            <w:bookmarkEnd w:id="3"/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5DDF6C4" w14:textId="486B2082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515E623C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3D8F22E8" w14:textId="77777777" w:rsidR="009A3676" w:rsidRPr="00782C99" w:rsidRDefault="009A3676" w:rsidP="009A3676">
            <w:pPr>
              <w:ind w:firstLineChars="200" w:firstLine="400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предметы финансовой аренды (лизинга)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73AFA4B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132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CA0EB2E" w14:textId="1827E7C9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4" w:name="f1r132"/>
            <w:bookmarkEnd w:id="4"/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46B3F0A" w14:textId="1B493C58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49355D3D" w14:textId="77777777" w:rsidTr="00794D7B">
        <w:trPr>
          <w:trHeight w:val="281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2CEB7E86" w14:textId="77777777" w:rsidR="009A3676" w:rsidRPr="00782C99" w:rsidRDefault="009A3676" w:rsidP="009A3676">
            <w:pPr>
              <w:ind w:firstLineChars="200" w:firstLine="400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прочие доходные вложения в материальные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161B5A4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133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C82420C" w14:textId="108FD139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5" w:name="f1r133"/>
            <w:bookmarkEnd w:id="5"/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C2CAEA9" w14:textId="3676B8E7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677BFB09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1F46D0D1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Вложения в долгосрочные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AC5ABBA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140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C59FB8E" w14:textId="35F8AFFB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6" w:name="f1r140"/>
            <w:bookmarkEnd w:id="6"/>
            <w:r>
              <w:rPr>
                <w:sz w:val="20"/>
                <w:szCs w:val="20"/>
              </w:rPr>
              <w:t xml:space="preserve"> 80 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3142929" w14:textId="02483376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2D90D0B2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1A5A6CE7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Долгосрочные финансовые вложения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A108B39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150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7B9D11E" w14:textId="1E821593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7" w:name="f1r150"/>
            <w:bookmarkEnd w:id="7"/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E982358" w14:textId="49645D61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70F8B82C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27A2FB88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Отложенные налоговые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2985318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160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8B88C86" w14:textId="2344293F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8" w:name="f1r160"/>
            <w:bookmarkEnd w:id="8"/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AF3AB1F" w14:textId="573B2FF4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0C4345D5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10BE7031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Долгосрочная дебиторская задолженность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4E2B32E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170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800F26F" w14:textId="13AE95B3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9" w:name="f1r170"/>
            <w:bookmarkEnd w:id="9"/>
            <w:r>
              <w:rPr>
                <w:sz w:val="20"/>
                <w:szCs w:val="20"/>
              </w:rPr>
              <w:t xml:space="preserve"> 127 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7615695" w14:textId="5D3F65D2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153 </w:t>
            </w:r>
          </w:p>
        </w:tc>
      </w:tr>
      <w:tr w:rsidR="009A3676" w:rsidRPr="00782C99" w14:paraId="224E0239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0BDABC99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Прочие долгосрочные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181E03E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180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E84A03C" w14:textId="71972DA7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10" w:name="f1r180"/>
            <w:bookmarkEnd w:id="10"/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1040559" w14:textId="798919E1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55EF036E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25B804D9" w14:textId="77777777" w:rsidR="009A3676" w:rsidRPr="00782C99" w:rsidRDefault="009A3676" w:rsidP="009A3676">
            <w:pPr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ИТОГО по разделу I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F9EBEE4" w14:textId="77777777" w:rsidR="009A3676" w:rsidRPr="00782C99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190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0E044D" w14:textId="34AC73E3" w:rsidR="009A3676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11" w:name="f1r190"/>
            <w:bookmarkEnd w:id="11"/>
            <w:r>
              <w:rPr>
                <w:b/>
                <w:bCs/>
                <w:sz w:val="20"/>
                <w:szCs w:val="20"/>
              </w:rPr>
              <w:t xml:space="preserve"> 8 469 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C7BEC9" w14:textId="6A7186B8" w:rsidR="009A3676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8 118 </w:t>
            </w:r>
          </w:p>
        </w:tc>
      </w:tr>
      <w:tr w:rsidR="009A3676" w:rsidRPr="00782C99" w14:paraId="44B047D7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4D6367B4" w14:textId="77777777" w:rsidR="009A3676" w:rsidRPr="00782C99" w:rsidRDefault="009A3676" w:rsidP="009A3676">
            <w:pPr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II. КРАТКОСРОЧНЫЕ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98E4EEF" w14:textId="77777777" w:rsidR="009A3676" w:rsidRPr="00782C99" w:rsidRDefault="009A3676" w:rsidP="009A3676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3773244" w14:textId="5A6F2963" w:rsidR="009A3676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ED035E3" w14:textId="393F1A54" w:rsidR="009A3676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9A3676" w:rsidRPr="00782C99" w14:paraId="60859C99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39C0DF0B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Запасы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7397DF7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210</w:t>
            </w:r>
          </w:p>
        </w:tc>
        <w:tc>
          <w:tcPr>
            <w:tcW w:w="21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3A245D2" w14:textId="27B2DA5F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12" w:name="f1r210"/>
            <w:bookmarkEnd w:id="12"/>
            <w:r>
              <w:rPr>
                <w:sz w:val="20"/>
                <w:szCs w:val="20"/>
              </w:rPr>
              <w:t xml:space="preserve"> 6 266 </w:t>
            </w: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35D6200" w14:textId="539A8D21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6 015 </w:t>
            </w:r>
          </w:p>
        </w:tc>
      </w:tr>
      <w:tr w:rsidR="009A3676" w:rsidRPr="00782C99" w14:paraId="6EC457B4" w14:textId="77777777" w:rsidTr="00794D7B">
        <w:trPr>
          <w:trHeight w:val="255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00D58A81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B2F2014" w14:textId="77777777" w:rsidR="009A3676" w:rsidRPr="00782C99" w:rsidRDefault="009A3676" w:rsidP="009A3676">
            <w:pPr>
              <w:jc w:val="center"/>
              <w:rPr>
                <w:rFonts w:ascii="Arial CYR" w:hAnsi="Arial CYR" w:cs="Arial CYR"/>
                <w:sz w:val="20"/>
                <w:szCs w:val="20"/>
                <w:lang w:val="en-US"/>
              </w:rPr>
            </w:pP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9EE4EFE" w14:textId="059BD1AD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65966AA" w14:textId="124F08CB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6FF9364B" w14:textId="77777777" w:rsidTr="00794D7B">
        <w:trPr>
          <w:trHeight w:val="255"/>
        </w:trPr>
        <w:tc>
          <w:tcPr>
            <w:tcW w:w="51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7D658D52" w14:textId="77777777" w:rsidR="009A3676" w:rsidRPr="00782C99" w:rsidRDefault="009A3676" w:rsidP="009A3676">
            <w:pPr>
              <w:ind w:firstLineChars="100" w:firstLine="200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материалы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BEB8996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211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60A10A3" w14:textId="14B30053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13" w:name="f1r211"/>
            <w:bookmarkEnd w:id="13"/>
            <w:r>
              <w:rPr>
                <w:sz w:val="20"/>
                <w:szCs w:val="20"/>
              </w:rPr>
              <w:t xml:space="preserve"> 3 032 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B2D328D" w14:textId="192884F4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2 425 </w:t>
            </w:r>
          </w:p>
        </w:tc>
      </w:tr>
      <w:tr w:rsidR="009A3676" w:rsidRPr="00782C99" w14:paraId="4AFB2160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46A4CABD" w14:textId="77777777" w:rsidR="009A3676" w:rsidRPr="00782C99" w:rsidRDefault="009A3676" w:rsidP="009A3676">
            <w:pPr>
              <w:ind w:firstLineChars="100" w:firstLine="200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животные на выращивании и откорме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B02994A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212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DBF838C" w14:textId="71CE6E84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14" w:name="f1r212"/>
            <w:bookmarkEnd w:id="14"/>
            <w:r>
              <w:rPr>
                <w:sz w:val="20"/>
                <w:szCs w:val="20"/>
              </w:rPr>
              <w:t xml:space="preserve"> 2 692 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7267FA1" w14:textId="278E5AF0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2 885 </w:t>
            </w:r>
          </w:p>
        </w:tc>
      </w:tr>
      <w:tr w:rsidR="009A3676" w:rsidRPr="00782C99" w14:paraId="3A09E8B8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1F3C2A35" w14:textId="77777777" w:rsidR="009A3676" w:rsidRPr="00782C99" w:rsidRDefault="009A3676" w:rsidP="009A3676">
            <w:pPr>
              <w:ind w:firstLineChars="100" w:firstLine="200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незавершенное производство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22BEDEC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213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A535931" w14:textId="027D54FA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15" w:name="f1r213"/>
            <w:bookmarkEnd w:id="15"/>
            <w:r>
              <w:rPr>
                <w:sz w:val="20"/>
                <w:szCs w:val="20"/>
              </w:rPr>
              <w:t xml:space="preserve"> 533 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A917A33" w14:textId="15AACEC7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696 </w:t>
            </w:r>
          </w:p>
        </w:tc>
      </w:tr>
      <w:tr w:rsidR="009A3676" w:rsidRPr="00782C99" w14:paraId="3530B491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2931ADCB" w14:textId="77777777" w:rsidR="009A3676" w:rsidRPr="00782C99" w:rsidRDefault="009A3676" w:rsidP="009A3676">
            <w:pPr>
              <w:ind w:firstLineChars="100" w:firstLine="200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готовая продукция и товары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1E4FB24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214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8838F55" w14:textId="1B5B05E9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16" w:name="f1r214"/>
            <w:bookmarkEnd w:id="16"/>
            <w:r>
              <w:rPr>
                <w:sz w:val="20"/>
                <w:szCs w:val="20"/>
              </w:rPr>
              <w:t xml:space="preserve"> 9 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A1EA870" w14:textId="75BD4123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9 </w:t>
            </w:r>
          </w:p>
        </w:tc>
      </w:tr>
      <w:tr w:rsidR="009A3676" w:rsidRPr="00782C99" w14:paraId="6CEDFD72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288BFD63" w14:textId="77777777" w:rsidR="009A3676" w:rsidRPr="00782C99" w:rsidRDefault="009A3676" w:rsidP="009A3676">
            <w:pPr>
              <w:ind w:firstLineChars="100" w:firstLine="200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товары отгруженные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D848939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215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0910369" w14:textId="4DC7ED11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17" w:name="f1r215"/>
            <w:bookmarkEnd w:id="17"/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63C935B" w14:textId="3B08A81B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1D587BB4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0120FF98" w14:textId="77777777" w:rsidR="009A3676" w:rsidRPr="00782C99" w:rsidRDefault="009A3676" w:rsidP="009A3676">
            <w:pPr>
              <w:ind w:firstLineChars="100" w:firstLine="200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прочие запасы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9FA2363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216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C2C7D82" w14:textId="04B0F24C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18" w:name="f1r216"/>
            <w:bookmarkEnd w:id="18"/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1D7C2CA" w14:textId="63C75233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49487161" w14:textId="77777777" w:rsidTr="00794D7B">
        <w:trPr>
          <w:trHeight w:val="31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668E6455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Долгосрочные активы, предназначенные для реализации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FABF6B4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220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32451D4" w14:textId="2C636C21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19" w:name="f1r220"/>
            <w:bookmarkEnd w:id="19"/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363DE00" w14:textId="65CB4D24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3A8E7247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7B327CBD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 xml:space="preserve">Расходы будущих периодов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AE84B15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230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C95382D" w14:textId="1DFB7E5B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20" w:name="f1r230"/>
            <w:bookmarkEnd w:id="20"/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398DE22" w14:textId="1673B41D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135097B6" w14:textId="77777777" w:rsidTr="00794D7B">
        <w:trPr>
          <w:trHeight w:val="555"/>
        </w:trPr>
        <w:tc>
          <w:tcPr>
            <w:tcW w:w="51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05C2E2EA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Налог на добавленную стоимость по приобретенным товарам, работам, услугам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087EBAC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240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968F5F6" w14:textId="542CCD72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21" w:name="f1r240"/>
            <w:bookmarkEnd w:id="21"/>
            <w:r>
              <w:rPr>
                <w:sz w:val="20"/>
                <w:szCs w:val="20"/>
              </w:rPr>
              <w:t xml:space="preserve"> 4 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AB094FD" w14:textId="05E4C10C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14 </w:t>
            </w:r>
          </w:p>
        </w:tc>
      </w:tr>
      <w:tr w:rsidR="009A3676" w:rsidRPr="00782C99" w14:paraId="24304CD4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15D8E6E1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Краткосрочная дебиторская задолженность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D1DFD56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250</w:t>
            </w:r>
          </w:p>
        </w:tc>
        <w:tc>
          <w:tcPr>
            <w:tcW w:w="21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28C9D8A" w14:textId="1594EFC0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22" w:name="f1r250"/>
            <w:bookmarkEnd w:id="22"/>
            <w:r>
              <w:rPr>
                <w:sz w:val="20"/>
                <w:szCs w:val="20"/>
              </w:rPr>
              <w:t xml:space="preserve"> 166 </w:t>
            </w: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784940C" w14:textId="57992916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170 </w:t>
            </w:r>
          </w:p>
        </w:tc>
      </w:tr>
      <w:tr w:rsidR="009A3676" w:rsidRPr="00782C99" w14:paraId="1F85B0CA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6C002AE4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Краткосрочные финансовые вложения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D7A70C6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260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D455730" w14:textId="4A66F883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23" w:name="f1r260"/>
            <w:bookmarkEnd w:id="23"/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82E9E90" w14:textId="3FFA362F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7104A544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66DBEAE1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Денежные средства и их эквиваленты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DCEAE1B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270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CF9F8A9" w14:textId="26320A0F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24" w:name="f1r270"/>
            <w:bookmarkEnd w:id="24"/>
            <w:r>
              <w:rPr>
                <w:sz w:val="20"/>
                <w:szCs w:val="20"/>
              </w:rPr>
              <w:t xml:space="preserve"> 39 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CC51D5F" w14:textId="0F38771D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9 </w:t>
            </w:r>
          </w:p>
        </w:tc>
      </w:tr>
      <w:tr w:rsidR="009A3676" w:rsidRPr="00782C99" w14:paraId="67B08922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5A452726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 xml:space="preserve">Прочие краткосрочные активы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9FBC9FA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280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B80483F" w14:textId="655C4292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25" w:name="f1r280"/>
            <w:bookmarkEnd w:id="25"/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3607D37" w14:textId="0EBFEB58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3F707209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7A89DB9A" w14:textId="77777777" w:rsidR="009A3676" w:rsidRPr="00782C99" w:rsidRDefault="009A3676" w:rsidP="009A3676">
            <w:pPr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ИТОГО по разделу II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5BAA5A0" w14:textId="77777777" w:rsidR="009A3676" w:rsidRPr="00782C99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290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709636" w14:textId="66F28F3D" w:rsidR="009A3676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26" w:name="f1r290"/>
            <w:bookmarkEnd w:id="26"/>
            <w:r>
              <w:rPr>
                <w:b/>
                <w:bCs/>
                <w:sz w:val="20"/>
                <w:szCs w:val="20"/>
              </w:rPr>
              <w:t xml:space="preserve"> 6 475 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3F5A1A" w14:textId="4FB4D3CF" w:rsidR="009A3676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6 208 </w:t>
            </w:r>
          </w:p>
        </w:tc>
      </w:tr>
      <w:tr w:rsidR="009A3676" w:rsidRPr="00782C99" w14:paraId="08430EA8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57D38DE6" w14:textId="77777777" w:rsidR="009A3676" w:rsidRPr="00782C99" w:rsidRDefault="009A3676" w:rsidP="009A3676">
            <w:pPr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9F78718" w14:textId="77777777" w:rsidR="009A3676" w:rsidRPr="00782C99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300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069C0D" w14:textId="7EA558A2" w:rsidR="009A3676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27" w:name="f1r300"/>
            <w:bookmarkEnd w:id="27"/>
            <w:r>
              <w:rPr>
                <w:b/>
                <w:bCs/>
                <w:sz w:val="20"/>
                <w:szCs w:val="20"/>
              </w:rPr>
              <w:t xml:space="preserve"> 14 944 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9D93FD" w14:textId="281F02BB" w:rsidR="009A3676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14 326 </w:t>
            </w:r>
          </w:p>
        </w:tc>
      </w:tr>
      <w:tr w:rsidR="00344836" w:rsidRPr="00782C99" w14:paraId="17A386D8" w14:textId="77777777" w:rsidTr="00794D7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0F95E9EC" w14:textId="77777777" w:rsidR="00344836" w:rsidRPr="00782C99" w:rsidRDefault="00344836" w:rsidP="00344836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53BC0A1" w14:textId="77777777" w:rsidR="00344836" w:rsidRPr="00782C99" w:rsidRDefault="00344836" w:rsidP="00344836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599550" w14:textId="77777777" w:rsidR="00344836" w:rsidRPr="00782C99" w:rsidRDefault="00344836" w:rsidP="00344836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C1FA13" w14:textId="77777777" w:rsidR="00344836" w:rsidRPr="00782C99" w:rsidRDefault="00344836" w:rsidP="00344836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</w:tbl>
    <w:p w14:paraId="7778BB12" w14:textId="77777777" w:rsidR="00782C99" w:rsidRPr="00782C99" w:rsidRDefault="00782C99" w:rsidP="00782C99">
      <w:pPr>
        <w:rPr>
          <w:sz w:val="14"/>
          <w:szCs w:val="14"/>
        </w:rPr>
      </w:pPr>
      <w:r w:rsidRPr="00782C99">
        <w:br w:type="page"/>
      </w:r>
    </w:p>
    <w:tbl>
      <w:tblPr>
        <w:tblW w:w="10447" w:type="dxa"/>
        <w:tblInd w:w="348" w:type="dxa"/>
        <w:tblLook w:val="0000" w:firstRow="0" w:lastRow="0" w:firstColumn="0" w:lastColumn="0" w:noHBand="0" w:noVBand="0"/>
      </w:tblPr>
      <w:tblGrid>
        <w:gridCol w:w="5224"/>
        <w:gridCol w:w="792"/>
        <w:gridCol w:w="2165"/>
        <w:gridCol w:w="2266"/>
      </w:tblGrid>
      <w:tr w:rsidR="009A3676" w:rsidRPr="00782C99" w14:paraId="1D331D39" w14:textId="77777777" w:rsidTr="00794D7B">
        <w:trPr>
          <w:trHeight w:val="406"/>
        </w:trPr>
        <w:tc>
          <w:tcPr>
            <w:tcW w:w="5224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DADA0FD" w14:textId="77777777" w:rsidR="009A3676" w:rsidRPr="00782C99" w:rsidRDefault="009A3676" w:rsidP="009A3676">
            <w:pPr>
              <w:ind w:left="132" w:hanging="132"/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lastRenderedPageBreak/>
              <w:br w:type="page"/>
            </w:r>
            <w:r w:rsidRPr="00782C99">
              <w:rPr>
                <w:b/>
                <w:bCs/>
                <w:sz w:val="16"/>
                <w:szCs w:val="16"/>
              </w:rPr>
              <w:t>Собственный капитал и обязательства</w:t>
            </w:r>
          </w:p>
        </w:tc>
        <w:tc>
          <w:tcPr>
            <w:tcW w:w="7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9060910" w14:textId="77777777" w:rsidR="009A3676" w:rsidRPr="00782C99" w:rsidRDefault="009A3676" w:rsidP="009A3676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16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7968E18" w14:textId="2B9F82F4" w:rsidR="009A3676" w:rsidRPr="00782C99" w:rsidRDefault="009A3676" w:rsidP="009A3676">
            <w:pPr>
              <w:widowControl w:val="0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bCs/>
                <w:sz w:val="18"/>
                <w:szCs w:val="18"/>
              </w:rPr>
              <w:t>На 31 декабря 2021 года</w:t>
            </w:r>
          </w:p>
        </w:tc>
        <w:tc>
          <w:tcPr>
            <w:tcW w:w="22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14:paraId="25D5FC0C" w14:textId="4E34ABD6" w:rsidR="009A3676" w:rsidRPr="00782C99" w:rsidRDefault="009A3676" w:rsidP="009A3676">
            <w:pPr>
              <w:widowControl w:val="0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bCs/>
                <w:sz w:val="18"/>
                <w:szCs w:val="18"/>
              </w:rPr>
              <w:t>На 31 декабря 2020 года</w:t>
            </w:r>
          </w:p>
        </w:tc>
      </w:tr>
      <w:tr w:rsidR="009A3676" w:rsidRPr="00782C99" w14:paraId="606FB46A" w14:textId="77777777" w:rsidTr="00794D7B">
        <w:trPr>
          <w:trHeight w:val="183"/>
        </w:trPr>
        <w:tc>
          <w:tcPr>
            <w:tcW w:w="5224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14:paraId="4CF4C469" w14:textId="77777777" w:rsidR="009A3676" w:rsidRPr="00782C99" w:rsidRDefault="009A3676" w:rsidP="009A3676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51FCC87" w14:textId="77777777" w:rsidR="009A3676" w:rsidRPr="00782C99" w:rsidRDefault="009A3676" w:rsidP="009A3676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65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FF655D3" w14:textId="045A2305" w:rsidR="009A3676" w:rsidRPr="00782C99" w:rsidRDefault="009A3676" w:rsidP="009A3676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14:paraId="78474003" w14:textId="01BD7004" w:rsidR="009A3676" w:rsidRPr="00782C99" w:rsidRDefault="009A3676" w:rsidP="009A3676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</w:tr>
      <w:tr w:rsidR="009A3676" w:rsidRPr="00782C99" w14:paraId="5FA99FC5" w14:textId="77777777" w:rsidTr="00794D7B">
        <w:trPr>
          <w:trHeight w:val="360"/>
        </w:trPr>
        <w:tc>
          <w:tcPr>
            <w:tcW w:w="5224" w:type="dxa"/>
            <w:tcBorders>
              <w:top w:val="doub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38693421" w14:textId="77777777" w:rsidR="009A3676" w:rsidRPr="00782C99" w:rsidRDefault="009A3676" w:rsidP="009A3676">
            <w:pPr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III. СОБСТВЕННЫЙ КАПИТАЛ</w:t>
            </w:r>
          </w:p>
        </w:tc>
        <w:tc>
          <w:tcPr>
            <w:tcW w:w="79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701A5DD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2165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544DAE3" w14:textId="3315D87D" w:rsidR="009A3676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D8E1ADE" w14:textId="07F07D16" w:rsidR="009A3676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9A3676" w:rsidRPr="00782C99" w14:paraId="16E5D5A5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096342B4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Уставный капитал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002A9B7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410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1359F68" w14:textId="5848B345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28" w:name="f1r410"/>
            <w:bookmarkEnd w:id="28"/>
            <w:r>
              <w:rPr>
                <w:sz w:val="20"/>
                <w:szCs w:val="20"/>
              </w:rPr>
              <w:t xml:space="preserve"> 6 399 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1312F06" w14:textId="6D7356E6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6 399 </w:t>
            </w:r>
          </w:p>
        </w:tc>
      </w:tr>
      <w:tr w:rsidR="009A3676" w:rsidRPr="00782C99" w14:paraId="6F792282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0A41D3F7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Неоплаченная часть уставного капитала</w:t>
            </w:r>
          </w:p>
        </w:tc>
        <w:tc>
          <w:tcPr>
            <w:tcW w:w="7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A6D66FA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420</w:t>
            </w:r>
          </w:p>
        </w:tc>
        <w:tc>
          <w:tcPr>
            <w:tcW w:w="216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21439CB" w14:textId="46B729E1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29" w:name="f1r420"/>
            <w:bookmarkEnd w:id="29"/>
            <w:r>
              <w:rPr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CFA0AB3" w14:textId="3AE15ADA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3996E852" w14:textId="77777777" w:rsidTr="00794D7B">
        <w:trPr>
          <w:trHeight w:val="306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152DB8E2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Собственные акции (доли в уставном капитале)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14:paraId="161A800F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430</w:t>
            </w:r>
          </w:p>
        </w:tc>
        <w:tc>
          <w:tcPr>
            <w:tcW w:w="2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1AF7DA5" w14:textId="7BD13049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30" w:name="f1r430"/>
            <w:bookmarkEnd w:id="30"/>
            <w:r>
              <w:rPr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473CD47" w14:textId="75C8065E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279A29A2" w14:textId="77777777" w:rsidTr="00794D7B">
        <w:trPr>
          <w:trHeight w:val="360"/>
        </w:trPr>
        <w:tc>
          <w:tcPr>
            <w:tcW w:w="5224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6D5B6F39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Резервный капитал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7C6CAF3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440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064C62F" w14:textId="195CA645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31" w:name="f1r440"/>
            <w:bookmarkEnd w:id="31"/>
            <w:r>
              <w:rPr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513E738" w14:textId="0AF79F43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5CAFEAB2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603C00F8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Добавочный капитал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8FE111E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450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5E3A2BC" w14:textId="621A6EC6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32" w:name="f1r450"/>
            <w:bookmarkEnd w:id="32"/>
            <w:r>
              <w:rPr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8E6E36F" w14:textId="694D7853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5E3B6275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63CB928B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 xml:space="preserve">Нераспределенная прибыль (непокрытый убыток)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3C1BD35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460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A846483" w14:textId="208BC66F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33" w:name="f1r460"/>
            <w:bookmarkEnd w:id="33"/>
            <w:r>
              <w:rPr>
                <w:sz w:val="20"/>
                <w:szCs w:val="20"/>
              </w:rPr>
              <w:t xml:space="preserve"> 3 717 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410A94B" w14:textId="489FFE2B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2 731 </w:t>
            </w:r>
          </w:p>
        </w:tc>
      </w:tr>
      <w:tr w:rsidR="009A3676" w:rsidRPr="00782C99" w14:paraId="7DEA5B1B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273D15E5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 xml:space="preserve">Чистая прибыль (убыток) отчетного периода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D7DC18A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470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C76B2B0" w14:textId="7760EB44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34" w:name="f1r470"/>
            <w:bookmarkEnd w:id="34"/>
            <w:r>
              <w:rPr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0B1BE9D" w14:textId="7E9348C9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7BBEFA45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22B6255A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Целевое финансирование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0C3C1FD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480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0F5EE03" w14:textId="343F5D63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35" w:name="f1r480"/>
            <w:bookmarkEnd w:id="35"/>
            <w:r>
              <w:rPr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5B8C087" w14:textId="3DC8E919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4799BCBF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6894133D" w14:textId="77777777" w:rsidR="009A3676" w:rsidRPr="00782C99" w:rsidRDefault="009A3676" w:rsidP="009A3676">
            <w:pPr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ИТОГО по разделу III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3B2F3D7" w14:textId="77777777" w:rsidR="009A3676" w:rsidRPr="00782C99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490</w:t>
            </w:r>
          </w:p>
        </w:tc>
        <w:tc>
          <w:tcPr>
            <w:tcW w:w="2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412911" w14:textId="14E75445" w:rsidR="009A3676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36" w:name="f1r490"/>
            <w:bookmarkEnd w:id="36"/>
            <w:r>
              <w:rPr>
                <w:b/>
                <w:bCs/>
                <w:sz w:val="20"/>
                <w:szCs w:val="20"/>
              </w:rPr>
              <w:t xml:space="preserve"> 10 116 </w:t>
            </w:r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D1403B" w14:textId="3FCBD7B3" w:rsidR="009A3676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9 130 </w:t>
            </w:r>
          </w:p>
        </w:tc>
      </w:tr>
      <w:tr w:rsidR="00302136" w:rsidRPr="00782C99" w14:paraId="379E8565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6FEAD6C2" w14:textId="77777777" w:rsidR="00302136" w:rsidRPr="00782C99" w:rsidRDefault="00302136" w:rsidP="00302136">
            <w:pPr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IV. ДОЛГОСРОЧНЫЕ ОБЯЗАТЕЛЬСТВА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F3DB57B" w14:textId="77777777" w:rsidR="00302136" w:rsidRPr="00782C99" w:rsidRDefault="00302136" w:rsidP="00302136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D6803D5" w14:textId="77777777" w:rsidR="00302136" w:rsidRDefault="00302136" w:rsidP="003021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A67B52E" w14:textId="4D4DCF81" w:rsidR="00302136" w:rsidRDefault="00302136" w:rsidP="003021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9A3676" w:rsidRPr="00782C99" w14:paraId="4EC1F951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57704BCE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Долгосрочные кредиты и займы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A190F0E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510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E63512B" w14:textId="7723FDF7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37" w:name="f1r510"/>
            <w:bookmarkEnd w:id="37"/>
            <w:r>
              <w:rPr>
                <w:sz w:val="20"/>
                <w:szCs w:val="20"/>
              </w:rPr>
              <w:t xml:space="preserve"> 489 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32DCA98" w14:textId="4A149058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554 </w:t>
            </w:r>
          </w:p>
        </w:tc>
      </w:tr>
      <w:tr w:rsidR="009A3676" w:rsidRPr="00782C99" w14:paraId="63F12C4B" w14:textId="77777777" w:rsidTr="00794D7B">
        <w:trPr>
          <w:trHeight w:val="324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028678F0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Долгосрочные обязательства по лизинговым платежам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BDA40DD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520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EF74888" w14:textId="1B747477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38" w:name="f1r520"/>
            <w:bookmarkEnd w:id="38"/>
            <w:r>
              <w:rPr>
                <w:sz w:val="20"/>
                <w:szCs w:val="20"/>
              </w:rPr>
              <w:t xml:space="preserve"> 541 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FA6900D" w14:textId="14A46959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427 </w:t>
            </w:r>
          </w:p>
        </w:tc>
      </w:tr>
      <w:tr w:rsidR="009A3676" w:rsidRPr="00782C99" w14:paraId="58F0E00A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363D36E7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Отложенные налоговые обязательства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57006D8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530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5C37EE3" w14:textId="3EAC6BB5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39" w:name="f1r530"/>
            <w:bookmarkEnd w:id="39"/>
            <w:r>
              <w:rPr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7E78BF5" w14:textId="3D1DC679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6A1F81A9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2BCFB5A7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Доходы будущих периодов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A788F39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540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E1B6974" w14:textId="3DC4A53C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40" w:name="f1r540"/>
            <w:bookmarkEnd w:id="40"/>
            <w:r>
              <w:rPr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CA9689F" w14:textId="76073FF9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47D7E062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55BE31CB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Резервы предстоящих платежей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C892D2E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550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5974841" w14:textId="7983B785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41" w:name="f1r550"/>
            <w:bookmarkEnd w:id="41"/>
            <w:r>
              <w:rPr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7BBB9E9" w14:textId="06C61E1A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4BFE4F04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3FC7E70B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Прочие долгосрочные обязательства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2F769DC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560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8A50719" w14:textId="5EF68FD8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42" w:name="f1r560"/>
            <w:bookmarkEnd w:id="42"/>
            <w:r>
              <w:rPr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E0E0C66" w14:textId="7B216ECC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A3676" w:rsidRPr="00782C99" w14:paraId="27196D93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762A1B80" w14:textId="77777777" w:rsidR="009A3676" w:rsidRPr="00782C99" w:rsidRDefault="009A3676" w:rsidP="009A3676">
            <w:pPr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ИТОГО по разделу IV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86DEF8A" w14:textId="77777777" w:rsidR="009A3676" w:rsidRPr="00782C99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590</w:t>
            </w:r>
          </w:p>
        </w:tc>
        <w:tc>
          <w:tcPr>
            <w:tcW w:w="2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8B6CA8" w14:textId="5CA152BE" w:rsidR="009A3676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43" w:name="f1r590"/>
            <w:bookmarkEnd w:id="43"/>
            <w:r>
              <w:rPr>
                <w:b/>
                <w:bCs/>
                <w:sz w:val="20"/>
                <w:szCs w:val="20"/>
              </w:rPr>
              <w:t xml:space="preserve"> 1 030 </w:t>
            </w:r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D4359C" w14:textId="1FB52342" w:rsidR="009A3676" w:rsidRDefault="009A3676" w:rsidP="009A36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981 </w:t>
            </w:r>
          </w:p>
        </w:tc>
      </w:tr>
      <w:tr w:rsidR="00302136" w:rsidRPr="00782C99" w14:paraId="626AA46C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158D7A52" w14:textId="77777777" w:rsidR="00302136" w:rsidRPr="00782C99" w:rsidRDefault="00302136" w:rsidP="00302136">
            <w:pPr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V. КРАТКОСРОЧНЫЕ ОБЯЗАТЕЛЬСТВА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F9A4E10" w14:textId="77777777" w:rsidR="00302136" w:rsidRPr="00782C99" w:rsidRDefault="00302136" w:rsidP="00302136">
            <w:pPr>
              <w:jc w:val="center"/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DB1B773" w14:textId="77777777" w:rsidR="00302136" w:rsidRDefault="00302136" w:rsidP="003021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5D75F29" w14:textId="36BDE3C6" w:rsidR="00302136" w:rsidRDefault="00302136" w:rsidP="003021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9A3676" w:rsidRPr="00782C99" w14:paraId="1938D079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3032BF3E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Краткосрочные кредиты и займы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5DF789A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610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92285F0" w14:textId="5D20C708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44" w:name="f1r610"/>
            <w:bookmarkEnd w:id="44"/>
            <w:r>
              <w:rPr>
                <w:sz w:val="20"/>
                <w:szCs w:val="20"/>
              </w:rPr>
              <w:t xml:space="preserve"> 1 045 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C790170" w14:textId="51315ADC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1 180 </w:t>
            </w:r>
          </w:p>
        </w:tc>
      </w:tr>
      <w:tr w:rsidR="009A3676" w:rsidRPr="00782C99" w14:paraId="6CAD87BD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33A280EF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Краткосрочная часть долгосрочных обязательств</w:t>
            </w:r>
          </w:p>
        </w:tc>
        <w:tc>
          <w:tcPr>
            <w:tcW w:w="7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C391588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620</w:t>
            </w:r>
          </w:p>
        </w:tc>
        <w:tc>
          <w:tcPr>
            <w:tcW w:w="216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4FBF1E7" w14:textId="1B4ED54D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45" w:name="f1r620"/>
            <w:bookmarkEnd w:id="45"/>
            <w:r>
              <w:rPr>
                <w:sz w:val="20"/>
                <w:szCs w:val="20"/>
              </w:rPr>
              <w:t xml:space="preserve"> 63 </w:t>
            </w:r>
          </w:p>
        </w:tc>
        <w:tc>
          <w:tcPr>
            <w:tcW w:w="22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07BE92F" w14:textId="1D931742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155 </w:t>
            </w:r>
          </w:p>
        </w:tc>
      </w:tr>
      <w:tr w:rsidR="009A3676" w:rsidRPr="00782C99" w14:paraId="620F368D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583D4B6E" w14:textId="77777777" w:rsidR="009A3676" w:rsidRPr="00782C99" w:rsidRDefault="009A3676" w:rsidP="009A367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Краткосрочная кредиторская задолженность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28398D9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630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D8B8729" w14:textId="03DDCD4F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46" w:name="f1r630"/>
            <w:bookmarkEnd w:id="46"/>
            <w:r>
              <w:rPr>
                <w:sz w:val="20"/>
                <w:szCs w:val="20"/>
              </w:rPr>
              <w:t xml:space="preserve"> 2 690 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CCD10EC" w14:textId="569F087F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2 880 </w:t>
            </w:r>
          </w:p>
        </w:tc>
      </w:tr>
      <w:tr w:rsidR="00302136" w:rsidRPr="00782C99" w14:paraId="64044CF3" w14:textId="77777777" w:rsidTr="00794D7B">
        <w:trPr>
          <w:trHeight w:val="306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7CACB322" w14:textId="77777777" w:rsidR="00302136" w:rsidRPr="00782C99" w:rsidRDefault="00302136" w:rsidP="0030213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В том числе: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8611F7C" w14:textId="77777777" w:rsidR="00302136" w:rsidRPr="00782C99" w:rsidRDefault="00302136" w:rsidP="00302136">
            <w:pPr>
              <w:jc w:val="center"/>
              <w:rPr>
                <w:rFonts w:ascii="Arial CYR" w:hAnsi="Arial CYR" w:cs="Arial CYR"/>
                <w:sz w:val="20"/>
                <w:szCs w:val="20"/>
                <w:lang w:val="en-US"/>
              </w:rPr>
            </w:pPr>
          </w:p>
        </w:tc>
        <w:tc>
          <w:tcPr>
            <w:tcW w:w="21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1017C8A" w14:textId="75CB070E" w:rsidR="00302136" w:rsidRDefault="00302136" w:rsidP="00302136">
            <w:pPr>
              <w:jc w:val="center"/>
              <w:rPr>
                <w:sz w:val="20"/>
                <w:szCs w:val="20"/>
              </w:rPr>
            </w:pPr>
            <w:bookmarkStart w:id="47" w:name="f1r631"/>
            <w:bookmarkEnd w:id="47"/>
            <w:r>
              <w:rPr>
                <w:sz w:val="20"/>
                <w:szCs w:val="20"/>
              </w:rPr>
              <w:t xml:space="preserve"> </w:t>
            </w:r>
            <w:r w:rsidR="009A3676">
              <w:rPr>
                <w:sz w:val="20"/>
                <w:szCs w:val="20"/>
              </w:rPr>
              <w:t>1953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1137F39" w14:textId="437C43A2" w:rsidR="00302136" w:rsidRDefault="00302136" w:rsidP="003021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2 15</w:t>
            </w:r>
            <w:r w:rsidR="009A3676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302136" w:rsidRPr="00782C99" w14:paraId="467BCFCD" w14:textId="77777777" w:rsidTr="00794D7B">
        <w:trPr>
          <w:trHeight w:val="306"/>
        </w:trPr>
        <w:tc>
          <w:tcPr>
            <w:tcW w:w="52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1408FCAB" w14:textId="77777777" w:rsidR="00302136" w:rsidRPr="00782C99" w:rsidRDefault="00302136" w:rsidP="00302136">
            <w:pPr>
              <w:ind w:firstLineChars="100" w:firstLine="200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поставщикам, подрядчикам, исполнителям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</w:tcPr>
          <w:p w14:paraId="37D1EAC3" w14:textId="77777777" w:rsidR="00302136" w:rsidRPr="00782C99" w:rsidRDefault="00302136" w:rsidP="0030213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631</w:t>
            </w:r>
          </w:p>
        </w:tc>
        <w:tc>
          <w:tcPr>
            <w:tcW w:w="21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B280EFD" w14:textId="77777777" w:rsidR="00302136" w:rsidRPr="00782C99" w:rsidRDefault="00302136" w:rsidP="00302136">
            <w:pPr>
              <w:rPr>
                <w:b/>
                <w:sz w:val="20"/>
                <w:szCs w:val="20"/>
              </w:rPr>
            </w:pPr>
          </w:p>
        </w:tc>
        <w:tc>
          <w:tcPr>
            <w:tcW w:w="22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AD3B2B7" w14:textId="77777777" w:rsidR="00302136" w:rsidRPr="00782C99" w:rsidRDefault="00302136" w:rsidP="00302136">
            <w:pPr>
              <w:rPr>
                <w:b/>
                <w:sz w:val="20"/>
                <w:szCs w:val="20"/>
              </w:rPr>
            </w:pPr>
          </w:p>
        </w:tc>
      </w:tr>
      <w:tr w:rsidR="009A3676" w:rsidRPr="00782C99" w14:paraId="0EF43B87" w14:textId="77777777" w:rsidTr="00794D7B">
        <w:trPr>
          <w:trHeight w:val="360"/>
        </w:trPr>
        <w:tc>
          <w:tcPr>
            <w:tcW w:w="5224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16DFC397" w14:textId="77777777" w:rsidR="009A3676" w:rsidRPr="00782C99" w:rsidRDefault="009A3676" w:rsidP="009A3676">
            <w:pPr>
              <w:ind w:firstLineChars="100" w:firstLine="200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по авансам полученным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15F42B6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632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E8F0533" w14:textId="53AF94ED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48" w:name="f1r632"/>
            <w:bookmarkEnd w:id="48"/>
            <w:r>
              <w:rPr>
                <w:sz w:val="20"/>
                <w:szCs w:val="20"/>
              </w:rPr>
              <w:t xml:space="preserve"> 414 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FC76180" w14:textId="6B733D10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327 </w:t>
            </w:r>
          </w:p>
        </w:tc>
      </w:tr>
      <w:tr w:rsidR="009A3676" w:rsidRPr="00782C99" w14:paraId="443CADAD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4A9C5D38" w14:textId="77777777" w:rsidR="009A3676" w:rsidRPr="00782C99" w:rsidRDefault="009A3676" w:rsidP="009A3676">
            <w:pPr>
              <w:ind w:firstLineChars="100" w:firstLine="200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по налогам и сборам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BB10981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633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1C683BE" w14:textId="2B7BB327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49" w:name="f1r633"/>
            <w:bookmarkEnd w:id="49"/>
            <w:r>
              <w:rPr>
                <w:sz w:val="20"/>
                <w:szCs w:val="20"/>
              </w:rPr>
              <w:t xml:space="preserve"> 24 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7B8B676" w14:textId="3914CFB9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55 </w:t>
            </w:r>
          </w:p>
        </w:tc>
      </w:tr>
      <w:tr w:rsidR="009A3676" w:rsidRPr="00782C99" w14:paraId="17FDCB28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66DFAA66" w14:textId="77777777" w:rsidR="009A3676" w:rsidRPr="00782C99" w:rsidRDefault="009A3676" w:rsidP="009A3676">
            <w:pPr>
              <w:ind w:firstLineChars="100" w:firstLine="200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 xml:space="preserve">по социальному страхованию и обеспечению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D99021E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634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1F3046D" w14:textId="1AFBCC3C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50" w:name="f1r634"/>
            <w:bookmarkEnd w:id="50"/>
            <w:r>
              <w:rPr>
                <w:sz w:val="20"/>
                <w:szCs w:val="20"/>
              </w:rPr>
              <w:t xml:space="preserve"> 46 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2FDA709" w14:textId="77CC5737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43 </w:t>
            </w:r>
          </w:p>
        </w:tc>
      </w:tr>
      <w:tr w:rsidR="009A3676" w:rsidRPr="00782C99" w14:paraId="0877059A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7E676A8F" w14:textId="77777777" w:rsidR="009A3676" w:rsidRPr="00782C99" w:rsidRDefault="009A3676" w:rsidP="009A3676">
            <w:pPr>
              <w:ind w:firstLineChars="100" w:firstLine="200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по оплате труда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06FF685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635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2512ED9" w14:textId="6A1E5AB0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51" w:name="f1r635"/>
            <w:bookmarkEnd w:id="51"/>
            <w:r>
              <w:rPr>
                <w:sz w:val="20"/>
                <w:szCs w:val="20"/>
              </w:rPr>
              <w:t xml:space="preserve"> 105 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F7F0F34" w14:textId="2BD37B35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104 </w:t>
            </w:r>
          </w:p>
        </w:tc>
      </w:tr>
      <w:tr w:rsidR="009A3676" w:rsidRPr="00782C99" w14:paraId="547901C4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591E91E7" w14:textId="77777777" w:rsidR="009A3676" w:rsidRPr="00782C99" w:rsidRDefault="009A3676" w:rsidP="009A3676">
            <w:pPr>
              <w:ind w:firstLineChars="100" w:firstLine="200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 xml:space="preserve">по лизинговым платежам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4D02429" w14:textId="77777777" w:rsidR="009A3676" w:rsidRPr="00782C99" w:rsidRDefault="009A3676" w:rsidP="009A367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636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007F92F" w14:textId="54FA1AA7" w:rsidR="009A3676" w:rsidRDefault="009A3676" w:rsidP="009A3676">
            <w:pPr>
              <w:jc w:val="center"/>
              <w:rPr>
                <w:sz w:val="20"/>
                <w:szCs w:val="20"/>
              </w:rPr>
            </w:pPr>
            <w:bookmarkStart w:id="52" w:name="f1r636"/>
            <w:bookmarkEnd w:id="52"/>
            <w:r>
              <w:rPr>
                <w:sz w:val="20"/>
                <w:szCs w:val="20"/>
              </w:rPr>
              <w:t xml:space="preserve"> 140 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CEF5413" w14:textId="5B6B0E9F" w:rsidR="009A3676" w:rsidRDefault="009A3676" w:rsidP="009A36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187 </w:t>
            </w:r>
          </w:p>
        </w:tc>
      </w:tr>
      <w:tr w:rsidR="00302136" w:rsidRPr="00782C99" w14:paraId="1680640D" w14:textId="77777777" w:rsidTr="00794D7B">
        <w:trPr>
          <w:trHeight w:val="324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4145A421" w14:textId="77777777" w:rsidR="00302136" w:rsidRPr="00782C99" w:rsidRDefault="00302136" w:rsidP="00302136">
            <w:pPr>
              <w:ind w:firstLineChars="100" w:firstLine="200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собственнику имущества (учредителям, участникам)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7B65D5B" w14:textId="77777777" w:rsidR="00302136" w:rsidRPr="00782C99" w:rsidRDefault="00302136" w:rsidP="0030213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637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A283DF5" w14:textId="77777777" w:rsidR="00302136" w:rsidRDefault="00302136" w:rsidP="00302136">
            <w:pPr>
              <w:jc w:val="center"/>
              <w:rPr>
                <w:sz w:val="20"/>
                <w:szCs w:val="20"/>
              </w:rPr>
            </w:pPr>
            <w:bookmarkStart w:id="53" w:name="f1r637"/>
            <w:bookmarkEnd w:id="53"/>
            <w:r>
              <w:rPr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4DDA7F0" w14:textId="4AD6FC3D" w:rsidR="00302136" w:rsidRDefault="00302136" w:rsidP="003021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302136" w:rsidRPr="00782C99" w14:paraId="2152496D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568B1399" w14:textId="77777777" w:rsidR="00302136" w:rsidRPr="00782C99" w:rsidRDefault="00302136" w:rsidP="00302136">
            <w:pPr>
              <w:ind w:firstLineChars="100" w:firstLine="200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прочим кредиторам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07BBC5C" w14:textId="77777777" w:rsidR="00302136" w:rsidRPr="00782C99" w:rsidRDefault="00302136" w:rsidP="0030213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638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5F5DEDB" w14:textId="3CECEE7F" w:rsidR="00302136" w:rsidRDefault="00302136" w:rsidP="00302136">
            <w:pPr>
              <w:jc w:val="center"/>
              <w:rPr>
                <w:sz w:val="20"/>
                <w:szCs w:val="20"/>
              </w:rPr>
            </w:pPr>
            <w:bookmarkStart w:id="54" w:name="f1r638"/>
            <w:bookmarkEnd w:id="54"/>
            <w:r>
              <w:rPr>
                <w:sz w:val="20"/>
                <w:szCs w:val="20"/>
              </w:rPr>
              <w:t xml:space="preserve"> </w:t>
            </w:r>
            <w:r w:rsidR="00997FA8">
              <w:rPr>
                <w:sz w:val="20"/>
                <w:szCs w:val="20"/>
              </w:rPr>
              <w:t>8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4732B56" w14:textId="3B7A22C9" w:rsidR="00302136" w:rsidRDefault="00302136" w:rsidP="003021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 w:rsidR="001146D9">
              <w:rPr>
                <w:sz w:val="20"/>
                <w:szCs w:val="20"/>
              </w:rPr>
              <w:t>8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302136" w:rsidRPr="00782C99" w14:paraId="32098CBF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6CD7A380" w14:textId="77777777" w:rsidR="00302136" w:rsidRPr="00782C99" w:rsidRDefault="00302136" w:rsidP="0030213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Обязательства, предназначенные для реализации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7A85B97" w14:textId="77777777" w:rsidR="00302136" w:rsidRPr="00782C99" w:rsidRDefault="00302136" w:rsidP="0030213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640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0CE6D87" w14:textId="77777777" w:rsidR="00302136" w:rsidRDefault="00302136" w:rsidP="00302136">
            <w:pPr>
              <w:jc w:val="center"/>
              <w:rPr>
                <w:sz w:val="20"/>
                <w:szCs w:val="20"/>
              </w:rPr>
            </w:pPr>
            <w:bookmarkStart w:id="55" w:name="f1r640"/>
            <w:bookmarkEnd w:id="55"/>
            <w:r>
              <w:rPr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A4C73F7" w14:textId="03D5EDE7" w:rsidR="00302136" w:rsidRDefault="00302136" w:rsidP="003021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302136" w:rsidRPr="00782C99" w14:paraId="3CC91F20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33693B57" w14:textId="77777777" w:rsidR="00302136" w:rsidRPr="00782C99" w:rsidRDefault="00302136" w:rsidP="0030213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Доходы будущих периодов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716406C" w14:textId="77777777" w:rsidR="00302136" w:rsidRPr="00782C99" w:rsidRDefault="00302136" w:rsidP="0030213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650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BB26030" w14:textId="77777777" w:rsidR="00302136" w:rsidRDefault="00302136" w:rsidP="00302136">
            <w:pPr>
              <w:jc w:val="center"/>
              <w:rPr>
                <w:sz w:val="20"/>
                <w:szCs w:val="20"/>
              </w:rPr>
            </w:pPr>
            <w:bookmarkStart w:id="56" w:name="f1r650"/>
            <w:bookmarkEnd w:id="56"/>
            <w:r>
              <w:rPr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520F7A3" w14:textId="41146A52" w:rsidR="00302136" w:rsidRDefault="00302136" w:rsidP="003021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302136" w:rsidRPr="00782C99" w14:paraId="6F768BA9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0ABBF295" w14:textId="77777777" w:rsidR="00302136" w:rsidRPr="00782C99" w:rsidRDefault="00302136" w:rsidP="0030213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Резервы предстоящих платежей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755FD71" w14:textId="77777777" w:rsidR="00302136" w:rsidRPr="00782C99" w:rsidRDefault="00302136" w:rsidP="0030213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660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8E8C48B" w14:textId="77777777" w:rsidR="00302136" w:rsidRDefault="00302136" w:rsidP="00302136">
            <w:pPr>
              <w:jc w:val="center"/>
              <w:rPr>
                <w:sz w:val="20"/>
                <w:szCs w:val="20"/>
              </w:rPr>
            </w:pPr>
            <w:bookmarkStart w:id="57" w:name="f1r660"/>
            <w:bookmarkEnd w:id="57"/>
            <w:r>
              <w:rPr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4C9094C" w14:textId="473F967E" w:rsidR="00302136" w:rsidRDefault="00302136" w:rsidP="003021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302136" w:rsidRPr="00782C99" w14:paraId="3F77A32A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31D8D78B" w14:textId="77777777" w:rsidR="00302136" w:rsidRPr="00782C99" w:rsidRDefault="00302136" w:rsidP="00302136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Прочие краткосрочные обязательства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6D1C0CB" w14:textId="77777777" w:rsidR="00302136" w:rsidRPr="00782C99" w:rsidRDefault="00302136" w:rsidP="00302136">
            <w:pPr>
              <w:jc w:val="center"/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670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7DE08A9" w14:textId="77777777" w:rsidR="00302136" w:rsidRDefault="00302136" w:rsidP="00302136">
            <w:pPr>
              <w:jc w:val="center"/>
              <w:rPr>
                <w:sz w:val="20"/>
                <w:szCs w:val="20"/>
              </w:rPr>
            </w:pPr>
            <w:bookmarkStart w:id="58" w:name="f1r670"/>
            <w:bookmarkEnd w:id="58"/>
            <w:r>
              <w:rPr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BFEF7DD" w14:textId="6D7D3D48" w:rsidR="00302136" w:rsidRDefault="00302136" w:rsidP="003021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1146D9" w:rsidRPr="00782C99" w14:paraId="29629EB6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6BBB5FD7" w14:textId="77777777" w:rsidR="001146D9" w:rsidRPr="00782C99" w:rsidRDefault="001146D9" w:rsidP="001146D9">
            <w:pPr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ИТОГО по разделу V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E58B64A" w14:textId="77777777" w:rsidR="001146D9" w:rsidRPr="00782C99" w:rsidRDefault="001146D9" w:rsidP="001146D9">
            <w:pPr>
              <w:jc w:val="center"/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690</w:t>
            </w:r>
          </w:p>
        </w:tc>
        <w:tc>
          <w:tcPr>
            <w:tcW w:w="2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560008" w14:textId="3D8F572B" w:rsidR="001146D9" w:rsidRDefault="001146D9" w:rsidP="001146D9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59" w:name="f1r690"/>
            <w:bookmarkEnd w:id="59"/>
            <w:r>
              <w:rPr>
                <w:b/>
                <w:bCs/>
                <w:sz w:val="20"/>
                <w:szCs w:val="20"/>
              </w:rPr>
              <w:t xml:space="preserve"> 3 798 </w:t>
            </w:r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4C3A3B" w14:textId="5D9C2A79" w:rsidR="001146D9" w:rsidRDefault="001146D9" w:rsidP="001146D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4 215 </w:t>
            </w:r>
          </w:p>
        </w:tc>
      </w:tr>
      <w:tr w:rsidR="001146D9" w:rsidRPr="00782C99" w14:paraId="31D69A78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6F6536" w14:textId="77777777" w:rsidR="001146D9" w:rsidRPr="00782C99" w:rsidRDefault="001146D9" w:rsidP="001146D9">
            <w:pPr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78AB232" w14:textId="77777777" w:rsidR="001146D9" w:rsidRPr="00782C99" w:rsidRDefault="001146D9" w:rsidP="001146D9">
            <w:pPr>
              <w:jc w:val="center"/>
              <w:rPr>
                <w:b/>
                <w:bCs/>
                <w:sz w:val="20"/>
                <w:szCs w:val="20"/>
              </w:rPr>
            </w:pPr>
            <w:r w:rsidRPr="00782C99">
              <w:rPr>
                <w:b/>
                <w:bCs/>
                <w:sz w:val="20"/>
                <w:szCs w:val="20"/>
              </w:rPr>
              <w:t>700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E2D905" w14:textId="3067401C" w:rsidR="001146D9" w:rsidRDefault="001146D9" w:rsidP="001146D9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60" w:name="f1r700"/>
            <w:bookmarkEnd w:id="60"/>
            <w:r>
              <w:rPr>
                <w:b/>
                <w:bCs/>
                <w:sz w:val="20"/>
                <w:szCs w:val="20"/>
              </w:rPr>
              <w:t xml:space="preserve"> 14 944 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AC58C7" w14:textId="703E8474" w:rsidR="001146D9" w:rsidRDefault="001146D9" w:rsidP="001146D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14 326 </w:t>
            </w:r>
          </w:p>
        </w:tc>
      </w:tr>
      <w:tr w:rsidR="00782C99" w:rsidRPr="00782C99" w14:paraId="5732096C" w14:textId="77777777" w:rsidTr="00794D7B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0F0AEB6" w14:textId="77777777" w:rsidR="00782C99" w:rsidRPr="00782C99" w:rsidRDefault="00782C99" w:rsidP="00782C99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C6B29AC" w14:textId="77777777" w:rsidR="00782C99" w:rsidRPr="00782C99" w:rsidRDefault="00782C99" w:rsidP="00782C99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2A961C" w14:textId="77777777" w:rsidR="00782C99" w:rsidRPr="00782C99" w:rsidRDefault="00782C99" w:rsidP="00782C99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CD75EF" w14:textId="77777777" w:rsidR="00782C99" w:rsidRPr="00782C99" w:rsidRDefault="00782C99" w:rsidP="00782C99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</w:tbl>
    <w:p w14:paraId="35A04588" w14:textId="77777777" w:rsidR="00782C99" w:rsidRPr="00782C99" w:rsidRDefault="00782C99" w:rsidP="00782C99">
      <w:pPr>
        <w:widowControl w:val="0"/>
        <w:ind w:firstLine="567"/>
        <w:rPr>
          <w:sz w:val="20"/>
          <w:szCs w:val="20"/>
          <w:lang w:val="en-US"/>
        </w:rPr>
      </w:pPr>
    </w:p>
    <w:p w14:paraId="60984F51" w14:textId="77777777" w:rsidR="00782C99" w:rsidRPr="00782C99" w:rsidRDefault="00782C99" w:rsidP="00782C99">
      <w:pPr>
        <w:tabs>
          <w:tab w:val="left" w:pos="2340"/>
        </w:tabs>
        <w:rPr>
          <w:sz w:val="20"/>
          <w:szCs w:val="20"/>
          <w:lang w:val="en-US"/>
        </w:rPr>
      </w:pPr>
      <w:r w:rsidRPr="00782C99">
        <w:rPr>
          <w:sz w:val="20"/>
          <w:szCs w:val="20"/>
          <w:lang w:val="en-US"/>
        </w:rPr>
        <w:br w:type="page"/>
      </w:r>
    </w:p>
    <w:tbl>
      <w:tblPr>
        <w:tblW w:w="10370" w:type="dxa"/>
        <w:tblInd w:w="228" w:type="dxa"/>
        <w:tblLook w:val="0000" w:firstRow="0" w:lastRow="0" w:firstColumn="0" w:lastColumn="0" w:noHBand="0" w:noVBand="0"/>
      </w:tblPr>
      <w:tblGrid>
        <w:gridCol w:w="1854"/>
        <w:gridCol w:w="764"/>
        <w:gridCol w:w="1273"/>
        <w:gridCol w:w="1002"/>
        <w:gridCol w:w="782"/>
        <w:gridCol w:w="2185"/>
        <w:gridCol w:w="276"/>
        <w:gridCol w:w="2234"/>
      </w:tblGrid>
      <w:tr w:rsidR="00782C99" w:rsidRPr="00782C99" w14:paraId="01F8916D" w14:textId="77777777" w:rsidTr="00794D7B">
        <w:trPr>
          <w:trHeight w:val="136"/>
        </w:trPr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E27B941" w14:textId="77777777" w:rsidR="00782C99" w:rsidRPr="00782C99" w:rsidRDefault="00782C99" w:rsidP="00782C99">
            <w:pPr>
              <w:rPr>
                <w:sz w:val="16"/>
                <w:szCs w:val="16"/>
              </w:rPr>
            </w:pP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4FAE2DB" w14:textId="77777777" w:rsidR="00782C99" w:rsidRPr="00782C99" w:rsidRDefault="00782C99" w:rsidP="00782C99">
            <w:pPr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7DDC926" w14:textId="77777777" w:rsidR="00782C99" w:rsidRPr="00782C99" w:rsidRDefault="00782C99" w:rsidP="00782C99">
            <w:pPr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27A6542" w14:textId="77777777" w:rsidR="00782C99" w:rsidRPr="00782C99" w:rsidRDefault="00782C99" w:rsidP="00782C99">
            <w:pPr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C8B867F" w14:textId="77777777" w:rsidR="00782C99" w:rsidRPr="00782C99" w:rsidRDefault="00782C99" w:rsidP="00782C99">
            <w:pPr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 </w:t>
            </w:r>
          </w:p>
        </w:tc>
        <w:tc>
          <w:tcPr>
            <w:tcW w:w="46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14:paraId="5FB370BB" w14:textId="77777777" w:rsidR="00782C99" w:rsidRPr="00782C99" w:rsidRDefault="00782C99" w:rsidP="00782C99">
            <w:pPr>
              <w:jc w:val="right"/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>Приложение 2</w:t>
            </w:r>
          </w:p>
        </w:tc>
      </w:tr>
      <w:tr w:rsidR="00782C99" w:rsidRPr="00782C99" w14:paraId="56272364" w14:textId="77777777" w:rsidTr="00794D7B">
        <w:trPr>
          <w:trHeight w:val="224"/>
        </w:trPr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7EFADC2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0E9B6F0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11BB5EF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F1F53C3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FDD3F30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46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5CDE06A" w14:textId="77777777" w:rsidR="00782C99" w:rsidRPr="00782C99" w:rsidRDefault="00782C99" w:rsidP="00782C99">
            <w:pPr>
              <w:jc w:val="right"/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</w:rPr>
              <w:t xml:space="preserve">к постановлению Министерства финансов </w:t>
            </w:r>
            <w:r w:rsidRPr="00782C99">
              <w:rPr>
                <w:sz w:val="16"/>
                <w:szCs w:val="16"/>
              </w:rPr>
              <w:br/>
              <w:t xml:space="preserve">Республики Беларусь </w:t>
            </w:r>
          </w:p>
        </w:tc>
      </w:tr>
      <w:tr w:rsidR="00782C99" w:rsidRPr="00782C99" w14:paraId="7A26767A" w14:textId="77777777" w:rsidTr="00794D7B">
        <w:trPr>
          <w:trHeight w:val="225"/>
        </w:trPr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68587D9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BB9657A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276C466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159570B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B6D209B" w14:textId="77777777" w:rsidR="00782C99" w:rsidRPr="00782C99" w:rsidRDefault="00782C99" w:rsidP="00782C99">
            <w:pPr>
              <w:rPr>
                <w:sz w:val="20"/>
                <w:szCs w:val="20"/>
              </w:rPr>
            </w:pPr>
            <w:r w:rsidRPr="00782C99">
              <w:rPr>
                <w:sz w:val="20"/>
                <w:szCs w:val="20"/>
              </w:rPr>
              <w:t> </w:t>
            </w:r>
          </w:p>
        </w:tc>
        <w:tc>
          <w:tcPr>
            <w:tcW w:w="46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488AB75" w14:textId="77777777" w:rsidR="00782C99" w:rsidRPr="00782C99" w:rsidRDefault="00782C99" w:rsidP="00782C99">
            <w:pPr>
              <w:jc w:val="right"/>
              <w:rPr>
                <w:sz w:val="16"/>
                <w:szCs w:val="16"/>
              </w:rPr>
            </w:pPr>
            <w:r w:rsidRPr="00782C99">
              <w:rPr>
                <w:sz w:val="16"/>
                <w:szCs w:val="16"/>
                <w:lang w:val="en-US"/>
              </w:rPr>
              <w:t>12</w:t>
            </w:r>
            <w:r w:rsidRPr="00782C99">
              <w:rPr>
                <w:sz w:val="16"/>
                <w:szCs w:val="16"/>
              </w:rPr>
              <w:t>.</w:t>
            </w:r>
            <w:r w:rsidRPr="00782C99">
              <w:rPr>
                <w:sz w:val="16"/>
                <w:szCs w:val="16"/>
                <w:lang w:val="en-US"/>
              </w:rPr>
              <w:t>12</w:t>
            </w:r>
            <w:r w:rsidRPr="00782C99">
              <w:rPr>
                <w:sz w:val="16"/>
                <w:szCs w:val="16"/>
              </w:rPr>
              <w:t>.20</w:t>
            </w:r>
            <w:r w:rsidRPr="00782C99">
              <w:rPr>
                <w:sz w:val="16"/>
                <w:szCs w:val="16"/>
                <w:lang w:val="en-US"/>
              </w:rPr>
              <w:t>16</w:t>
            </w:r>
            <w:r w:rsidRPr="00782C99">
              <w:rPr>
                <w:sz w:val="16"/>
                <w:szCs w:val="16"/>
              </w:rPr>
              <w:t xml:space="preserve"> № 1</w:t>
            </w:r>
            <w:r w:rsidRPr="00782C99">
              <w:rPr>
                <w:sz w:val="16"/>
                <w:szCs w:val="16"/>
                <w:lang w:val="en-US"/>
              </w:rPr>
              <w:t>04</w:t>
            </w:r>
          </w:p>
        </w:tc>
      </w:tr>
      <w:tr w:rsidR="00782C99" w:rsidRPr="00782C99" w14:paraId="6E5418E5" w14:textId="77777777" w:rsidTr="00794D7B">
        <w:trPr>
          <w:trHeight w:val="80"/>
        </w:trPr>
        <w:tc>
          <w:tcPr>
            <w:tcW w:w="1037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09C1165" w14:textId="77777777" w:rsidR="00782C99" w:rsidRPr="00782C99" w:rsidRDefault="00782C99" w:rsidP="00782C99">
            <w:pPr>
              <w:jc w:val="center"/>
              <w:rPr>
                <w:b/>
                <w:bCs/>
                <w:sz w:val="18"/>
                <w:szCs w:val="18"/>
              </w:rPr>
            </w:pPr>
            <w:r w:rsidRPr="00782C99">
              <w:rPr>
                <w:b/>
                <w:bCs/>
                <w:sz w:val="18"/>
                <w:szCs w:val="18"/>
              </w:rPr>
              <w:t>ОТЧЕТ</w:t>
            </w:r>
          </w:p>
        </w:tc>
      </w:tr>
      <w:tr w:rsidR="00782C99" w:rsidRPr="00782C99" w14:paraId="1BFABCEE" w14:textId="77777777" w:rsidTr="00794D7B">
        <w:trPr>
          <w:trHeight w:val="255"/>
        </w:trPr>
        <w:tc>
          <w:tcPr>
            <w:tcW w:w="1037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B4BF4CA" w14:textId="77777777" w:rsidR="00782C99" w:rsidRPr="00782C99" w:rsidRDefault="00782C99" w:rsidP="00782C99">
            <w:pPr>
              <w:jc w:val="center"/>
              <w:rPr>
                <w:b/>
                <w:bCs/>
                <w:sz w:val="18"/>
                <w:szCs w:val="18"/>
              </w:rPr>
            </w:pPr>
            <w:r w:rsidRPr="00782C99">
              <w:rPr>
                <w:b/>
                <w:bCs/>
                <w:sz w:val="18"/>
                <w:szCs w:val="18"/>
              </w:rPr>
              <w:t>о прибылях и убытках</w:t>
            </w:r>
          </w:p>
        </w:tc>
      </w:tr>
      <w:tr w:rsidR="00782C99" w:rsidRPr="00782C99" w14:paraId="1F08AC0B" w14:textId="77777777" w:rsidTr="00794D7B">
        <w:trPr>
          <w:trHeight w:val="151"/>
        </w:trPr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D2EBE3D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5452AD1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98842C1" w14:textId="77777777" w:rsidR="00782C99" w:rsidRPr="00782C99" w:rsidRDefault="00782C99" w:rsidP="00782C99">
            <w:pPr>
              <w:ind w:firstLineChars="300" w:firstLine="542"/>
              <w:jc w:val="right"/>
              <w:rPr>
                <w:b/>
                <w:sz w:val="18"/>
                <w:szCs w:val="18"/>
              </w:rPr>
            </w:pPr>
            <w:r w:rsidRPr="00782C99">
              <w:rPr>
                <w:b/>
                <w:sz w:val="18"/>
                <w:szCs w:val="18"/>
              </w:rPr>
              <w:t>за</w:t>
            </w:r>
          </w:p>
        </w:tc>
        <w:tc>
          <w:tcPr>
            <w:tcW w:w="396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14:paraId="0B75D41D" w14:textId="3A2297C5" w:rsidR="00782C99" w:rsidRPr="00782C99" w:rsidRDefault="00782C99" w:rsidP="00775B70">
            <w:pPr>
              <w:ind w:leftChars="-3" w:left="-2" w:hangingChars="3" w:hanging="5"/>
              <w:rPr>
                <w:b/>
                <w:sz w:val="18"/>
                <w:szCs w:val="18"/>
              </w:rPr>
            </w:pPr>
            <w:r w:rsidRPr="00782C99">
              <w:rPr>
                <w:b/>
                <w:sz w:val="18"/>
                <w:szCs w:val="18"/>
              </w:rPr>
              <w:t>январь-декабрь 20</w:t>
            </w:r>
            <w:r w:rsidR="00884B28">
              <w:rPr>
                <w:b/>
                <w:sz w:val="18"/>
                <w:szCs w:val="18"/>
              </w:rPr>
              <w:t>2</w:t>
            </w:r>
            <w:r w:rsidR="001146D9">
              <w:rPr>
                <w:b/>
                <w:sz w:val="18"/>
                <w:szCs w:val="18"/>
              </w:rPr>
              <w:t>1</w:t>
            </w:r>
            <w:r w:rsidRPr="00782C99">
              <w:rPr>
                <w:b/>
                <w:sz w:val="18"/>
                <w:szCs w:val="18"/>
              </w:rPr>
              <w:t xml:space="preserve"> года</w:t>
            </w:r>
          </w:p>
        </w:tc>
        <w:tc>
          <w:tcPr>
            <w:tcW w:w="25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2570286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</w:tr>
      <w:tr w:rsidR="00782C99" w:rsidRPr="00782C99" w14:paraId="5FD732DD" w14:textId="77777777" w:rsidTr="00794D7B">
        <w:trPr>
          <w:trHeight w:val="70"/>
        </w:trPr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ABCE1E9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B337F2A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1A227BA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4DAF09F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E4DECE4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2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E85944F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25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5977E5B" w14:textId="77777777" w:rsidR="00782C99" w:rsidRPr="00782C99" w:rsidRDefault="00782C99" w:rsidP="00782C99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</w:tr>
      <w:tr w:rsidR="00794D7B" w:rsidRPr="00782C99" w14:paraId="0B6C2EB4" w14:textId="77777777" w:rsidTr="00794D7B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14:paraId="5DC71EE7" w14:textId="77777777" w:rsidR="00794D7B" w:rsidRPr="00782C99" w:rsidRDefault="00794D7B" w:rsidP="00794D7B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Организация</w:t>
            </w:r>
          </w:p>
        </w:tc>
        <w:tc>
          <w:tcPr>
            <w:tcW w:w="647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3AF95CDC" w14:textId="77777777" w:rsidR="00794D7B" w:rsidRPr="00D54DB9" w:rsidRDefault="00794D7B" w:rsidP="00794D7B">
            <w:pPr>
              <w:rPr>
                <w:sz w:val="18"/>
                <w:szCs w:val="20"/>
              </w:rPr>
            </w:pPr>
            <w:r w:rsidRPr="00D54DB9">
              <w:rPr>
                <w:sz w:val="18"/>
                <w:szCs w:val="20"/>
              </w:rPr>
              <w:t>ОАО "Новые Стайки"</w:t>
            </w:r>
          </w:p>
        </w:tc>
      </w:tr>
      <w:tr w:rsidR="00794D7B" w:rsidRPr="00782C99" w14:paraId="1458CFA8" w14:textId="77777777" w:rsidTr="00794D7B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14:paraId="50486D81" w14:textId="77777777" w:rsidR="00794D7B" w:rsidRPr="00782C99" w:rsidRDefault="00794D7B" w:rsidP="00794D7B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Учетный номер плательщика</w:t>
            </w:r>
          </w:p>
        </w:tc>
        <w:tc>
          <w:tcPr>
            <w:tcW w:w="647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059DDDF6" w14:textId="77777777" w:rsidR="00794D7B" w:rsidRPr="00D54DB9" w:rsidRDefault="00794D7B" w:rsidP="00794D7B">
            <w:pPr>
              <w:rPr>
                <w:sz w:val="18"/>
                <w:szCs w:val="20"/>
              </w:rPr>
            </w:pPr>
            <w:r w:rsidRPr="00D54DB9">
              <w:rPr>
                <w:sz w:val="18"/>
                <w:szCs w:val="20"/>
              </w:rPr>
              <w:t>200100251</w:t>
            </w:r>
          </w:p>
        </w:tc>
      </w:tr>
      <w:tr w:rsidR="00794D7B" w:rsidRPr="00782C99" w14:paraId="1297A13F" w14:textId="77777777" w:rsidTr="00794D7B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14:paraId="2E2316BB" w14:textId="77777777" w:rsidR="00794D7B" w:rsidRPr="00782C99" w:rsidRDefault="00794D7B" w:rsidP="00794D7B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Вид экономической деятельности</w:t>
            </w:r>
          </w:p>
        </w:tc>
        <w:tc>
          <w:tcPr>
            <w:tcW w:w="647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132BCE57" w14:textId="77777777" w:rsidR="00794D7B" w:rsidRPr="00D54DB9" w:rsidRDefault="00794D7B" w:rsidP="00794D7B">
            <w:pPr>
              <w:rPr>
                <w:sz w:val="18"/>
                <w:szCs w:val="20"/>
              </w:rPr>
            </w:pPr>
            <w:r w:rsidRPr="00D54DB9">
              <w:rPr>
                <w:sz w:val="18"/>
                <w:szCs w:val="20"/>
              </w:rPr>
              <w:t>Смешанное сельское хозяйство</w:t>
            </w:r>
          </w:p>
        </w:tc>
      </w:tr>
      <w:tr w:rsidR="00794D7B" w:rsidRPr="00782C99" w14:paraId="43B1B955" w14:textId="77777777" w:rsidTr="00794D7B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14:paraId="5E11A5DB" w14:textId="77777777" w:rsidR="00794D7B" w:rsidRPr="00782C99" w:rsidRDefault="00794D7B" w:rsidP="00794D7B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Организационно-правовая форма</w:t>
            </w:r>
          </w:p>
        </w:tc>
        <w:tc>
          <w:tcPr>
            <w:tcW w:w="647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6614B6B2" w14:textId="77777777" w:rsidR="00794D7B" w:rsidRPr="00D54DB9" w:rsidRDefault="00794D7B" w:rsidP="00794D7B">
            <w:pPr>
              <w:rPr>
                <w:sz w:val="18"/>
                <w:szCs w:val="20"/>
              </w:rPr>
            </w:pPr>
            <w:r w:rsidRPr="00D54DB9">
              <w:rPr>
                <w:sz w:val="18"/>
                <w:szCs w:val="20"/>
              </w:rPr>
              <w:t>ОАО</w:t>
            </w:r>
          </w:p>
        </w:tc>
      </w:tr>
      <w:tr w:rsidR="00794D7B" w:rsidRPr="00782C99" w14:paraId="285C527E" w14:textId="77777777" w:rsidTr="00794D7B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14:paraId="141FD696" w14:textId="77777777" w:rsidR="00794D7B" w:rsidRPr="00782C99" w:rsidRDefault="00794D7B" w:rsidP="00794D7B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Орган управления</w:t>
            </w:r>
          </w:p>
        </w:tc>
        <w:tc>
          <w:tcPr>
            <w:tcW w:w="647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2477F0C4" w14:textId="77777777" w:rsidR="00794D7B" w:rsidRPr="00D54DB9" w:rsidRDefault="00794D7B" w:rsidP="00794D7B">
            <w:pPr>
              <w:rPr>
                <w:sz w:val="18"/>
                <w:szCs w:val="20"/>
              </w:rPr>
            </w:pPr>
            <w:r w:rsidRPr="00D54DB9">
              <w:rPr>
                <w:sz w:val="18"/>
                <w:szCs w:val="20"/>
              </w:rPr>
              <w:t>Общее собрание акционеров, наблюдательный совет</w:t>
            </w:r>
          </w:p>
        </w:tc>
      </w:tr>
      <w:tr w:rsidR="00794D7B" w:rsidRPr="00782C99" w14:paraId="096293C9" w14:textId="77777777" w:rsidTr="00794D7B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14:paraId="78D56398" w14:textId="77777777" w:rsidR="00794D7B" w:rsidRPr="00782C99" w:rsidRDefault="00794D7B" w:rsidP="00794D7B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Единица измерения</w:t>
            </w:r>
          </w:p>
        </w:tc>
        <w:tc>
          <w:tcPr>
            <w:tcW w:w="647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2D5AA46C" w14:textId="77777777" w:rsidR="00794D7B" w:rsidRPr="00D54DB9" w:rsidRDefault="00794D7B" w:rsidP="00794D7B">
            <w:pPr>
              <w:rPr>
                <w:sz w:val="18"/>
                <w:szCs w:val="20"/>
              </w:rPr>
            </w:pPr>
            <w:proofErr w:type="spellStart"/>
            <w:r w:rsidRPr="00D54DB9">
              <w:rPr>
                <w:sz w:val="18"/>
                <w:szCs w:val="20"/>
              </w:rPr>
              <w:t>тыс.руб</w:t>
            </w:r>
            <w:proofErr w:type="spellEnd"/>
            <w:r w:rsidRPr="00D54DB9">
              <w:rPr>
                <w:sz w:val="18"/>
                <w:szCs w:val="20"/>
              </w:rPr>
              <w:t>.</w:t>
            </w:r>
          </w:p>
        </w:tc>
      </w:tr>
      <w:tr w:rsidR="00794D7B" w:rsidRPr="00782C99" w14:paraId="51834BD4" w14:textId="77777777" w:rsidTr="00794D7B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14:paraId="25CC439D" w14:textId="77777777" w:rsidR="00794D7B" w:rsidRPr="00782C99" w:rsidRDefault="00794D7B" w:rsidP="00794D7B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Адрес</w:t>
            </w:r>
          </w:p>
        </w:tc>
        <w:tc>
          <w:tcPr>
            <w:tcW w:w="647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284A9D5A" w14:textId="77777777" w:rsidR="00794D7B" w:rsidRPr="00D54DB9" w:rsidRDefault="00794D7B" w:rsidP="00794D7B">
            <w:pPr>
              <w:rPr>
                <w:sz w:val="18"/>
                <w:szCs w:val="20"/>
              </w:rPr>
            </w:pPr>
            <w:r w:rsidRPr="00D54DB9">
              <w:rPr>
                <w:sz w:val="18"/>
                <w:szCs w:val="20"/>
              </w:rPr>
              <w:t>Брестская обл., Ивацевичский район, д. Стайки, ул. Школьная, 5</w:t>
            </w:r>
          </w:p>
        </w:tc>
      </w:tr>
      <w:tr w:rsidR="00782C99" w:rsidRPr="00782C99" w14:paraId="25362651" w14:textId="77777777" w:rsidTr="00FD5648">
        <w:trPr>
          <w:trHeight w:val="247"/>
        </w:trPr>
        <w:tc>
          <w:tcPr>
            <w:tcW w:w="4893" w:type="dxa"/>
            <w:gridSpan w:val="4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500DE74" w14:textId="77777777" w:rsidR="00782C99" w:rsidRPr="00782C99" w:rsidRDefault="00782C99" w:rsidP="00782C99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D62EB31" w14:textId="77777777" w:rsidR="00782C99" w:rsidRPr="00782C99" w:rsidRDefault="00782C99" w:rsidP="00782C99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461" w:type="dxa"/>
            <w:gridSpan w:val="2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E5BBF3" w14:textId="2DFB144B" w:rsidR="00782C99" w:rsidRPr="00782C99" w:rsidRDefault="00782C99" w:rsidP="00FD5648">
            <w:pPr>
              <w:jc w:val="center"/>
              <w:rPr>
                <w:b/>
                <w:sz w:val="16"/>
                <w:szCs w:val="16"/>
              </w:rPr>
            </w:pPr>
            <w:r w:rsidRPr="00782C99">
              <w:rPr>
                <w:b/>
                <w:sz w:val="16"/>
                <w:szCs w:val="16"/>
              </w:rPr>
              <w:t>За январь -</w:t>
            </w:r>
            <w:r w:rsidRPr="00782C99">
              <w:rPr>
                <w:rFonts w:ascii="Courier New" w:hAnsi="Courier New"/>
                <w:b/>
                <w:sz w:val="18"/>
                <w:szCs w:val="18"/>
              </w:rPr>
              <w:t xml:space="preserve"> </w:t>
            </w:r>
            <w:r w:rsidRPr="00782C99">
              <w:rPr>
                <w:b/>
                <w:sz w:val="16"/>
                <w:szCs w:val="16"/>
              </w:rPr>
              <w:t>декабрь 20</w:t>
            </w:r>
            <w:r w:rsidR="00884B28">
              <w:rPr>
                <w:b/>
                <w:sz w:val="16"/>
                <w:szCs w:val="16"/>
              </w:rPr>
              <w:t>2</w:t>
            </w:r>
            <w:r w:rsidR="001146D9">
              <w:rPr>
                <w:b/>
                <w:sz w:val="16"/>
                <w:szCs w:val="16"/>
              </w:rPr>
              <w:t>1</w:t>
            </w:r>
            <w:r w:rsidRPr="00782C99">
              <w:rPr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2234" w:type="dxa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14:paraId="46682A93" w14:textId="2A30F8B5" w:rsidR="00782C99" w:rsidRPr="00782C99" w:rsidRDefault="00782C99" w:rsidP="00FD5648">
            <w:pPr>
              <w:jc w:val="center"/>
              <w:rPr>
                <w:b/>
                <w:sz w:val="16"/>
                <w:szCs w:val="16"/>
              </w:rPr>
            </w:pPr>
            <w:r w:rsidRPr="00782C99">
              <w:rPr>
                <w:b/>
                <w:sz w:val="16"/>
                <w:szCs w:val="16"/>
              </w:rPr>
              <w:t>За январь - декабрь 20</w:t>
            </w:r>
            <w:r w:rsidR="001146D9">
              <w:rPr>
                <w:b/>
                <w:sz w:val="16"/>
                <w:szCs w:val="16"/>
              </w:rPr>
              <w:t>20</w:t>
            </w:r>
            <w:r w:rsidRPr="00782C99">
              <w:rPr>
                <w:b/>
                <w:sz w:val="16"/>
                <w:szCs w:val="16"/>
              </w:rPr>
              <w:t xml:space="preserve"> г.</w:t>
            </w:r>
          </w:p>
        </w:tc>
      </w:tr>
      <w:tr w:rsidR="00782C99" w:rsidRPr="00782C99" w14:paraId="5CE0D491" w14:textId="77777777" w:rsidTr="00FD5648">
        <w:trPr>
          <w:trHeight w:val="154"/>
        </w:trPr>
        <w:tc>
          <w:tcPr>
            <w:tcW w:w="4893" w:type="dxa"/>
            <w:gridSpan w:val="4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2968ADE5" w14:textId="77777777" w:rsidR="00782C99" w:rsidRPr="00782C99" w:rsidRDefault="00782C99" w:rsidP="00782C99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FE3F412" w14:textId="77777777" w:rsidR="00782C99" w:rsidRPr="00782C99" w:rsidRDefault="00782C99" w:rsidP="00782C99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461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7173420" w14:textId="77777777" w:rsidR="00782C99" w:rsidRPr="00782C99" w:rsidRDefault="00782C99" w:rsidP="00782C99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234" w:type="dxa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14:paraId="30378472" w14:textId="77777777" w:rsidR="00782C99" w:rsidRPr="00782C99" w:rsidRDefault="00782C99" w:rsidP="00782C99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884B28" w:rsidRPr="00782C99" w14:paraId="0954DA86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38479FA2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Выручка от реализации продукции, товаров, работ, услуг</w:t>
            </w:r>
          </w:p>
        </w:tc>
        <w:tc>
          <w:tcPr>
            <w:tcW w:w="78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EC3E557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010</w:t>
            </w:r>
          </w:p>
        </w:tc>
        <w:tc>
          <w:tcPr>
            <w:tcW w:w="2461" w:type="dxa"/>
            <w:gridSpan w:val="2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420C21" w14:textId="0C14C519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61" w:name="f2r10"/>
            <w:bookmarkEnd w:id="61"/>
            <w:r>
              <w:rPr>
                <w:rFonts w:ascii="Arial CYR" w:hAnsi="Arial CYR" w:cs="Arial CYR"/>
                <w:sz w:val="20"/>
                <w:szCs w:val="20"/>
              </w:rPr>
              <w:t>8621</w:t>
            </w:r>
          </w:p>
        </w:tc>
        <w:tc>
          <w:tcPr>
            <w:tcW w:w="2234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D81970" w14:textId="14BFDA4C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8373</w:t>
            </w:r>
          </w:p>
        </w:tc>
      </w:tr>
      <w:tr w:rsidR="00884B28" w:rsidRPr="00782C99" w14:paraId="5C239CE6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174FEB79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Себестоимость реализованной продукции, товаров, работ, услуг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0093B8C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020</w:t>
            </w:r>
          </w:p>
        </w:tc>
        <w:tc>
          <w:tcPr>
            <w:tcW w:w="24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3E6BB6" w14:textId="5602136D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62" w:name="f2r20"/>
            <w:bookmarkEnd w:id="62"/>
            <w:r>
              <w:rPr>
                <w:rFonts w:ascii="Arial CYR" w:hAnsi="Arial CYR" w:cs="Arial CYR"/>
                <w:sz w:val="20"/>
                <w:szCs w:val="20"/>
              </w:rPr>
              <w:t>8017</w:t>
            </w:r>
          </w:p>
        </w:tc>
        <w:tc>
          <w:tcPr>
            <w:tcW w:w="2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B6F6B7" w14:textId="3B448011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7934</w:t>
            </w:r>
          </w:p>
        </w:tc>
      </w:tr>
      <w:tr w:rsidR="00884B28" w:rsidRPr="00782C99" w14:paraId="59376D2E" w14:textId="77777777" w:rsidTr="008B64A2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5D471C43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Валовая прибыль (010 – 020)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C142816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030</w:t>
            </w:r>
          </w:p>
        </w:tc>
        <w:tc>
          <w:tcPr>
            <w:tcW w:w="24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527D20" w14:textId="338B48A1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63" w:name="f2r30"/>
            <w:bookmarkEnd w:id="63"/>
            <w:r>
              <w:rPr>
                <w:rFonts w:ascii="Arial CYR" w:hAnsi="Arial CYR" w:cs="Arial CYR"/>
                <w:sz w:val="20"/>
                <w:szCs w:val="20"/>
              </w:rPr>
              <w:t>604</w:t>
            </w:r>
          </w:p>
        </w:tc>
        <w:tc>
          <w:tcPr>
            <w:tcW w:w="2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972A1E" w14:textId="5617A8E8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439</w:t>
            </w:r>
          </w:p>
        </w:tc>
      </w:tr>
      <w:tr w:rsidR="00884B28" w:rsidRPr="00782C99" w14:paraId="02101ADE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3E6464F6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Управленческие расходы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C8216BF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040</w:t>
            </w:r>
          </w:p>
        </w:tc>
        <w:tc>
          <w:tcPr>
            <w:tcW w:w="24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AF6E03" w14:textId="316428B6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64" w:name="f2r40"/>
            <w:bookmarkEnd w:id="64"/>
            <w:r>
              <w:rPr>
                <w:rFonts w:ascii="Arial CYR" w:hAnsi="Arial CYR" w:cs="Arial CYR"/>
                <w:sz w:val="20"/>
                <w:szCs w:val="20"/>
              </w:rPr>
              <w:t>145</w:t>
            </w:r>
          </w:p>
        </w:tc>
        <w:tc>
          <w:tcPr>
            <w:tcW w:w="2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1C2DA7" w14:textId="095ED694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145</w:t>
            </w:r>
          </w:p>
        </w:tc>
      </w:tr>
      <w:tr w:rsidR="00884B28" w:rsidRPr="00782C99" w14:paraId="5C08C20E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3EE356CB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Расходы на реализацию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8580AB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050</w:t>
            </w:r>
          </w:p>
        </w:tc>
        <w:tc>
          <w:tcPr>
            <w:tcW w:w="24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A5DF36" w14:textId="08DF4F6A" w:rsidR="00884B28" w:rsidRDefault="00884B28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65" w:name="f2r50"/>
            <w:bookmarkEnd w:id="65"/>
          </w:p>
        </w:tc>
        <w:tc>
          <w:tcPr>
            <w:tcW w:w="2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70F235" w14:textId="5BD4AC35" w:rsidR="00884B28" w:rsidRDefault="00884B28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884B28" w:rsidRPr="00782C99" w14:paraId="11D4730A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57097504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Прибыль (убыток) от реализации продукции, товаров, работ, услуг (030 – 040 – 050)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0DB03CE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060</w:t>
            </w:r>
          </w:p>
        </w:tc>
        <w:tc>
          <w:tcPr>
            <w:tcW w:w="24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2DB827" w14:textId="4F51E620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66" w:name="f2r60"/>
            <w:bookmarkEnd w:id="66"/>
            <w:r>
              <w:rPr>
                <w:rFonts w:ascii="Arial CYR" w:hAnsi="Arial CYR" w:cs="Arial CYR"/>
                <w:sz w:val="20"/>
                <w:szCs w:val="20"/>
              </w:rPr>
              <w:t>459</w:t>
            </w:r>
          </w:p>
        </w:tc>
        <w:tc>
          <w:tcPr>
            <w:tcW w:w="2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FE5A21" w14:textId="1E32DD14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294</w:t>
            </w:r>
          </w:p>
        </w:tc>
      </w:tr>
      <w:tr w:rsidR="00884B28" w:rsidRPr="00782C99" w14:paraId="0C0E7FD2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1E4E1250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Прочие доходы по текущей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4214C13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070</w:t>
            </w:r>
          </w:p>
        </w:tc>
        <w:tc>
          <w:tcPr>
            <w:tcW w:w="24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70338A" w14:textId="104C9DDB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67" w:name="f2r70"/>
            <w:bookmarkEnd w:id="67"/>
            <w:r>
              <w:rPr>
                <w:rFonts w:ascii="Arial CYR" w:hAnsi="Arial CYR" w:cs="Arial CYR"/>
                <w:sz w:val="20"/>
                <w:szCs w:val="20"/>
              </w:rPr>
              <w:t>791</w:t>
            </w:r>
          </w:p>
        </w:tc>
        <w:tc>
          <w:tcPr>
            <w:tcW w:w="2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762FA3" w14:textId="76DB91B0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523</w:t>
            </w:r>
          </w:p>
        </w:tc>
      </w:tr>
      <w:tr w:rsidR="00884B28" w:rsidRPr="00782C99" w14:paraId="64430C0D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234A5BA8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Прочие расходы по текущей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6AAF0A1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080</w:t>
            </w:r>
          </w:p>
        </w:tc>
        <w:tc>
          <w:tcPr>
            <w:tcW w:w="24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DE3DF6" w14:textId="24889AD9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68" w:name="f2r80"/>
            <w:bookmarkEnd w:id="68"/>
            <w:r>
              <w:rPr>
                <w:rFonts w:ascii="Arial CYR" w:hAnsi="Arial CYR" w:cs="Arial CYR"/>
                <w:sz w:val="20"/>
                <w:szCs w:val="20"/>
              </w:rPr>
              <w:t>213</w:t>
            </w:r>
          </w:p>
        </w:tc>
        <w:tc>
          <w:tcPr>
            <w:tcW w:w="2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FBC861" w14:textId="24A49A2A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169</w:t>
            </w:r>
          </w:p>
        </w:tc>
      </w:tr>
      <w:tr w:rsidR="00884B28" w:rsidRPr="00782C99" w14:paraId="10E62017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7B322E41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Прибыль (убыток) от текущей деятельности</w:t>
            </w:r>
            <w:r w:rsidRPr="00782C99">
              <w:rPr>
                <w:sz w:val="18"/>
                <w:szCs w:val="18"/>
              </w:rPr>
              <w:br/>
              <w:t>(± 060 + 070 – 080)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F256428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090</w:t>
            </w:r>
          </w:p>
        </w:tc>
        <w:tc>
          <w:tcPr>
            <w:tcW w:w="24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8025C6" w14:textId="32CF8420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69" w:name="f2r90"/>
            <w:bookmarkEnd w:id="69"/>
            <w:r>
              <w:rPr>
                <w:rFonts w:ascii="Arial CYR" w:hAnsi="Arial CYR" w:cs="Arial CYR"/>
                <w:sz w:val="20"/>
                <w:szCs w:val="20"/>
              </w:rPr>
              <w:t>1037</w:t>
            </w:r>
          </w:p>
        </w:tc>
        <w:tc>
          <w:tcPr>
            <w:tcW w:w="2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361591" w14:textId="409DC6F8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648</w:t>
            </w:r>
          </w:p>
        </w:tc>
      </w:tr>
      <w:tr w:rsidR="00884B28" w:rsidRPr="00782C99" w14:paraId="1341B0F8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6769BF9C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Доходы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E8B8C9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100</w:t>
            </w:r>
          </w:p>
        </w:tc>
        <w:tc>
          <w:tcPr>
            <w:tcW w:w="24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05CD30" w14:textId="5791C9E1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70" w:name="f2r100"/>
            <w:bookmarkEnd w:id="70"/>
            <w:r>
              <w:rPr>
                <w:rFonts w:ascii="Arial CYR" w:hAnsi="Arial CYR" w:cs="Arial CYR"/>
                <w:sz w:val="20"/>
                <w:szCs w:val="20"/>
              </w:rPr>
              <w:t>50</w:t>
            </w:r>
          </w:p>
        </w:tc>
        <w:tc>
          <w:tcPr>
            <w:tcW w:w="2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9D7FED" w14:textId="3DE583A5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34</w:t>
            </w:r>
          </w:p>
        </w:tc>
      </w:tr>
      <w:tr w:rsidR="00884B28" w:rsidRPr="00782C99" w14:paraId="26DE1A39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5A2ED5F6" w14:textId="77777777" w:rsidR="00884B28" w:rsidRPr="00782C99" w:rsidRDefault="00884B28" w:rsidP="00884B28">
            <w:pPr>
              <w:ind w:firstLineChars="100" w:firstLine="180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51D31D3A" w14:textId="77777777" w:rsidR="00884B28" w:rsidRPr="00782C99" w:rsidRDefault="00884B28" w:rsidP="00884B28">
            <w:pPr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46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B151243" w14:textId="574EC786" w:rsidR="00884B28" w:rsidRDefault="00884B28" w:rsidP="00884B2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26A6629" w14:textId="61AD7AD9" w:rsidR="00884B28" w:rsidRDefault="00884B28" w:rsidP="00884B28">
            <w:pPr>
              <w:jc w:val="center"/>
              <w:rPr>
                <w:sz w:val="20"/>
                <w:szCs w:val="20"/>
              </w:rPr>
            </w:pPr>
          </w:p>
        </w:tc>
      </w:tr>
      <w:tr w:rsidR="00884B28" w:rsidRPr="00782C99" w14:paraId="35F6DA36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31A0C2B1" w14:textId="77777777" w:rsidR="00884B28" w:rsidRPr="00782C99" w:rsidRDefault="00884B28" w:rsidP="00884B28">
            <w:pPr>
              <w:ind w:firstLineChars="100" w:firstLine="180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59CCCD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101</w:t>
            </w:r>
          </w:p>
        </w:tc>
        <w:tc>
          <w:tcPr>
            <w:tcW w:w="24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312BFC5" w14:textId="5462C2C2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71" w:name="f2r101"/>
            <w:bookmarkEnd w:id="71"/>
            <w:r>
              <w:rPr>
                <w:rFonts w:ascii="Arial CYR" w:hAnsi="Arial CYR" w:cs="Arial CYR"/>
                <w:sz w:val="20"/>
                <w:szCs w:val="20"/>
              </w:rPr>
              <w:t>50</w:t>
            </w:r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153C699" w14:textId="1B598084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34</w:t>
            </w:r>
          </w:p>
        </w:tc>
      </w:tr>
      <w:tr w:rsidR="00884B28" w:rsidRPr="00782C99" w14:paraId="24C93BCB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5A1E228E" w14:textId="77777777" w:rsidR="00884B28" w:rsidRPr="00782C99" w:rsidRDefault="00884B28" w:rsidP="00884B28">
            <w:pPr>
              <w:ind w:firstLineChars="100" w:firstLine="180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доходы от участия в уставном капитале других организаций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12092BA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102</w:t>
            </w:r>
          </w:p>
        </w:tc>
        <w:tc>
          <w:tcPr>
            <w:tcW w:w="24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9A9CE0C" w14:textId="01C856AB" w:rsidR="00884B28" w:rsidRDefault="00884B28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72" w:name="f2r102"/>
            <w:bookmarkEnd w:id="72"/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2529274" w14:textId="206C9CCE" w:rsidR="00884B28" w:rsidRDefault="00884B28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884B28" w:rsidRPr="00782C99" w14:paraId="105C872E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57079171" w14:textId="77777777" w:rsidR="00884B28" w:rsidRPr="00782C99" w:rsidRDefault="00884B28" w:rsidP="00884B28">
            <w:pPr>
              <w:ind w:firstLineChars="100" w:firstLine="180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проценты к получению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638CD1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103</w:t>
            </w:r>
          </w:p>
        </w:tc>
        <w:tc>
          <w:tcPr>
            <w:tcW w:w="24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E1E15EC" w14:textId="1F22F828" w:rsidR="00884B28" w:rsidRDefault="00884B28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73" w:name="f2r103"/>
            <w:bookmarkEnd w:id="73"/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33C036E" w14:textId="7DB18AB3" w:rsidR="00884B28" w:rsidRDefault="00884B28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884B28" w:rsidRPr="00782C99" w14:paraId="6FC539DB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48BA989F" w14:textId="77777777" w:rsidR="00884B28" w:rsidRPr="00782C99" w:rsidRDefault="00884B28" w:rsidP="00884B28">
            <w:pPr>
              <w:ind w:firstLineChars="100" w:firstLine="180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прочие доходы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97DEC58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104</w:t>
            </w:r>
          </w:p>
        </w:tc>
        <w:tc>
          <w:tcPr>
            <w:tcW w:w="24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EE0CAFB" w14:textId="0588211B" w:rsidR="00884B28" w:rsidRDefault="00884B28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74" w:name="f2r104"/>
            <w:bookmarkEnd w:id="74"/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0D7BEF4" w14:textId="1B96DC24" w:rsidR="00884B28" w:rsidRDefault="00884B28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884B28" w:rsidRPr="00782C99" w14:paraId="469FDD66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7C496EA2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Расходы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8262DC5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110</w:t>
            </w:r>
          </w:p>
        </w:tc>
        <w:tc>
          <w:tcPr>
            <w:tcW w:w="24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BB6AE37" w14:textId="53A3F56F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75" w:name="f2r110"/>
            <w:bookmarkEnd w:id="75"/>
            <w:r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A46510C" w14:textId="594614FD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11</w:t>
            </w:r>
          </w:p>
        </w:tc>
      </w:tr>
      <w:tr w:rsidR="00884B28" w:rsidRPr="00782C99" w14:paraId="2CC800AC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7DFD7A0D" w14:textId="77777777" w:rsidR="00884B28" w:rsidRPr="00782C99" w:rsidRDefault="00884B28" w:rsidP="00884B28">
            <w:pPr>
              <w:ind w:firstLineChars="100" w:firstLine="180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14:paraId="0040496D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 </w:t>
            </w:r>
          </w:p>
        </w:tc>
        <w:tc>
          <w:tcPr>
            <w:tcW w:w="246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bottom"/>
          </w:tcPr>
          <w:p w14:paraId="3D4D8216" w14:textId="6455B037" w:rsidR="00884B28" w:rsidRDefault="00884B28" w:rsidP="00884B28">
            <w:pPr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2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bottom"/>
          </w:tcPr>
          <w:p w14:paraId="61845544" w14:textId="07019FA2" w:rsidR="00884B28" w:rsidRDefault="00884B28" w:rsidP="00884B28">
            <w:pPr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884B28" w:rsidRPr="00782C99" w14:paraId="478ACC4E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0FCEA0B4" w14:textId="77777777" w:rsidR="00884B28" w:rsidRPr="00782C99" w:rsidRDefault="00884B28" w:rsidP="00884B28">
            <w:pPr>
              <w:ind w:firstLineChars="100" w:firstLine="180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4F7C12E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111</w:t>
            </w:r>
          </w:p>
        </w:tc>
        <w:tc>
          <w:tcPr>
            <w:tcW w:w="24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FBAC67F" w14:textId="70A00486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76" w:name="f2r111"/>
            <w:bookmarkEnd w:id="76"/>
            <w:r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B5DC63D" w14:textId="6B9F9966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11</w:t>
            </w:r>
          </w:p>
        </w:tc>
      </w:tr>
      <w:tr w:rsidR="00884B28" w:rsidRPr="00782C99" w14:paraId="6552C373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32CCA461" w14:textId="77777777" w:rsidR="00884B28" w:rsidRPr="00782C99" w:rsidRDefault="00884B28" w:rsidP="00884B28">
            <w:pPr>
              <w:ind w:firstLineChars="100" w:firstLine="180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прочие расходы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CAE11F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112</w:t>
            </w:r>
          </w:p>
        </w:tc>
        <w:tc>
          <w:tcPr>
            <w:tcW w:w="24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52B51D4" w14:textId="360D72C7" w:rsidR="00884B28" w:rsidRDefault="00884B28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77" w:name="f2r112"/>
            <w:bookmarkEnd w:id="77"/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9EF1DAF" w14:textId="02D4BAC3" w:rsidR="00884B28" w:rsidRDefault="00884B28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884B28" w:rsidRPr="00782C99" w14:paraId="67DEC564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3320FCCD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Доходы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8F1F24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120</w:t>
            </w:r>
          </w:p>
        </w:tc>
        <w:tc>
          <w:tcPr>
            <w:tcW w:w="24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4AA534F" w14:textId="64CCC980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78" w:name="f2r120"/>
            <w:bookmarkEnd w:id="78"/>
            <w:r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54AF67C" w14:textId="1F5B1FA0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</w:tr>
      <w:tr w:rsidR="00884B28" w:rsidRPr="00782C99" w14:paraId="426E3483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68477F11" w14:textId="77777777" w:rsidR="00884B28" w:rsidRPr="00782C99" w:rsidRDefault="00884B28" w:rsidP="00884B28">
            <w:pPr>
              <w:ind w:firstLineChars="100" w:firstLine="180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14:paraId="19E2A50A" w14:textId="77777777" w:rsidR="00884B28" w:rsidRPr="00782C99" w:rsidRDefault="00884B28" w:rsidP="00884B28">
            <w:pPr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46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bottom"/>
          </w:tcPr>
          <w:p w14:paraId="26E23FC2" w14:textId="7B7A736F" w:rsidR="00884B28" w:rsidRDefault="00884B28" w:rsidP="00884B28">
            <w:pPr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2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bottom"/>
          </w:tcPr>
          <w:p w14:paraId="50B4C81F" w14:textId="5F6D3440" w:rsidR="00884B28" w:rsidRDefault="00884B28" w:rsidP="00884B28">
            <w:pPr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884B28" w:rsidRPr="00782C99" w14:paraId="0F3A087B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18E16AF8" w14:textId="77777777" w:rsidR="00884B28" w:rsidRPr="00782C99" w:rsidRDefault="00884B28" w:rsidP="00884B28">
            <w:pPr>
              <w:ind w:firstLineChars="100" w:firstLine="180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курсовые разницы от пересчета активов и обязательств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AD17CB8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121</w:t>
            </w:r>
          </w:p>
        </w:tc>
        <w:tc>
          <w:tcPr>
            <w:tcW w:w="24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1AA6367" w14:textId="7E41DCB9" w:rsidR="00884B28" w:rsidRDefault="00884B28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79" w:name="f2r121"/>
            <w:bookmarkEnd w:id="79"/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0B447FA" w14:textId="23AB50A7" w:rsidR="00884B28" w:rsidRDefault="00884B28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884B28" w:rsidRPr="00782C99" w14:paraId="7212C47C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4064152D" w14:textId="77777777" w:rsidR="00884B28" w:rsidRPr="00782C99" w:rsidRDefault="00884B28" w:rsidP="00884B28">
            <w:pPr>
              <w:ind w:firstLineChars="100" w:firstLine="180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прочие доходы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A8D258E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122</w:t>
            </w:r>
          </w:p>
        </w:tc>
        <w:tc>
          <w:tcPr>
            <w:tcW w:w="24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3E699FD" w14:textId="05D8F4BA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80" w:name="f2r122"/>
            <w:bookmarkEnd w:id="80"/>
            <w:r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0AE8434" w14:textId="6F312E80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</w:tr>
      <w:tr w:rsidR="00884B28" w:rsidRPr="00782C99" w14:paraId="1E0C7710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5508C427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Расходы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C59F6CA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130</w:t>
            </w:r>
          </w:p>
        </w:tc>
        <w:tc>
          <w:tcPr>
            <w:tcW w:w="24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25D8F6E" w14:textId="6C0CF7B7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81" w:name="f2r130"/>
            <w:bookmarkEnd w:id="81"/>
            <w:r>
              <w:rPr>
                <w:rFonts w:ascii="Arial CYR" w:hAnsi="Arial CYR" w:cs="Arial CYR"/>
                <w:sz w:val="20"/>
                <w:szCs w:val="20"/>
              </w:rPr>
              <w:t>104</w:t>
            </w:r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A5445F4" w14:textId="5E5C76AE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113</w:t>
            </w:r>
          </w:p>
        </w:tc>
      </w:tr>
      <w:tr w:rsidR="00884B28" w:rsidRPr="00782C99" w14:paraId="52A12E65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5F4056FC" w14:textId="77777777" w:rsidR="00884B28" w:rsidRPr="00782C99" w:rsidRDefault="00884B28" w:rsidP="00884B28">
            <w:pPr>
              <w:ind w:firstLineChars="100" w:firstLine="180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В том числе:</w:t>
            </w:r>
            <w:r>
              <w:rPr>
                <w:sz w:val="18"/>
                <w:szCs w:val="18"/>
              </w:rPr>
              <w:t xml:space="preserve"> </w:t>
            </w:r>
            <w:r w:rsidRPr="00782C99">
              <w:rPr>
                <w:sz w:val="18"/>
                <w:szCs w:val="18"/>
              </w:rPr>
              <w:t>проценты к уплате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14:paraId="4255E7E6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131</w:t>
            </w:r>
          </w:p>
        </w:tc>
        <w:tc>
          <w:tcPr>
            <w:tcW w:w="246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14:paraId="74AE4109" w14:textId="53FEF612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82" w:name="f2r131"/>
            <w:bookmarkEnd w:id="82"/>
            <w:r>
              <w:rPr>
                <w:rFonts w:ascii="Arial CYR" w:hAnsi="Arial CYR" w:cs="Arial CYR"/>
                <w:sz w:val="20"/>
                <w:szCs w:val="20"/>
              </w:rPr>
              <w:t>104</w:t>
            </w:r>
          </w:p>
        </w:tc>
        <w:tc>
          <w:tcPr>
            <w:tcW w:w="2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C01F858" w14:textId="4EF1DD79" w:rsidR="00884B28" w:rsidRDefault="001146D9" w:rsidP="00884B2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113</w:t>
            </w:r>
          </w:p>
        </w:tc>
      </w:tr>
      <w:tr w:rsidR="00FD5648" w:rsidRPr="00782C99" w14:paraId="3E2A2DED" w14:textId="77777777" w:rsidTr="008B64A2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0C7DBE26" w14:textId="77777777" w:rsidR="00FD5648" w:rsidRPr="00782C99" w:rsidRDefault="00FD5648" w:rsidP="00FD5648">
            <w:pPr>
              <w:ind w:firstLineChars="100" w:firstLine="180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курсовые разницы от пересчета активов и обязательств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EF46908" w14:textId="77777777" w:rsidR="00FD5648" w:rsidRPr="00782C99" w:rsidRDefault="00FD5648" w:rsidP="00FD564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132</w:t>
            </w:r>
          </w:p>
        </w:tc>
        <w:tc>
          <w:tcPr>
            <w:tcW w:w="24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16E3EB6" w14:textId="4A33382F" w:rsidR="00FD5648" w:rsidRDefault="00FD5648" w:rsidP="00FD564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83" w:name="f2r132"/>
            <w:bookmarkEnd w:id="83"/>
          </w:p>
        </w:tc>
        <w:tc>
          <w:tcPr>
            <w:tcW w:w="2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D6887AF" w14:textId="77777777" w:rsidR="00FD5648" w:rsidRDefault="00FD5648" w:rsidP="00FD564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FD5648" w:rsidRPr="00782C99" w14:paraId="796C0EC4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73309F68" w14:textId="77777777" w:rsidR="00FD5648" w:rsidRPr="00782C99" w:rsidRDefault="00FD5648" w:rsidP="00FD5648">
            <w:pPr>
              <w:ind w:firstLineChars="100" w:firstLine="180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прочие расходы по финансовой деятельности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B604F78" w14:textId="77777777" w:rsidR="00FD5648" w:rsidRPr="00782C99" w:rsidRDefault="00FD5648" w:rsidP="00FD564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133</w:t>
            </w:r>
          </w:p>
        </w:tc>
        <w:tc>
          <w:tcPr>
            <w:tcW w:w="24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8D57DA5" w14:textId="3FA8707E" w:rsidR="00FD5648" w:rsidRDefault="00FD5648" w:rsidP="00FD564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bookmarkStart w:id="84" w:name="f2r133"/>
            <w:bookmarkEnd w:id="84"/>
          </w:p>
        </w:tc>
        <w:tc>
          <w:tcPr>
            <w:tcW w:w="2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141EE9F" w14:textId="29FF3BDE" w:rsidR="00FD5648" w:rsidRDefault="00FD5648" w:rsidP="00FD5648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FD5648" w:rsidRPr="00782C99" w14:paraId="5E3D5A95" w14:textId="77777777" w:rsidTr="00FD5648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417F8092" w14:textId="77777777" w:rsidR="00FD5648" w:rsidRPr="00782C99" w:rsidRDefault="00FD5648" w:rsidP="00FD5648">
            <w:pPr>
              <w:ind w:firstLineChars="100" w:firstLine="180"/>
              <w:rPr>
                <w:sz w:val="18"/>
                <w:szCs w:val="18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74352F" w14:textId="77777777" w:rsidR="00FD5648" w:rsidRPr="00782C99" w:rsidRDefault="00FD5648" w:rsidP="00FD56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4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C29253E" w14:textId="77777777" w:rsidR="00FD5648" w:rsidRPr="00782C99" w:rsidRDefault="00FD5648" w:rsidP="00FD5648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18674D8" w14:textId="77777777" w:rsidR="00FD5648" w:rsidRPr="00782C99" w:rsidRDefault="00FD5648" w:rsidP="00FD5648">
            <w:pPr>
              <w:jc w:val="center"/>
              <w:rPr>
                <w:b/>
                <w:sz w:val="18"/>
                <w:szCs w:val="18"/>
              </w:rPr>
            </w:pPr>
          </w:p>
        </w:tc>
      </w:tr>
    </w:tbl>
    <w:p w14:paraId="72C8F758" w14:textId="77777777" w:rsidR="00782C99" w:rsidRPr="00782C99" w:rsidRDefault="00782C99" w:rsidP="00782C99">
      <w:pPr>
        <w:jc w:val="right"/>
      </w:pPr>
      <w:r w:rsidRPr="00782C99">
        <w:br w:type="page"/>
      </w:r>
      <w:r w:rsidR="006C0D2F">
        <w:lastRenderedPageBreak/>
        <w:t xml:space="preserve">      </w:t>
      </w:r>
      <w:proofErr w:type="gramStart"/>
      <w:r w:rsidRPr="00782C99">
        <w:rPr>
          <w:b/>
          <w:sz w:val="16"/>
        </w:rPr>
        <w:t>Форма  №</w:t>
      </w:r>
      <w:proofErr w:type="gramEnd"/>
      <w:r w:rsidRPr="00782C99">
        <w:rPr>
          <w:b/>
          <w:sz w:val="16"/>
        </w:rPr>
        <w:t>2 лист 2</w:t>
      </w:r>
    </w:p>
    <w:tbl>
      <w:tblPr>
        <w:tblW w:w="10613" w:type="dxa"/>
        <w:tblInd w:w="127" w:type="dxa"/>
        <w:tblLook w:val="0000" w:firstRow="0" w:lastRow="0" w:firstColumn="0" w:lastColumn="0" w:noHBand="0" w:noVBand="0"/>
      </w:tblPr>
      <w:tblGrid>
        <w:gridCol w:w="5226"/>
        <w:gridCol w:w="782"/>
        <w:gridCol w:w="2365"/>
        <w:gridCol w:w="2240"/>
      </w:tblGrid>
      <w:tr w:rsidR="00782C99" w:rsidRPr="00782C99" w14:paraId="1B9798D1" w14:textId="77777777" w:rsidTr="00C827FC">
        <w:trPr>
          <w:trHeight w:val="270"/>
        </w:trPr>
        <w:tc>
          <w:tcPr>
            <w:tcW w:w="5226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2C5D66B" w14:textId="77777777" w:rsidR="00782C99" w:rsidRPr="00782C99" w:rsidRDefault="00782C99" w:rsidP="00782C99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ABF8CA2" w14:textId="77777777" w:rsidR="00782C99" w:rsidRPr="00782C99" w:rsidRDefault="00782C99" w:rsidP="00782C99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365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182DA73" w14:textId="4BF75A68" w:rsidR="00782C99" w:rsidRPr="00782C99" w:rsidRDefault="00782C99" w:rsidP="00FD5648">
            <w:pPr>
              <w:jc w:val="center"/>
              <w:rPr>
                <w:b/>
                <w:sz w:val="16"/>
                <w:szCs w:val="16"/>
              </w:rPr>
            </w:pPr>
            <w:r w:rsidRPr="00782C99">
              <w:rPr>
                <w:b/>
                <w:sz w:val="16"/>
                <w:szCs w:val="16"/>
              </w:rPr>
              <w:t>За январь -</w:t>
            </w:r>
            <w:r w:rsidRPr="00782C99">
              <w:rPr>
                <w:rFonts w:ascii="Courier New" w:hAnsi="Courier New"/>
                <w:b/>
                <w:sz w:val="18"/>
                <w:szCs w:val="18"/>
              </w:rPr>
              <w:t xml:space="preserve"> </w:t>
            </w:r>
            <w:r w:rsidRPr="00782C99">
              <w:rPr>
                <w:b/>
                <w:sz w:val="16"/>
                <w:szCs w:val="16"/>
              </w:rPr>
              <w:t>декабрь 20</w:t>
            </w:r>
            <w:r w:rsidR="00884B28">
              <w:rPr>
                <w:b/>
                <w:sz w:val="16"/>
                <w:szCs w:val="16"/>
              </w:rPr>
              <w:t>2</w:t>
            </w:r>
            <w:r w:rsidR="00AC43F3">
              <w:rPr>
                <w:b/>
                <w:sz w:val="16"/>
                <w:szCs w:val="16"/>
              </w:rPr>
              <w:t>1</w:t>
            </w:r>
            <w:r w:rsidRPr="00782C99">
              <w:rPr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2240" w:type="dxa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14:paraId="54033F13" w14:textId="01D9BAA6" w:rsidR="00782C99" w:rsidRPr="00782C99" w:rsidRDefault="00782C99" w:rsidP="00FD5648">
            <w:pPr>
              <w:jc w:val="center"/>
              <w:rPr>
                <w:b/>
                <w:sz w:val="16"/>
                <w:szCs w:val="16"/>
              </w:rPr>
            </w:pPr>
            <w:r w:rsidRPr="00782C99">
              <w:rPr>
                <w:b/>
                <w:sz w:val="16"/>
                <w:szCs w:val="16"/>
              </w:rPr>
              <w:t>За январь - декабрь 20</w:t>
            </w:r>
            <w:r w:rsidR="00AC43F3">
              <w:rPr>
                <w:b/>
                <w:sz w:val="16"/>
                <w:szCs w:val="16"/>
              </w:rPr>
              <w:t>20</w:t>
            </w:r>
            <w:r w:rsidRPr="00782C99">
              <w:rPr>
                <w:b/>
                <w:sz w:val="16"/>
                <w:szCs w:val="16"/>
              </w:rPr>
              <w:t xml:space="preserve"> г.</w:t>
            </w:r>
          </w:p>
        </w:tc>
      </w:tr>
      <w:tr w:rsidR="00782C99" w:rsidRPr="00782C99" w14:paraId="582DE091" w14:textId="77777777" w:rsidTr="00C827FC">
        <w:trPr>
          <w:trHeight w:val="50"/>
        </w:trPr>
        <w:tc>
          <w:tcPr>
            <w:tcW w:w="5226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1CE4665" w14:textId="77777777" w:rsidR="00782C99" w:rsidRPr="00782C99" w:rsidRDefault="00782C99" w:rsidP="00782C99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16F5A93" w14:textId="77777777" w:rsidR="00782C99" w:rsidRPr="00782C99" w:rsidRDefault="00782C99" w:rsidP="00782C99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7F270A0" w14:textId="77777777" w:rsidR="00782C99" w:rsidRPr="00782C99" w:rsidRDefault="00782C99" w:rsidP="00782C99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14:paraId="1AD77EF3" w14:textId="77777777" w:rsidR="00782C99" w:rsidRPr="00782C99" w:rsidRDefault="00782C99" w:rsidP="00782C99">
            <w:pPr>
              <w:jc w:val="center"/>
              <w:rPr>
                <w:b/>
                <w:bCs/>
                <w:sz w:val="16"/>
                <w:szCs w:val="16"/>
              </w:rPr>
            </w:pPr>
            <w:r w:rsidRPr="00782C99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884B28" w:rsidRPr="00782C99" w14:paraId="17341AD7" w14:textId="77777777" w:rsidTr="00C827FC">
        <w:trPr>
          <w:trHeight w:val="333"/>
        </w:trPr>
        <w:tc>
          <w:tcPr>
            <w:tcW w:w="522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730D0A47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 xml:space="preserve">Прибыль (убыток) от инвестиционной </w:t>
            </w:r>
            <w:proofErr w:type="gramStart"/>
            <w:r w:rsidRPr="00782C99">
              <w:rPr>
                <w:sz w:val="18"/>
                <w:szCs w:val="18"/>
              </w:rPr>
              <w:t>и  финансовой</w:t>
            </w:r>
            <w:proofErr w:type="gramEnd"/>
            <w:r w:rsidRPr="00782C99">
              <w:rPr>
                <w:sz w:val="18"/>
                <w:szCs w:val="18"/>
              </w:rPr>
              <w:t xml:space="preserve">  деятельности (100 – 110 + 120 – 130)</w:t>
            </w:r>
          </w:p>
        </w:tc>
        <w:tc>
          <w:tcPr>
            <w:tcW w:w="78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504804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140</w:t>
            </w:r>
          </w:p>
        </w:tc>
        <w:tc>
          <w:tcPr>
            <w:tcW w:w="2365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E7B5F7" w14:textId="13075612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  <w:bookmarkStart w:id="85" w:name="f2r140"/>
            <w:bookmarkEnd w:id="85"/>
            <w:r>
              <w:rPr>
                <w:rFonts w:ascii="Arial CYR" w:hAnsi="Arial CYR" w:cs="Arial CYR"/>
                <w:sz w:val="18"/>
                <w:szCs w:val="20"/>
              </w:rPr>
              <w:t>-</w:t>
            </w:r>
            <w:r w:rsidR="001D1A53">
              <w:rPr>
                <w:rFonts w:ascii="Arial CYR" w:hAnsi="Arial CYR" w:cs="Arial CYR"/>
                <w:sz w:val="18"/>
                <w:szCs w:val="20"/>
              </w:rPr>
              <w:t>51</w:t>
            </w:r>
          </w:p>
        </w:tc>
        <w:tc>
          <w:tcPr>
            <w:tcW w:w="2240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3CAFE1" w14:textId="3C78802B" w:rsidR="00884B28" w:rsidRPr="00794D7B" w:rsidRDefault="001D1A53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  <w:r>
              <w:rPr>
                <w:rFonts w:ascii="Arial CYR" w:hAnsi="Arial CYR" w:cs="Arial CYR"/>
                <w:sz w:val="18"/>
                <w:szCs w:val="20"/>
              </w:rPr>
              <w:t>-82</w:t>
            </w:r>
          </w:p>
        </w:tc>
      </w:tr>
      <w:tr w:rsidR="00884B28" w:rsidRPr="00782C99" w14:paraId="50288842" w14:textId="77777777" w:rsidTr="00C827FC">
        <w:trPr>
          <w:trHeight w:val="200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44F66440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Прибыль (убыток) до налогообложения (± 090 ± 140)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B70C34B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150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00D821" w14:textId="38CB2F52" w:rsidR="00884B28" w:rsidRPr="00794D7B" w:rsidRDefault="001D1A53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  <w:bookmarkStart w:id="86" w:name="f2r150"/>
            <w:bookmarkEnd w:id="86"/>
            <w:r>
              <w:rPr>
                <w:rFonts w:ascii="Arial CYR" w:hAnsi="Arial CYR" w:cs="Arial CYR"/>
                <w:sz w:val="18"/>
                <w:szCs w:val="20"/>
              </w:rPr>
              <w:t>986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70598E" w14:textId="34A8D8BE" w:rsidR="00884B28" w:rsidRPr="00794D7B" w:rsidRDefault="001D1A53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  <w:r>
              <w:rPr>
                <w:rFonts w:ascii="Arial CYR" w:hAnsi="Arial CYR" w:cs="Arial CYR"/>
                <w:sz w:val="18"/>
                <w:szCs w:val="20"/>
              </w:rPr>
              <w:t>566</w:t>
            </w:r>
          </w:p>
        </w:tc>
      </w:tr>
      <w:tr w:rsidR="00884B28" w:rsidRPr="00782C99" w14:paraId="4A92AF04" w14:textId="77777777" w:rsidTr="00C827FC">
        <w:trPr>
          <w:trHeight w:val="100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3E002691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Налог на прибыль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D4534E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160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8CADE1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  <w:bookmarkStart w:id="87" w:name="f2r160"/>
            <w:bookmarkEnd w:id="87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F762B6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</w:p>
        </w:tc>
      </w:tr>
      <w:tr w:rsidR="00884B28" w:rsidRPr="00782C99" w14:paraId="653C4A5F" w14:textId="77777777" w:rsidTr="00C827FC">
        <w:trPr>
          <w:trHeight w:val="122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7851108E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Изменение отложенных налоговых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F50B33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170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BB87DB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  <w:bookmarkStart w:id="88" w:name="f2r170"/>
            <w:bookmarkEnd w:id="88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57BEB6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</w:p>
        </w:tc>
      </w:tr>
      <w:tr w:rsidR="00884B28" w:rsidRPr="00782C99" w14:paraId="3C34E0B9" w14:textId="77777777" w:rsidTr="00C827FC">
        <w:trPr>
          <w:trHeight w:val="167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54FDFAE6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Изменение отложенных налоговых обязательств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E8F21F9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180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170DD2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  <w:bookmarkStart w:id="89" w:name="f2r180"/>
            <w:bookmarkEnd w:id="89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7A0C41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</w:p>
        </w:tc>
      </w:tr>
      <w:tr w:rsidR="00884B28" w:rsidRPr="00782C99" w14:paraId="362530C9" w14:textId="77777777" w:rsidTr="00C827FC">
        <w:trPr>
          <w:trHeight w:val="200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539DDB25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Прочие налоги и сборы, исчисляемые из прибыли (дохода)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9ECEE49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190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7E4A2D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  <w:bookmarkStart w:id="90" w:name="f2r190"/>
            <w:bookmarkEnd w:id="90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F06A27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</w:p>
        </w:tc>
      </w:tr>
      <w:tr w:rsidR="00884B28" w:rsidRPr="00782C99" w14:paraId="022D55E2" w14:textId="77777777" w:rsidTr="00C827FC">
        <w:trPr>
          <w:trHeight w:val="163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4BCD67F6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Прочие платежи, исчисляемые из прибыли (дохода)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21A1326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200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5D56EB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  <w:bookmarkStart w:id="91" w:name="f2r200"/>
            <w:bookmarkEnd w:id="91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DC6576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</w:p>
        </w:tc>
      </w:tr>
      <w:tr w:rsidR="00884B28" w:rsidRPr="00782C99" w14:paraId="5A476EB2" w14:textId="77777777" w:rsidTr="00C827FC">
        <w:trPr>
          <w:trHeight w:val="302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204475CD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 xml:space="preserve">Чистая прибыль (убыток) </w:t>
            </w:r>
            <w:r w:rsidRPr="00782C99">
              <w:rPr>
                <w:sz w:val="18"/>
                <w:szCs w:val="18"/>
              </w:rPr>
              <w:br/>
              <w:t>(± 150 – 160 ± 170 ± 180 – 190-200)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D6803E0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210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9A762" w14:textId="2828F34F" w:rsidR="00884B28" w:rsidRPr="00794D7B" w:rsidRDefault="001D1A53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  <w:bookmarkStart w:id="92" w:name="f2r210"/>
            <w:bookmarkEnd w:id="92"/>
            <w:r>
              <w:rPr>
                <w:rFonts w:ascii="Arial CYR" w:hAnsi="Arial CYR" w:cs="Arial CYR"/>
                <w:sz w:val="18"/>
                <w:szCs w:val="20"/>
              </w:rPr>
              <w:t>986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470994" w14:textId="6B1E834B" w:rsidR="00884B28" w:rsidRPr="00794D7B" w:rsidRDefault="001D1A53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  <w:r>
              <w:rPr>
                <w:rFonts w:ascii="Arial CYR" w:hAnsi="Arial CYR" w:cs="Arial CYR"/>
                <w:sz w:val="18"/>
                <w:szCs w:val="20"/>
              </w:rPr>
              <w:t>566</w:t>
            </w:r>
          </w:p>
        </w:tc>
      </w:tr>
      <w:tr w:rsidR="00884B28" w:rsidRPr="00782C99" w14:paraId="6973DB14" w14:textId="77777777" w:rsidTr="00C827FC">
        <w:trPr>
          <w:trHeight w:val="397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016E8D24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92955D4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220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CE5EE4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  <w:bookmarkStart w:id="93" w:name="f2r220"/>
            <w:bookmarkEnd w:id="93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1B0AA3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</w:p>
        </w:tc>
      </w:tr>
      <w:tr w:rsidR="00884B28" w:rsidRPr="00782C99" w14:paraId="122F18D1" w14:textId="77777777" w:rsidTr="00C827FC">
        <w:trPr>
          <w:trHeight w:val="178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1CA877E1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60BBA39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230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F3DB20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  <w:bookmarkStart w:id="94" w:name="f2r230"/>
            <w:bookmarkEnd w:id="94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2A19DD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</w:p>
        </w:tc>
      </w:tr>
      <w:tr w:rsidR="00884B28" w:rsidRPr="00782C99" w14:paraId="6A9F6108" w14:textId="77777777" w:rsidTr="00C827FC">
        <w:trPr>
          <w:trHeight w:val="229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33D7C220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Совокупная прибыль (убыток) (± 210 ± 220 ± 230)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73F01F0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240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3A5CDB" w14:textId="60D2325F" w:rsidR="00884B28" w:rsidRPr="00794D7B" w:rsidRDefault="001D1A53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  <w:bookmarkStart w:id="95" w:name="f2r240"/>
            <w:bookmarkEnd w:id="95"/>
            <w:r>
              <w:rPr>
                <w:rFonts w:ascii="Arial CYR" w:hAnsi="Arial CYR" w:cs="Arial CYR"/>
                <w:sz w:val="18"/>
                <w:szCs w:val="20"/>
              </w:rPr>
              <w:t>986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092363" w14:textId="72D65263" w:rsidR="00884B28" w:rsidRPr="00794D7B" w:rsidRDefault="001D1A53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  <w:r>
              <w:rPr>
                <w:rFonts w:ascii="Arial CYR" w:hAnsi="Arial CYR" w:cs="Arial CYR"/>
                <w:sz w:val="18"/>
                <w:szCs w:val="20"/>
              </w:rPr>
              <w:t>566</w:t>
            </w:r>
          </w:p>
        </w:tc>
      </w:tr>
      <w:tr w:rsidR="00884B28" w:rsidRPr="00782C99" w14:paraId="09AF49EC" w14:textId="77777777" w:rsidTr="00C827FC">
        <w:trPr>
          <w:trHeight w:val="120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7F5A6876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Базовая прибыль (убыток) на акцию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A668109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250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9710E02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  <w:bookmarkStart w:id="96" w:name="f2r250"/>
            <w:bookmarkEnd w:id="96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1335777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</w:p>
        </w:tc>
      </w:tr>
      <w:tr w:rsidR="00884B28" w:rsidRPr="00782C99" w14:paraId="687839DB" w14:textId="77777777" w:rsidTr="00C827FC">
        <w:trPr>
          <w:trHeight w:val="165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24B3A679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Разводненная прибыль (убыток) на акцию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B062B3A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260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6B51D8C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  <w:bookmarkStart w:id="97" w:name="f2r260"/>
            <w:bookmarkEnd w:id="97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D3B56A7" w14:textId="77777777" w:rsidR="00884B28" w:rsidRPr="00794D7B" w:rsidRDefault="00884B28" w:rsidP="00884B28">
            <w:pPr>
              <w:jc w:val="center"/>
              <w:rPr>
                <w:rFonts w:ascii="Arial CYR" w:hAnsi="Arial CYR" w:cs="Arial CYR"/>
                <w:sz w:val="18"/>
                <w:szCs w:val="20"/>
              </w:rPr>
            </w:pPr>
          </w:p>
        </w:tc>
      </w:tr>
      <w:tr w:rsidR="00884B28" w:rsidRPr="00782C99" w14:paraId="43211035" w14:textId="77777777" w:rsidTr="00C827FC">
        <w:trPr>
          <w:trHeight w:val="397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75063B1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proofErr w:type="gramStart"/>
            <w:r w:rsidRPr="00782C99">
              <w:rPr>
                <w:sz w:val="18"/>
                <w:szCs w:val="18"/>
              </w:rPr>
              <w:t>Количество  организаций</w:t>
            </w:r>
            <w:proofErr w:type="gramEnd"/>
            <w:r w:rsidRPr="00782C99">
              <w:rPr>
                <w:sz w:val="18"/>
                <w:szCs w:val="18"/>
              </w:rPr>
              <w:t xml:space="preserve"> получивших прибыль по конечному финансовому результату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20D750A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270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94FBE27" w14:textId="23239D79" w:rsidR="00884B28" w:rsidRPr="00782C99" w:rsidRDefault="001D1A53" w:rsidP="00884B28">
            <w:pPr>
              <w:jc w:val="center"/>
              <w:rPr>
                <w:b/>
                <w:sz w:val="18"/>
                <w:szCs w:val="18"/>
              </w:rPr>
            </w:pPr>
            <w:bookmarkStart w:id="98" w:name="f2r270"/>
            <w:bookmarkEnd w:id="98"/>
            <w:r>
              <w:rPr>
                <w:b/>
                <w:sz w:val="18"/>
                <w:szCs w:val="18"/>
              </w:rPr>
              <w:t>1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33E9683" w14:textId="285CE806" w:rsidR="00884B28" w:rsidRPr="00782C99" w:rsidRDefault="001D1A53" w:rsidP="00884B28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</w:p>
        </w:tc>
      </w:tr>
      <w:tr w:rsidR="00884B28" w:rsidRPr="00782C99" w14:paraId="30E3F2C5" w14:textId="77777777" w:rsidTr="00C827FC">
        <w:trPr>
          <w:trHeight w:val="319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6779B64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Сумма полученной прибыли по конечному финансовому результату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59138E0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270а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F3FB247" w14:textId="5D6965B9" w:rsidR="00884B28" w:rsidRPr="00782C99" w:rsidRDefault="001D1A53" w:rsidP="00884B28">
            <w:pPr>
              <w:jc w:val="center"/>
              <w:rPr>
                <w:b/>
                <w:sz w:val="18"/>
                <w:szCs w:val="18"/>
              </w:rPr>
            </w:pPr>
            <w:bookmarkStart w:id="99" w:name="f2r270A"/>
            <w:bookmarkEnd w:id="99"/>
            <w:r>
              <w:rPr>
                <w:b/>
                <w:sz w:val="18"/>
                <w:szCs w:val="18"/>
              </w:rPr>
              <w:t>986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9A743E1" w14:textId="1FAA04DC" w:rsidR="00884B28" w:rsidRPr="00782C99" w:rsidRDefault="001D1A53" w:rsidP="00884B28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566</w:t>
            </w:r>
          </w:p>
        </w:tc>
      </w:tr>
      <w:tr w:rsidR="00884B28" w:rsidRPr="00782C99" w14:paraId="1E12814C" w14:textId="77777777" w:rsidTr="00C827FC">
        <w:trPr>
          <w:trHeight w:val="397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E535DA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proofErr w:type="gramStart"/>
            <w:r w:rsidRPr="00782C99">
              <w:rPr>
                <w:sz w:val="18"/>
                <w:szCs w:val="18"/>
              </w:rPr>
              <w:t>Количество  организаций</w:t>
            </w:r>
            <w:proofErr w:type="gramEnd"/>
            <w:r w:rsidRPr="00782C99">
              <w:rPr>
                <w:sz w:val="18"/>
                <w:szCs w:val="18"/>
              </w:rPr>
              <w:t xml:space="preserve"> получивших убыток по конечному финансовому результату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B4FAE34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280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ADB0211" w14:textId="77777777" w:rsidR="00884B28" w:rsidRPr="00782C99" w:rsidRDefault="00884B28" w:rsidP="00884B28">
            <w:pPr>
              <w:jc w:val="center"/>
              <w:rPr>
                <w:b/>
                <w:sz w:val="18"/>
                <w:szCs w:val="18"/>
              </w:rPr>
            </w:pPr>
            <w:bookmarkStart w:id="100" w:name="f2r280"/>
            <w:bookmarkEnd w:id="100"/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7EEB25B5" w14:textId="77777777" w:rsidR="00884B28" w:rsidRPr="00782C99" w:rsidRDefault="00884B28" w:rsidP="00884B28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884B28" w:rsidRPr="00782C99" w14:paraId="044B231E" w14:textId="77777777" w:rsidTr="00C827FC">
        <w:trPr>
          <w:trHeight w:val="397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6F713DB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Сумма полученного убытка по конечному финансовому результату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FC18AD5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280а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0EF7D1CB" w14:textId="77777777" w:rsidR="00884B28" w:rsidRPr="00782C99" w:rsidRDefault="00884B28" w:rsidP="00884B28">
            <w:pPr>
              <w:jc w:val="center"/>
              <w:rPr>
                <w:b/>
                <w:sz w:val="18"/>
                <w:szCs w:val="18"/>
              </w:rPr>
            </w:pPr>
            <w:bookmarkStart w:id="101" w:name="f2r280A"/>
            <w:bookmarkEnd w:id="101"/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4380600" w14:textId="77777777" w:rsidR="00884B28" w:rsidRPr="00782C99" w:rsidRDefault="00884B28" w:rsidP="00884B28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884B28" w:rsidRPr="00782C99" w14:paraId="4D1D3CFE" w14:textId="77777777" w:rsidTr="00C827FC">
        <w:trPr>
          <w:trHeight w:val="397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18EE5B4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proofErr w:type="gramStart"/>
            <w:r w:rsidRPr="00782C99">
              <w:rPr>
                <w:sz w:val="18"/>
                <w:szCs w:val="18"/>
              </w:rPr>
              <w:t>Количество  организаций</w:t>
            </w:r>
            <w:proofErr w:type="gramEnd"/>
            <w:r w:rsidRPr="00782C99">
              <w:rPr>
                <w:sz w:val="18"/>
                <w:szCs w:val="18"/>
              </w:rPr>
              <w:t xml:space="preserve"> получивших прибыль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20EFFE2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290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47B649B" w14:textId="588923AB" w:rsidR="00884B28" w:rsidRPr="00782C99" w:rsidRDefault="001D1A53" w:rsidP="00884B28">
            <w:pPr>
              <w:jc w:val="center"/>
              <w:rPr>
                <w:b/>
                <w:sz w:val="18"/>
                <w:szCs w:val="18"/>
              </w:rPr>
            </w:pPr>
            <w:bookmarkStart w:id="102" w:name="f2r290"/>
            <w:bookmarkEnd w:id="102"/>
            <w:r>
              <w:rPr>
                <w:b/>
                <w:sz w:val="18"/>
                <w:szCs w:val="18"/>
              </w:rPr>
              <w:t>1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4CCF708A" w14:textId="202A44BE" w:rsidR="00884B28" w:rsidRPr="00782C99" w:rsidRDefault="001D1A53" w:rsidP="00884B28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</w:p>
        </w:tc>
      </w:tr>
      <w:tr w:rsidR="00884B28" w:rsidRPr="00782C99" w14:paraId="6D880520" w14:textId="77777777" w:rsidTr="00C827FC">
        <w:trPr>
          <w:trHeight w:val="397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B9B476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Сумма полученной прибыли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04D0B0D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290а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6ADD90C" w14:textId="36B515F0" w:rsidR="00884B28" w:rsidRPr="00782C99" w:rsidRDefault="001D1A53" w:rsidP="00884B28">
            <w:pPr>
              <w:jc w:val="center"/>
              <w:rPr>
                <w:b/>
                <w:sz w:val="18"/>
                <w:szCs w:val="18"/>
              </w:rPr>
            </w:pPr>
            <w:bookmarkStart w:id="103" w:name="f"/>
            <w:bookmarkStart w:id="104" w:name="f2r290A"/>
            <w:bookmarkEnd w:id="103"/>
            <w:bookmarkEnd w:id="104"/>
            <w:r>
              <w:rPr>
                <w:b/>
                <w:sz w:val="18"/>
                <w:szCs w:val="18"/>
              </w:rPr>
              <w:t>198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666C8DC7" w14:textId="0708F00D" w:rsidR="00884B28" w:rsidRPr="00782C99" w:rsidRDefault="001D1A53" w:rsidP="00884B28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63</w:t>
            </w:r>
          </w:p>
        </w:tc>
      </w:tr>
      <w:tr w:rsidR="00884B28" w:rsidRPr="00782C99" w14:paraId="3569F6BC" w14:textId="77777777" w:rsidTr="00C827FC">
        <w:trPr>
          <w:trHeight w:val="471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63983CE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proofErr w:type="gramStart"/>
            <w:r w:rsidRPr="00782C99">
              <w:rPr>
                <w:sz w:val="18"/>
                <w:szCs w:val="18"/>
              </w:rPr>
              <w:t>Количество  организаций</w:t>
            </w:r>
            <w:proofErr w:type="gramEnd"/>
            <w:r w:rsidRPr="00782C99">
              <w:rPr>
                <w:sz w:val="18"/>
                <w:szCs w:val="18"/>
              </w:rPr>
              <w:t xml:space="preserve"> получивших убыток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7822DF5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295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829EBB8" w14:textId="77777777" w:rsidR="00884B28" w:rsidRPr="00782C99" w:rsidRDefault="00884B28" w:rsidP="00884B28">
            <w:pPr>
              <w:jc w:val="center"/>
              <w:rPr>
                <w:b/>
                <w:sz w:val="18"/>
                <w:szCs w:val="18"/>
              </w:rPr>
            </w:pPr>
            <w:bookmarkStart w:id="105" w:name="f2r295"/>
            <w:bookmarkEnd w:id="105"/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1B44B1E9" w14:textId="545B6AC0" w:rsidR="00884B28" w:rsidRPr="00782C99" w:rsidRDefault="00884B28" w:rsidP="00884B28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884B28" w:rsidRPr="00782C99" w14:paraId="1D11E734" w14:textId="77777777" w:rsidTr="00C827FC">
        <w:trPr>
          <w:trHeight w:val="290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2B61E3" w14:textId="77777777" w:rsidR="00884B28" w:rsidRPr="00782C99" w:rsidRDefault="00884B28" w:rsidP="00884B28">
            <w:pPr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Сумма полученного убытка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4572844" w14:textId="77777777" w:rsidR="00884B28" w:rsidRPr="00782C99" w:rsidRDefault="00884B28" w:rsidP="00884B28">
            <w:pPr>
              <w:jc w:val="center"/>
              <w:rPr>
                <w:sz w:val="18"/>
                <w:szCs w:val="18"/>
              </w:rPr>
            </w:pPr>
            <w:r w:rsidRPr="00782C99">
              <w:rPr>
                <w:sz w:val="18"/>
                <w:szCs w:val="18"/>
              </w:rPr>
              <w:t>295а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5EB09AA2" w14:textId="77777777" w:rsidR="00884B28" w:rsidRPr="00782C99" w:rsidRDefault="00884B28" w:rsidP="00884B28">
            <w:pPr>
              <w:jc w:val="center"/>
              <w:rPr>
                <w:b/>
                <w:sz w:val="18"/>
                <w:szCs w:val="18"/>
              </w:rPr>
            </w:pPr>
            <w:bookmarkStart w:id="106" w:name="f2r295A"/>
            <w:bookmarkEnd w:id="106"/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8292234" w14:textId="521B3213" w:rsidR="00884B28" w:rsidRPr="00782C99" w:rsidRDefault="00884B28" w:rsidP="00884B28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82C99" w:rsidRPr="00782C99" w14:paraId="4EC20B81" w14:textId="77777777" w:rsidTr="00C827FC">
        <w:trPr>
          <w:trHeight w:val="290"/>
        </w:trPr>
        <w:tc>
          <w:tcPr>
            <w:tcW w:w="5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2DF8637" w14:textId="77777777" w:rsidR="00782C99" w:rsidRPr="00782C99" w:rsidRDefault="00782C99" w:rsidP="00782C99">
            <w:pPr>
              <w:rPr>
                <w:sz w:val="18"/>
                <w:szCs w:val="18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42CBB07" w14:textId="77777777" w:rsidR="00782C99" w:rsidRPr="00782C99" w:rsidRDefault="00782C99" w:rsidP="00782C9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230FED96" w14:textId="77777777" w:rsidR="00782C99" w:rsidRPr="00782C99" w:rsidRDefault="00782C99" w:rsidP="00782C99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14:paraId="351A5881" w14:textId="77777777" w:rsidR="00782C99" w:rsidRPr="00782C99" w:rsidRDefault="00782C99" w:rsidP="00782C99">
            <w:pPr>
              <w:jc w:val="center"/>
              <w:rPr>
                <w:b/>
                <w:sz w:val="18"/>
                <w:szCs w:val="18"/>
              </w:rPr>
            </w:pPr>
          </w:p>
        </w:tc>
      </w:tr>
    </w:tbl>
    <w:p w14:paraId="05402803" w14:textId="77777777" w:rsidR="006C0D2F" w:rsidRDefault="006C0D2F" w:rsidP="001D3366">
      <w:pPr>
        <w:pStyle w:val="a3"/>
        <w:tabs>
          <w:tab w:val="left" w:pos="2340"/>
        </w:tabs>
        <w:rPr>
          <w:rFonts w:ascii="Times New Roman" w:hAnsi="Times New Roman"/>
        </w:rPr>
      </w:pPr>
    </w:p>
    <w:p w14:paraId="094BADE5" w14:textId="0156D1AD" w:rsidR="001D3366" w:rsidRDefault="001D3366" w:rsidP="001D3366">
      <w:pPr>
        <w:pStyle w:val="a3"/>
        <w:tabs>
          <w:tab w:val="left" w:pos="2340"/>
        </w:tabs>
        <w:rPr>
          <w:rFonts w:ascii="Times New Roman" w:hAnsi="Times New Roman"/>
        </w:rPr>
      </w:pPr>
      <w:r>
        <w:rPr>
          <w:rFonts w:ascii="Times New Roman" w:hAnsi="Times New Roman"/>
        </w:rPr>
        <w:t xml:space="preserve">Руководитель _________________________ </w:t>
      </w:r>
      <w:r w:rsidR="009A3676">
        <w:rPr>
          <w:rFonts w:ascii="Times New Roman" w:hAnsi="Times New Roman"/>
        </w:rPr>
        <w:t>П.П. Дылюк</w:t>
      </w:r>
    </w:p>
    <w:p w14:paraId="375AE383" w14:textId="77777777" w:rsidR="001D3366" w:rsidRDefault="001D3366" w:rsidP="001D3366">
      <w:pPr>
        <w:pStyle w:val="a3"/>
        <w:tabs>
          <w:tab w:val="left" w:pos="2340"/>
        </w:tabs>
        <w:rPr>
          <w:rFonts w:ascii="Times New Roman" w:hAnsi="Times New Roman"/>
        </w:rPr>
      </w:pPr>
    </w:p>
    <w:p w14:paraId="34D6F0B5" w14:textId="77777777" w:rsidR="001D3366" w:rsidRDefault="001D3366" w:rsidP="001D3366">
      <w:pPr>
        <w:pStyle w:val="a3"/>
        <w:tabs>
          <w:tab w:val="left" w:pos="2340"/>
        </w:tabs>
        <w:rPr>
          <w:rFonts w:ascii="Times New Roman" w:hAnsi="Times New Roman"/>
        </w:rPr>
      </w:pPr>
      <w:r>
        <w:rPr>
          <w:rFonts w:ascii="Times New Roman" w:hAnsi="Times New Roman"/>
        </w:rPr>
        <w:t>Главный бу</w:t>
      </w:r>
      <w:r w:rsidR="006C0D2F">
        <w:rPr>
          <w:rFonts w:ascii="Times New Roman" w:hAnsi="Times New Roman"/>
        </w:rPr>
        <w:t>хгалтер_____________________ Г.В</w:t>
      </w:r>
      <w:r>
        <w:rPr>
          <w:rFonts w:ascii="Times New Roman" w:hAnsi="Times New Roman"/>
        </w:rPr>
        <w:t>.</w:t>
      </w:r>
      <w:r w:rsidR="003D3BA3">
        <w:rPr>
          <w:rFonts w:ascii="Times New Roman" w:hAnsi="Times New Roman"/>
        </w:rPr>
        <w:t xml:space="preserve"> </w:t>
      </w:r>
      <w:r w:rsidR="006C0D2F">
        <w:rPr>
          <w:rFonts w:ascii="Times New Roman" w:hAnsi="Times New Roman"/>
        </w:rPr>
        <w:t>Чаплинская</w:t>
      </w:r>
    </w:p>
    <w:p w14:paraId="34DD1A9C" w14:textId="77777777" w:rsidR="001D3366" w:rsidRPr="001D3366" w:rsidRDefault="001D3366" w:rsidP="001D3366">
      <w:pPr>
        <w:pStyle w:val="a3"/>
        <w:tabs>
          <w:tab w:val="left" w:pos="2340"/>
        </w:tabs>
        <w:rPr>
          <w:rFonts w:ascii="Times New Roman" w:hAnsi="Times New Roman"/>
        </w:rPr>
      </w:pPr>
    </w:p>
    <w:p w14:paraId="215297C2" w14:textId="77777777" w:rsidR="00E102A4" w:rsidRDefault="00E102A4" w:rsidP="001D3366">
      <w:pPr>
        <w:rPr>
          <w:sz w:val="22"/>
          <w:szCs w:val="22"/>
        </w:rPr>
      </w:pPr>
    </w:p>
    <w:p w14:paraId="7894B315" w14:textId="77777777" w:rsidR="00E102A4" w:rsidRPr="00E102A4" w:rsidRDefault="00E102A4" w:rsidP="00E102A4">
      <w:pPr>
        <w:spacing w:before="160" w:after="160"/>
        <w:jc w:val="both"/>
        <w:rPr>
          <w:b/>
        </w:rPr>
      </w:pPr>
      <w:r w:rsidRPr="00E102A4">
        <w:rPr>
          <w:b/>
        </w:rPr>
        <w:t xml:space="preserve">4. Доля государства в уставном фонде эмитента </w:t>
      </w:r>
      <w:r>
        <w:rPr>
          <w:b/>
        </w:rPr>
        <w:t>100</w:t>
      </w:r>
      <w:r w:rsidRPr="00E102A4">
        <w:rPr>
          <w:b/>
        </w:rPr>
        <w:t>% (всего в процентах), в том числе: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4520"/>
        <w:gridCol w:w="2785"/>
        <w:gridCol w:w="2749"/>
      </w:tblGrid>
      <w:tr w:rsidR="00E102A4" w:rsidRPr="00E102A4" w14:paraId="1AFC5912" w14:textId="77777777" w:rsidTr="00E102A4">
        <w:trPr>
          <w:trHeight w:val="240"/>
        </w:trPr>
        <w:tc>
          <w:tcPr>
            <w:tcW w:w="22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7BA72303" w14:textId="77777777" w:rsidR="00E102A4" w:rsidRPr="00E102A4" w:rsidRDefault="00E102A4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Вид собственности</w:t>
            </w:r>
          </w:p>
        </w:tc>
        <w:tc>
          <w:tcPr>
            <w:tcW w:w="1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55F729FE" w14:textId="77777777" w:rsidR="00E102A4" w:rsidRPr="00E102A4" w:rsidRDefault="00E102A4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Количество акций, штук</w:t>
            </w:r>
          </w:p>
        </w:tc>
        <w:tc>
          <w:tcPr>
            <w:tcW w:w="1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0612D184" w14:textId="77777777" w:rsidR="00E102A4" w:rsidRPr="00E102A4" w:rsidRDefault="00E102A4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Доля в уставном фонде, %</w:t>
            </w:r>
          </w:p>
        </w:tc>
      </w:tr>
      <w:tr w:rsidR="00E102A4" w:rsidRPr="00E102A4" w14:paraId="7C5D5BDB" w14:textId="77777777" w:rsidTr="00E102A4">
        <w:trPr>
          <w:trHeight w:val="240"/>
        </w:trPr>
        <w:tc>
          <w:tcPr>
            <w:tcW w:w="22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DF1D025" w14:textId="77777777" w:rsidR="00E102A4" w:rsidRPr="00E102A4" w:rsidRDefault="00E102A4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 xml:space="preserve">Республиканская </w:t>
            </w:r>
          </w:p>
        </w:tc>
        <w:tc>
          <w:tcPr>
            <w:tcW w:w="1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20CAF5A8" w14:textId="77777777" w:rsidR="00E102A4" w:rsidRPr="00E102A4" w:rsidRDefault="00E102A4" w:rsidP="00E102A4">
            <w:pPr>
              <w:rPr>
                <w:sz w:val="20"/>
                <w:szCs w:val="20"/>
              </w:rPr>
            </w:pPr>
          </w:p>
        </w:tc>
        <w:tc>
          <w:tcPr>
            <w:tcW w:w="1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253EFC2F" w14:textId="77777777" w:rsidR="00E102A4" w:rsidRPr="00E102A4" w:rsidRDefault="00E102A4" w:rsidP="00E102A4">
            <w:pPr>
              <w:rPr>
                <w:sz w:val="20"/>
                <w:szCs w:val="20"/>
              </w:rPr>
            </w:pPr>
          </w:p>
        </w:tc>
      </w:tr>
      <w:tr w:rsidR="00E102A4" w:rsidRPr="00E102A4" w14:paraId="6B05A6F0" w14:textId="77777777" w:rsidTr="00E102A4">
        <w:trPr>
          <w:trHeight w:val="240"/>
        </w:trPr>
        <w:tc>
          <w:tcPr>
            <w:tcW w:w="22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499D706" w14:textId="77777777" w:rsidR="00E102A4" w:rsidRPr="00E102A4" w:rsidRDefault="00E102A4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 xml:space="preserve">Коммунальная - всего </w:t>
            </w:r>
          </w:p>
        </w:tc>
        <w:tc>
          <w:tcPr>
            <w:tcW w:w="1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CDABB66" w14:textId="77777777" w:rsidR="00E102A4" w:rsidRPr="00E102A4" w:rsidRDefault="004162DA" w:rsidP="00E102A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63991</w:t>
            </w:r>
          </w:p>
        </w:tc>
        <w:tc>
          <w:tcPr>
            <w:tcW w:w="1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E541711" w14:textId="4C133D1A" w:rsidR="00E102A4" w:rsidRPr="009A3676" w:rsidRDefault="004162DA" w:rsidP="00E102A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1</w:t>
            </w:r>
            <w:r w:rsidR="009A3676">
              <w:rPr>
                <w:sz w:val="20"/>
                <w:szCs w:val="20"/>
                <w:lang w:val="en-US"/>
              </w:rPr>
              <w:t>00%</w:t>
            </w:r>
          </w:p>
        </w:tc>
      </w:tr>
      <w:tr w:rsidR="00E102A4" w:rsidRPr="00E102A4" w14:paraId="2D178E56" w14:textId="77777777" w:rsidTr="00E102A4">
        <w:trPr>
          <w:trHeight w:val="240"/>
        </w:trPr>
        <w:tc>
          <w:tcPr>
            <w:tcW w:w="224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2E23521" w14:textId="77777777" w:rsidR="00E102A4" w:rsidRPr="00E102A4" w:rsidRDefault="00E102A4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 xml:space="preserve">В том числе: </w:t>
            </w:r>
          </w:p>
        </w:tc>
        <w:tc>
          <w:tcPr>
            <w:tcW w:w="138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B1D1B37" w14:textId="77777777" w:rsidR="00E102A4" w:rsidRPr="00E102A4" w:rsidRDefault="00E102A4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136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6A9D9DC" w14:textId="77777777" w:rsidR="00E102A4" w:rsidRPr="00E102A4" w:rsidRDefault="00E102A4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</w:tr>
      <w:tr w:rsidR="00E102A4" w:rsidRPr="00E102A4" w14:paraId="05CC867B" w14:textId="77777777" w:rsidTr="00E102A4">
        <w:trPr>
          <w:trHeight w:val="240"/>
        </w:trPr>
        <w:tc>
          <w:tcPr>
            <w:tcW w:w="22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BBC42AB" w14:textId="77777777" w:rsidR="00E102A4" w:rsidRPr="00E102A4" w:rsidRDefault="00E102A4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 xml:space="preserve">областная </w:t>
            </w:r>
          </w:p>
        </w:tc>
        <w:tc>
          <w:tcPr>
            <w:tcW w:w="13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0569AA1" w14:textId="77777777" w:rsidR="00E102A4" w:rsidRPr="00E102A4" w:rsidRDefault="00E102A4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576B362" w14:textId="77777777" w:rsidR="00E102A4" w:rsidRPr="00E102A4" w:rsidRDefault="00E102A4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</w:tr>
      <w:tr w:rsidR="00E102A4" w:rsidRPr="00E102A4" w14:paraId="6FECE0C6" w14:textId="77777777" w:rsidTr="00E102A4">
        <w:trPr>
          <w:trHeight w:val="240"/>
        </w:trPr>
        <w:tc>
          <w:tcPr>
            <w:tcW w:w="22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24FD04B" w14:textId="77777777" w:rsidR="00E102A4" w:rsidRPr="00E102A4" w:rsidRDefault="00E102A4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 xml:space="preserve">районная </w:t>
            </w:r>
          </w:p>
        </w:tc>
        <w:tc>
          <w:tcPr>
            <w:tcW w:w="1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AF68E58" w14:textId="77777777" w:rsidR="00E102A4" w:rsidRPr="00E102A4" w:rsidRDefault="004162DA" w:rsidP="00E102A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63991</w:t>
            </w:r>
          </w:p>
        </w:tc>
        <w:tc>
          <w:tcPr>
            <w:tcW w:w="1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FBF7B5F" w14:textId="77777777" w:rsidR="00E102A4" w:rsidRPr="00E102A4" w:rsidRDefault="00E102A4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 xml:space="preserve">                     </w:t>
            </w:r>
            <w:r>
              <w:rPr>
                <w:sz w:val="20"/>
                <w:szCs w:val="20"/>
              </w:rPr>
              <w:t>100</w:t>
            </w:r>
            <w:r w:rsidRPr="00E102A4">
              <w:rPr>
                <w:sz w:val="20"/>
                <w:szCs w:val="20"/>
              </w:rPr>
              <w:t>%</w:t>
            </w:r>
          </w:p>
        </w:tc>
      </w:tr>
      <w:tr w:rsidR="00E102A4" w:rsidRPr="00E102A4" w14:paraId="77D22630" w14:textId="77777777" w:rsidTr="00E102A4">
        <w:trPr>
          <w:trHeight w:val="240"/>
        </w:trPr>
        <w:tc>
          <w:tcPr>
            <w:tcW w:w="22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D77F01B" w14:textId="77777777" w:rsidR="00E102A4" w:rsidRPr="00E102A4" w:rsidRDefault="00E102A4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 xml:space="preserve">городская </w:t>
            </w:r>
          </w:p>
        </w:tc>
        <w:tc>
          <w:tcPr>
            <w:tcW w:w="1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D433678" w14:textId="77777777" w:rsidR="00E102A4" w:rsidRPr="00E102A4" w:rsidRDefault="00E102A4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1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68D5A69" w14:textId="77777777" w:rsidR="00E102A4" w:rsidRPr="00E102A4" w:rsidRDefault="00E102A4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</w:tr>
    </w:tbl>
    <w:p w14:paraId="540FFA8B" w14:textId="77777777" w:rsidR="00E102A4" w:rsidRPr="00E102A4" w:rsidRDefault="00E102A4" w:rsidP="00E102A4">
      <w:pPr>
        <w:spacing w:before="160" w:after="160"/>
        <w:ind w:firstLine="567"/>
        <w:jc w:val="both"/>
      </w:pPr>
      <w:r w:rsidRPr="00E102A4">
        <w:t> </w:t>
      </w:r>
    </w:p>
    <w:p w14:paraId="040B911F" w14:textId="77777777" w:rsidR="00E102A4" w:rsidRPr="00E102A4" w:rsidRDefault="00E102A4" w:rsidP="00E102A4">
      <w:pPr>
        <w:spacing w:before="160" w:after="160"/>
        <w:jc w:val="both"/>
      </w:pPr>
      <w:r w:rsidRPr="00E102A4">
        <w:rPr>
          <w:b/>
        </w:rPr>
        <w:t>5. Количество акционеров</w:t>
      </w:r>
      <w:r w:rsidRPr="00E102A4">
        <w:t xml:space="preserve"> - всего </w:t>
      </w:r>
      <w:r>
        <w:t>1</w:t>
      </w:r>
    </w:p>
    <w:p w14:paraId="4ACB17F2" w14:textId="77777777" w:rsidR="00E102A4" w:rsidRPr="00E102A4" w:rsidRDefault="00E102A4" w:rsidP="00E102A4">
      <w:pPr>
        <w:jc w:val="both"/>
      </w:pPr>
      <w:r w:rsidRPr="00E102A4">
        <w:t>В том числе:</w:t>
      </w:r>
    </w:p>
    <w:p w14:paraId="6C6275E7" w14:textId="77777777" w:rsidR="00E102A4" w:rsidRPr="00E102A4" w:rsidRDefault="00E102A4" w:rsidP="00E102A4">
      <w:pPr>
        <w:jc w:val="both"/>
      </w:pPr>
      <w:r w:rsidRPr="00E102A4">
        <w:t xml:space="preserve">юридических лиц 1, из них нерезидентов Республики Беларусь _________, </w:t>
      </w:r>
    </w:p>
    <w:p w14:paraId="18521AB4" w14:textId="77777777" w:rsidR="00E102A4" w:rsidRDefault="00E102A4" w:rsidP="00E102A4">
      <w:pPr>
        <w:jc w:val="both"/>
      </w:pPr>
      <w:r w:rsidRPr="00E102A4">
        <w:t>физических лиц _</w:t>
      </w:r>
      <w:r>
        <w:t>__</w:t>
      </w:r>
      <w:r w:rsidRPr="00E102A4">
        <w:t>____, из них нерезидентов Республики Беларусь _________</w:t>
      </w:r>
    </w:p>
    <w:p w14:paraId="20D72191" w14:textId="77777777" w:rsidR="00EE18AF" w:rsidRDefault="00EE18AF" w:rsidP="00E102A4">
      <w:pPr>
        <w:jc w:val="both"/>
      </w:pPr>
    </w:p>
    <w:p w14:paraId="782F77A9" w14:textId="77777777" w:rsidR="00C827FC" w:rsidRDefault="00C827FC" w:rsidP="00E102A4">
      <w:pPr>
        <w:spacing w:before="160" w:after="160"/>
        <w:jc w:val="both"/>
        <w:rPr>
          <w:b/>
        </w:rPr>
      </w:pPr>
    </w:p>
    <w:p w14:paraId="500E933E" w14:textId="77777777" w:rsidR="00C827FC" w:rsidRDefault="00C827FC" w:rsidP="00E102A4">
      <w:pPr>
        <w:spacing w:before="160" w:after="160"/>
        <w:jc w:val="both"/>
        <w:rPr>
          <w:b/>
        </w:rPr>
      </w:pPr>
    </w:p>
    <w:p w14:paraId="5A338D4F" w14:textId="77777777" w:rsidR="00C827FC" w:rsidRDefault="00C827FC" w:rsidP="00E102A4">
      <w:pPr>
        <w:spacing w:before="160" w:after="160"/>
        <w:jc w:val="both"/>
        <w:rPr>
          <w:b/>
        </w:rPr>
      </w:pPr>
    </w:p>
    <w:p w14:paraId="06C0FD19" w14:textId="77777777" w:rsidR="00C827FC" w:rsidRDefault="00C827FC" w:rsidP="00E102A4">
      <w:pPr>
        <w:spacing w:before="160" w:after="160"/>
        <w:jc w:val="both"/>
        <w:rPr>
          <w:b/>
        </w:rPr>
      </w:pPr>
    </w:p>
    <w:p w14:paraId="34BA630D" w14:textId="77777777" w:rsidR="00E102A4" w:rsidRPr="00E102A4" w:rsidRDefault="00E102A4" w:rsidP="00E102A4">
      <w:pPr>
        <w:spacing w:before="160" w:after="160"/>
        <w:jc w:val="both"/>
        <w:rPr>
          <w:b/>
        </w:rPr>
      </w:pPr>
      <w:r w:rsidRPr="00E102A4">
        <w:rPr>
          <w:b/>
        </w:rPr>
        <w:lastRenderedPageBreak/>
        <w:t>6. Информация о дивидендах и акциях:</w:t>
      </w:r>
    </w:p>
    <w:tbl>
      <w:tblPr>
        <w:tblW w:w="500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2284"/>
        <w:gridCol w:w="2593"/>
        <w:gridCol w:w="1863"/>
        <w:gridCol w:w="1215"/>
        <w:gridCol w:w="2117"/>
      </w:tblGrid>
      <w:tr w:rsidR="00E102A4" w:rsidRPr="00E102A4" w14:paraId="498D28CC" w14:textId="77777777" w:rsidTr="00E102A4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6D76C1B0" w14:textId="77777777" w:rsidR="00E102A4" w:rsidRPr="00E102A4" w:rsidRDefault="00E102A4" w:rsidP="00E102A4">
            <w:pPr>
              <w:jc w:val="center"/>
              <w:rPr>
                <w:sz w:val="20"/>
                <w:szCs w:val="20"/>
              </w:rPr>
            </w:pPr>
            <w:r w:rsidRPr="00E102A4">
              <w:t> </w:t>
            </w:r>
            <w:r w:rsidRPr="00E102A4">
              <w:rPr>
                <w:sz w:val="20"/>
                <w:szCs w:val="20"/>
              </w:rPr>
              <w:t>Наименование показателя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7FF16037" w14:textId="77777777" w:rsidR="00E102A4" w:rsidRPr="00E102A4" w:rsidRDefault="00E102A4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6A0511BE" w14:textId="77777777" w:rsidR="00E102A4" w:rsidRPr="00E102A4" w:rsidRDefault="00E102A4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За отчетный период</w:t>
            </w: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5F86984A" w14:textId="77777777" w:rsidR="00E102A4" w:rsidRPr="00E102A4" w:rsidRDefault="00E102A4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За аналогичный период прошлого года</w:t>
            </w:r>
          </w:p>
        </w:tc>
      </w:tr>
      <w:tr w:rsidR="00495287" w:rsidRPr="00E102A4" w14:paraId="1AE41278" w14:textId="77777777" w:rsidTr="003B0043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762F2C0" w14:textId="77777777" w:rsidR="00495287" w:rsidRPr="00E102A4" w:rsidRDefault="00495287" w:rsidP="00495287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 xml:space="preserve">Начислено на выплату дивидендов в данном отчетном периоде 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A078505" w14:textId="77777777" w:rsidR="00495287" w:rsidRPr="00E102A4" w:rsidRDefault="00495287" w:rsidP="00495287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тысяч рублей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</w:tcPr>
          <w:p w14:paraId="4D86DF6A" w14:textId="77777777" w:rsidR="00DF064B" w:rsidRDefault="00DF064B" w:rsidP="00DF064B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0,00</w:t>
            </w:r>
          </w:p>
          <w:p w14:paraId="4A35D41A" w14:textId="77777777" w:rsidR="00495287" w:rsidRPr="00E102A4" w:rsidRDefault="00495287" w:rsidP="0049528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</w:tcPr>
          <w:p w14:paraId="0E16C72F" w14:textId="77777777" w:rsidR="00495287" w:rsidRPr="00E102A4" w:rsidRDefault="00DD527C" w:rsidP="00DD52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  <w:r w:rsidR="00495287">
              <w:rPr>
                <w:sz w:val="20"/>
                <w:szCs w:val="20"/>
              </w:rPr>
              <w:t>,00</w:t>
            </w:r>
          </w:p>
        </w:tc>
      </w:tr>
      <w:tr w:rsidR="00495287" w:rsidRPr="00E102A4" w14:paraId="0B07434A" w14:textId="77777777" w:rsidTr="003B0043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AA54881" w14:textId="77777777" w:rsidR="00495287" w:rsidRPr="00E102A4" w:rsidRDefault="00495287" w:rsidP="00495287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Фактически выплаченные дивиденды в данном отчетном периоде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1DB5E91" w14:textId="77777777" w:rsidR="00495287" w:rsidRPr="00E102A4" w:rsidRDefault="00495287" w:rsidP="00495287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тысяч рублей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</w:tcPr>
          <w:p w14:paraId="07C7DB7D" w14:textId="77777777" w:rsidR="00DF064B" w:rsidRDefault="00DF064B" w:rsidP="00DF064B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0,00</w:t>
            </w:r>
          </w:p>
          <w:p w14:paraId="193BF2CD" w14:textId="77777777" w:rsidR="00495287" w:rsidRPr="00E102A4" w:rsidRDefault="00495287" w:rsidP="0049528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</w:tcPr>
          <w:p w14:paraId="2BDE5247" w14:textId="77777777" w:rsidR="00495287" w:rsidRPr="00E102A4" w:rsidRDefault="00DD527C" w:rsidP="00495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  <w:r w:rsidR="00495287">
              <w:rPr>
                <w:sz w:val="20"/>
                <w:szCs w:val="20"/>
              </w:rPr>
              <w:t>,00</w:t>
            </w:r>
          </w:p>
        </w:tc>
      </w:tr>
      <w:tr w:rsidR="00495287" w:rsidRPr="00E102A4" w14:paraId="72BFF1E3" w14:textId="77777777" w:rsidTr="003B0043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0AD2B07" w14:textId="77777777" w:rsidR="00495287" w:rsidRPr="00E102A4" w:rsidRDefault="00495287" w:rsidP="00495287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 xml:space="preserve">Дивиденды, приходящиеся на одну простую (обыкновенную) акцию (включая налоги) 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E586768" w14:textId="77777777" w:rsidR="00495287" w:rsidRPr="00E102A4" w:rsidRDefault="00495287" w:rsidP="00495287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рублей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</w:tcPr>
          <w:p w14:paraId="20840602" w14:textId="77777777" w:rsidR="00DF064B" w:rsidRDefault="00DF064B" w:rsidP="00DF064B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0,00</w:t>
            </w:r>
          </w:p>
          <w:p w14:paraId="03E72CB5" w14:textId="77777777" w:rsidR="00495287" w:rsidRPr="00E102A4" w:rsidRDefault="00495287" w:rsidP="0049528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</w:tcPr>
          <w:p w14:paraId="56AAD526" w14:textId="77777777" w:rsidR="00495287" w:rsidRPr="00E102A4" w:rsidRDefault="00495287" w:rsidP="00DD52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</w:t>
            </w:r>
            <w:r w:rsidR="00DD527C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0</w:t>
            </w:r>
          </w:p>
        </w:tc>
      </w:tr>
      <w:tr w:rsidR="00495287" w:rsidRPr="00E102A4" w14:paraId="13EF8136" w14:textId="77777777" w:rsidTr="003B0043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8AF7E8F" w14:textId="77777777" w:rsidR="00495287" w:rsidRPr="00E102A4" w:rsidRDefault="00495287" w:rsidP="00495287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Дивиденды, приходящиеся на одну привилегированную акцию (включая налоги)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F971FC6" w14:textId="77777777" w:rsidR="00495287" w:rsidRPr="00E102A4" w:rsidRDefault="00495287" w:rsidP="00495287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Х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33AAB104" w14:textId="77777777" w:rsidR="00495287" w:rsidRPr="00E102A4" w:rsidRDefault="00495287" w:rsidP="00495287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Х</w:t>
            </w: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3655C83C" w14:textId="77777777" w:rsidR="00495287" w:rsidRPr="00E102A4" w:rsidRDefault="00495287" w:rsidP="00495287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Х</w:t>
            </w:r>
          </w:p>
        </w:tc>
      </w:tr>
      <w:tr w:rsidR="00495287" w:rsidRPr="00E102A4" w14:paraId="47FE4FF1" w14:textId="77777777" w:rsidTr="003B0043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63CBF2B" w14:textId="77777777" w:rsidR="00495287" w:rsidRPr="00E102A4" w:rsidRDefault="00495287" w:rsidP="00495287">
            <w:pPr>
              <w:spacing w:after="60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типа _______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37ECA8F" w14:textId="77777777" w:rsidR="00495287" w:rsidRPr="00E102A4" w:rsidRDefault="00495287" w:rsidP="00495287">
            <w:pPr>
              <w:spacing w:after="60"/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рублей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722DA60A" w14:textId="77777777" w:rsidR="00495287" w:rsidRPr="00E102A4" w:rsidRDefault="00495287" w:rsidP="00495287">
            <w:pPr>
              <w:spacing w:after="60"/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5C47C285" w14:textId="77777777" w:rsidR="00495287" w:rsidRPr="00E102A4" w:rsidRDefault="00495287" w:rsidP="00495287">
            <w:pPr>
              <w:spacing w:after="60"/>
              <w:jc w:val="center"/>
              <w:rPr>
                <w:sz w:val="20"/>
                <w:szCs w:val="20"/>
              </w:rPr>
            </w:pPr>
          </w:p>
        </w:tc>
      </w:tr>
      <w:tr w:rsidR="00495287" w:rsidRPr="00E102A4" w14:paraId="687A02FD" w14:textId="77777777" w:rsidTr="003B0043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24DB269" w14:textId="77777777" w:rsidR="00495287" w:rsidRPr="00E102A4" w:rsidRDefault="00495287" w:rsidP="00495287">
            <w:pPr>
              <w:spacing w:after="60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типа_______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9C22229" w14:textId="77777777" w:rsidR="00495287" w:rsidRPr="00E102A4" w:rsidRDefault="00495287" w:rsidP="00495287">
            <w:pPr>
              <w:spacing w:after="60"/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рублей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</w:tcPr>
          <w:p w14:paraId="27A56BB2" w14:textId="77777777" w:rsidR="00495287" w:rsidRPr="00E102A4" w:rsidRDefault="00495287" w:rsidP="00495287">
            <w:pPr>
              <w:spacing w:after="60"/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</w:tcPr>
          <w:p w14:paraId="10214C55" w14:textId="77777777" w:rsidR="00495287" w:rsidRPr="00E102A4" w:rsidRDefault="00495287" w:rsidP="00495287">
            <w:pPr>
              <w:spacing w:after="60"/>
              <w:jc w:val="center"/>
              <w:rPr>
                <w:sz w:val="20"/>
                <w:szCs w:val="20"/>
              </w:rPr>
            </w:pPr>
          </w:p>
        </w:tc>
      </w:tr>
      <w:tr w:rsidR="00495287" w:rsidRPr="00E102A4" w14:paraId="5FED59D3" w14:textId="77777777" w:rsidTr="003B0043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BD180E6" w14:textId="77777777" w:rsidR="00495287" w:rsidRPr="00E102A4" w:rsidRDefault="00495287" w:rsidP="00495287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F4ABAFE" w14:textId="77777777" w:rsidR="00495287" w:rsidRPr="00E102A4" w:rsidRDefault="00495287" w:rsidP="00495287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рублей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</w:tcPr>
          <w:p w14:paraId="10F46809" w14:textId="77777777" w:rsidR="00DF064B" w:rsidRDefault="00DF064B" w:rsidP="00DF064B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0,00</w:t>
            </w:r>
          </w:p>
          <w:p w14:paraId="0B47D8DF" w14:textId="77777777" w:rsidR="00495287" w:rsidRPr="00E102A4" w:rsidRDefault="00495287" w:rsidP="0049528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</w:tcPr>
          <w:p w14:paraId="5E578DF2" w14:textId="77777777" w:rsidR="00495287" w:rsidRPr="00E102A4" w:rsidRDefault="00495287" w:rsidP="00DD52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</w:t>
            </w:r>
            <w:r w:rsidR="00DD527C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0</w:t>
            </w:r>
          </w:p>
        </w:tc>
      </w:tr>
      <w:tr w:rsidR="00782C99" w:rsidRPr="00E102A4" w14:paraId="0859B8D9" w14:textId="77777777" w:rsidTr="003B0043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F9BD67C" w14:textId="77777777" w:rsidR="00782C99" w:rsidRPr="00E102A4" w:rsidRDefault="00782C99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Дивиденды, фактически выплаченные на одну привилегированную акцию (включая налоги)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8801CEE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</w:tcPr>
          <w:p w14:paraId="35E28DAF" w14:textId="77777777" w:rsidR="00782C99" w:rsidRPr="00E102A4" w:rsidRDefault="00782C99" w:rsidP="003B004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</w:tcPr>
          <w:p w14:paraId="4F624764" w14:textId="77777777" w:rsidR="00782C99" w:rsidRPr="00E102A4" w:rsidRDefault="00782C99" w:rsidP="003B0043">
            <w:pPr>
              <w:jc w:val="center"/>
              <w:rPr>
                <w:sz w:val="20"/>
                <w:szCs w:val="20"/>
              </w:rPr>
            </w:pPr>
          </w:p>
        </w:tc>
      </w:tr>
      <w:tr w:rsidR="00782C99" w:rsidRPr="00E102A4" w14:paraId="2D6CBE24" w14:textId="77777777" w:rsidTr="003B0043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515176C" w14:textId="77777777" w:rsidR="00782C99" w:rsidRPr="00E102A4" w:rsidRDefault="00782C99" w:rsidP="00E102A4">
            <w:pPr>
              <w:spacing w:after="60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типа _______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5308C16" w14:textId="77777777" w:rsidR="00782C99" w:rsidRPr="00E102A4" w:rsidRDefault="00782C99" w:rsidP="00E102A4">
            <w:pPr>
              <w:spacing w:after="60"/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рублей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</w:tcPr>
          <w:p w14:paraId="727AF996" w14:textId="77777777" w:rsidR="00782C99" w:rsidRPr="00E102A4" w:rsidRDefault="00782C99" w:rsidP="003B0043">
            <w:pPr>
              <w:spacing w:after="60"/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</w:tcPr>
          <w:p w14:paraId="72C5E846" w14:textId="77777777" w:rsidR="00782C99" w:rsidRPr="00E102A4" w:rsidRDefault="00782C99" w:rsidP="003B0043">
            <w:pPr>
              <w:spacing w:after="60"/>
              <w:jc w:val="center"/>
              <w:rPr>
                <w:sz w:val="20"/>
                <w:szCs w:val="20"/>
              </w:rPr>
            </w:pPr>
          </w:p>
        </w:tc>
      </w:tr>
      <w:tr w:rsidR="00782C99" w:rsidRPr="00E102A4" w14:paraId="00FC98B6" w14:textId="77777777" w:rsidTr="003B0043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FC73688" w14:textId="77777777" w:rsidR="00782C99" w:rsidRPr="00E102A4" w:rsidRDefault="00782C99" w:rsidP="00E102A4">
            <w:pPr>
              <w:spacing w:after="60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типа_______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883D5DF" w14:textId="77777777" w:rsidR="00782C99" w:rsidRPr="00E102A4" w:rsidRDefault="004162DA" w:rsidP="00E102A4">
            <w:pPr>
              <w:spacing w:after="60"/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Р</w:t>
            </w:r>
            <w:r w:rsidR="00782C99" w:rsidRPr="00E102A4">
              <w:rPr>
                <w:sz w:val="20"/>
                <w:szCs w:val="20"/>
              </w:rPr>
              <w:t>ублей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54B0BD61" w14:textId="77777777" w:rsidR="00782C99" w:rsidRPr="00E102A4" w:rsidRDefault="00782C99" w:rsidP="003B0043">
            <w:pPr>
              <w:spacing w:after="60"/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1B5E0543" w14:textId="77777777" w:rsidR="00782C99" w:rsidRPr="00E102A4" w:rsidRDefault="00782C99" w:rsidP="003B0043">
            <w:pPr>
              <w:spacing w:after="60"/>
              <w:jc w:val="center"/>
              <w:rPr>
                <w:sz w:val="20"/>
                <w:szCs w:val="20"/>
              </w:rPr>
            </w:pPr>
          </w:p>
        </w:tc>
      </w:tr>
      <w:tr w:rsidR="00782C99" w:rsidRPr="00E102A4" w14:paraId="7C784531" w14:textId="77777777" w:rsidTr="00495287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57B2886" w14:textId="77777777" w:rsidR="00782C99" w:rsidRPr="00E102A4" w:rsidRDefault="00782C99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 xml:space="preserve">Период, за который выплачивались дивиденды 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0CE958B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месяц, квартал, год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</w:tcPr>
          <w:p w14:paraId="604BB40F" w14:textId="77777777" w:rsidR="00782C99" w:rsidRPr="00E102A4" w:rsidRDefault="00782C99" w:rsidP="004162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</w:tcPr>
          <w:p w14:paraId="534796FD" w14:textId="77777777" w:rsidR="00782C99" w:rsidRPr="00E102A4" w:rsidRDefault="008452C5" w:rsidP="005709C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</w:tr>
      <w:tr w:rsidR="00782C99" w:rsidRPr="00E102A4" w14:paraId="5BDF9931" w14:textId="77777777" w:rsidTr="00495287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D036E79" w14:textId="77777777" w:rsidR="00782C99" w:rsidRPr="00E102A4" w:rsidRDefault="00782C99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Дата (даты) принятия решений о выплате дивидендов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7B1F397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число, месяц, год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</w:tcPr>
          <w:p w14:paraId="00DAEDAE" w14:textId="77777777" w:rsidR="00782C99" w:rsidRPr="00E102A4" w:rsidRDefault="00782C99" w:rsidP="005709C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</w:tcPr>
          <w:p w14:paraId="69DCEF92" w14:textId="77777777" w:rsidR="00782C99" w:rsidRPr="00E102A4" w:rsidRDefault="008452C5" w:rsidP="00E102A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</w:tr>
      <w:tr w:rsidR="00782C99" w:rsidRPr="00E102A4" w14:paraId="51E3B8A2" w14:textId="77777777" w:rsidTr="00495287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C04DA59" w14:textId="77777777" w:rsidR="00782C99" w:rsidRPr="00E102A4" w:rsidRDefault="00782C99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Срок (сроки) выплаты дивидендов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139513D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число, месяц, год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</w:tcPr>
          <w:p w14:paraId="1EEE60E3" w14:textId="77777777" w:rsidR="00782C99" w:rsidRPr="00E102A4" w:rsidRDefault="00782C99" w:rsidP="005709C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</w:tcPr>
          <w:p w14:paraId="3A07A222" w14:textId="77777777" w:rsidR="00782C99" w:rsidRPr="00E102A4" w:rsidRDefault="008452C5" w:rsidP="00E102A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</w:tr>
      <w:tr w:rsidR="00720671" w:rsidRPr="00E102A4" w14:paraId="613FC3C9" w14:textId="77777777" w:rsidTr="00011428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82F073A" w14:textId="77777777" w:rsidR="00720671" w:rsidRPr="00E102A4" w:rsidRDefault="00720671" w:rsidP="00720671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 xml:space="preserve">Обеспеченность акции имуществом общества 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F3516E2" w14:textId="77777777" w:rsidR="00720671" w:rsidRPr="00E102A4" w:rsidRDefault="00720671" w:rsidP="00720671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рублей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22BBBBA3" w14:textId="3A87A89B" w:rsidR="00720671" w:rsidRPr="00E102A4" w:rsidRDefault="00720671" w:rsidP="00720671">
            <w:pPr>
              <w:jc w:val="center"/>
              <w:rPr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158,09</w:t>
            </w: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171A2666" w14:textId="42D0D096" w:rsidR="00720671" w:rsidRPr="00E102A4" w:rsidRDefault="00720671" w:rsidP="00720671">
            <w:pPr>
              <w:jc w:val="center"/>
              <w:rPr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142,80</w:t>
            </w:r>
          </w:p>
        </w:tc>
      </w:tr>
      <w:tr w:rsidR="00782C99" w:rsidRPr="00E102A4" w14:paraId="7AA2CF54" w14:textId="77777777" w:rsidTr="00E102A4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646E0B7" w14:textId="77777777" w:rsidR="00782C99" w:rsidRPr="00E102A4" w:rsidRDefault="00782C99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 xml:space="preserve">Количество акций, находящихся на балансе общества, - всего 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827BF7F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штук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7EA3E02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059A885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</w:tr>
      <w:tr w:rsidR="00782C99" w:rsidRPr="00E102A4" w14:paraId="010B7A46" w14:textId="77777777" w:rsidTr="00E102A4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2F8C1A0" w14:textId="77777777" w:rsidR="00782C99" w:rsidRPr="00E102A4" w:rsidRDefault="00782C99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В том числе:</w:t>
            </w:r>
            <w:r w:rsidRPr="00E102A4">
              <w:rPr>
                <w:sz w:val="20"/>
                <w:szCs w:val="20"/>
              </w:rPr>
              <w:br/>
              <w:t>поступившие в распоряжение общества: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C28F78F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AADFA06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F5D8030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</w:tr>
      <w:tr w:rsidR="00782C99" w:rsidRPr="00E102A4" w14:paraId="6D213430" w14:textId="77777777" w:rsidTr="00E102A4">
        <w:trPr>
          <w:trHeight w:val="238"/>
        </w:trPr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05E71D3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дата зачисления акций на счет «депо» общества</w:t>
            </w:r>
          </w:p>
        </w:tc>
        <w:tc>
          <w:tcPr>
            <w:tcW w:w="1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2416D71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количество акций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3105977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штук</w:t>
            </w:r>
          </w:p>
        </w:tc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544D80C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срок реализации акций, поступивших в распоряжение общества</w:t>
            </w:r>
          </w:p>
        </w:tc>
      </w:tr>
      <w:tr w:rsidR="00782C99" w:rsidRPr="00E102A4" w14:paraId="3F5D6642" w14:textId="77777777" w:rsidTr="00E102A4">
        <w:trPr>
          <w:trHeight w:val="238"/>
        </w:trPr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DDC065B" w14:textId="77777777" w:rsidR="00782C99" w:rsidRPr="00E102A4" w:rsidRDefault="00782C99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1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CECA0B4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CDE1CD0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004487C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</w:tr>
      <w:tr w:rsidR="00782C99" w:rsidRPr="00E102A4" w14:paraId="38461A48" w14:textId="77777777" w:rsidTr="00E102A4">
        <w:trPr>
          <w:trHeight w:val="238"/>
        </w:trPr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D28C811" w14:textId="77777777" w:rsidR="00782C99" w:rsidRPr="00E102A4" w:rsidRDefault="00782C99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1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09036EE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797FA96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C753A2F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</w:tr>
      <w:tr w:rsidR="00782C99" w:rsidRPr="00E102A4" w14:paraId="743A6AA0" w14:textId="77777777" w:rsidTr="00E102A4">
        <w:trPr>
          <w:trHeight w:val="238"/>
        </w:trPr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46B03B6" w14:textId="77777777" w:rsidR="00782C99" w:rsidRPr="00E102A4" w:rsidRDefault="00782C99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1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87A48DD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64A27EB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5EA2FD9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</w:tr>
      <w:tr w:rsidR="00782C99" w:rsidRPr="00E102A4" w14:paraId="3E5DD83D" w14:textId="77777777" w:rsidTr="00E102A4">
        <w:trPr>
          <w:trHeight w:val="238"/>
        </w:trPr>
        <w:tc>
          <w:tcPr>
            <w:tcW w:w="24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0197151" w14:textId="77777777" w:rsidR="00782C99" w:rsidRPr="00E102A4" w:rsidRDefault="00782C99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приобретенные в целях сокращения общего количества акций: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B1CE732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EDE60E6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4384939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</w:tr>
      <w:tr w:rsidR="00782C99" w:rsidRPr="00E102A4" w14:paraId="66C33EDA" w14:textId="77777777" w:rsidTr="00E102A4">
        <w:trPr>
          <w:trHeight w:val="198"/>
        </w:trPr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13D6F68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дата зачисления акций на счет «депо» общества</w:t>
            </w:r>
          </w:p>
        </w:tc>
        <w:tc>
          <w:tcPr>
            <w:tcW w:w="1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CE7BB0E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количество акций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0FFCC80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штук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054F7C1" w14:textId="77777777" w:rsidR="00782C99" w:rsidRPr="00E102A4" w:rsidRDefault="00782C99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6B19C3B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Х</w:t>
            </w:r>
          </w:p>
        </w:tc>
      </w:tr>
      <w:tr w:rsidR="00782C99" w:rsidRPr="00E102A4" w14:paraId="7E7195A5" w14:textId="77777777" w:rsidTr="00E102A4">
        <w:trPr>
          <w:trHeight w:val="121"/>
        </w:trPr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B4F0C9B" w14:textId="77777777" w:rsidR="00782C99" w:rsidRPr="00E102A4" w:rsidRDefault="00782C99" w:rsidP="00E102A4">
            <w:pPr>
              <w:spacing w:line="121" w:lineRule="atLeast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1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2A3873A" w14:textId="77777777" w:rsidR="00782C99" w:rsidRPr="00E102A4" w:rsidRDefault="00782C99" w:rsidP="00E102A4">
            <w:pPr>
              <w:spacing w:line="121" w:lineRule="atLeast"/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6878BB8" w14:textId="77777777" w:rsidR="00782C99" w:rsidRPr="00E102A4" w:rsidRDefault="00782C99" w:rsidP="00E102A4">
            <w:pPr>
              <w:spacing w:line="121" w:lineRule="atLeast"/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907EEE7" w14:textId="77777777" w:rsidR="00782C99" w:rsidRPr="00E102A4" w:rsidRDefault="00782C99" w:rsidP="00E102A4">
            <w:pPr>
              <w:spacing w:line="121" w:lineRule="atLeast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06504AF" w14:textId="77777777" w:rsidR="00782C99" w:rsidRPr="00E102A4" w:rsidRDefault="00782C99" w:rsidP="00E102A4">
            <w:pPr>
              <w:spacing w:line="121" w:lineRule="atLeast"/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Х</w:t>
            </w:r>
          </w:p>
        </w:tc>
      </w:tr>
      <w:tr w:rsidR="00782C99" w:rsidRPr="00E102A4" w14:paraId="6E67FEF1" w14:textId="77777777" w:rsidTr="00E102A4">
        <w:trPr>
          <w:trHeight w:val="238"/>
        </w:trPr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686E69B" w14:textId="77777777" w:rsidR="00782C99" w:rsidRPr="00E102A4" w:rsidRDefault="00782C99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1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049B853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7313733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61F5A5A" w14:textId="77777777" w:rsidR="00782C99" w:rsidRPr="00E102A4" w:rsidRDefault="00782C99" w:rsidP="00E102A4">
            <w:pPr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 </w:t>
            </w:r>
          </w:p>
        </w:tc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BD9D25C" w14:textId="77777777" w:rsidR="00782C99" w:rsidRPr="00E102A4" w:rsidRDefault="00782C99" w:rsidP="00E102A4">
            <w:pPr>
              <w:jc w:val="center"/>
              <w:rPr>
                <w:sz w:val="20"/>
                <w:szCs w:val="20"/>
              </w:rPr>
            </w:pPr>
            <w:r w:rsidRPr="00E102A4">
              <w:rPr>
                <w:sz w:val="20"/>
                <w:szCs w:val="20"/>
              </w:rPr>
              <w:t>Х</w:t>
            </w:r>
          </w:p>
        </w:tc>
      </w:tr>
    </w:tbl>
    <w:p w14:paraId="26AC5691" w14:textId="18B2A49C" w:rsidR="00E102A4" w:rsidRPr="00E102A4" w:rsidRDefault="00E102A4" w:rsidP="001B326F">
      <w:pPr>
        <w:spacing w:before="160" w:after="160"/>
        <w:jc w:val="both"/>
      </w:pPr>
      <w:bookmarkStart w:id="107" w:name="a36"/>
      <w:bookmarkEnd w:id="107"/>
      <w:r w:rsidRPr="00E102A4">
        <w:rPr>
          <w:b/>
        </w:rPr>
        <w:t>8. Среднесписочная численность работающих (</w:t>
      </w:r>
      <w:proofErr w:type="gramStart"/>
      <w:r w:rsidRPr="00E102A4">
        <w:rPr>
          <w:b/>
        </w:rPr>
        <w:t>человек)</w:t>
      </w:r>
      <w:r w:rsidRPr="00E102A4">
        <w:t xml:space="preserve">   </w:t>
      </w:r>
      <w:proofErr w:type="gramEnd"/>
      <w:r w:rsidRPr="00E102A4">
        <w:rPr>
          <w:u w:val="single"/>
        </w:rPr>
        <w:t>1</w:t>
      </w:r>
      <w:r w:rsidR="00720671">
        <w:rPr>
          <w:u w:val="single"/>
        </w:rPr>
        <w:t>72</w:t>
      </w:r>
      <w:r w:rsidRPr="00E102A4">
        <w:rPr>
          <w:u w:val="single"/>
        </w:rPr>
        <w:t xml:space="preserve"> </w:t>
      </w:r>
      <w:r w:rsidRPr="00E102A4">
        <w:t>___________________________</w:t>
      </w:r>
    </w:p>
    <w:p w14:paraId="3C81CB9F" w14:textId="2D936B94" w:rsidR="00E102A4" w:rsidRPr="00E102A4" w:rsidRDefault="00E102A4" w:rsidP="00E102A4">
      <w:pPr>
        <w:spacing w:before="160" w:after="160"/>
        <w:jc w:val="both"/>
      </w:pPr>
      <w:r w:rsidRPr="00E102A4">
        <w:rPr>
          <w:b/>
        </w:rPr>
        <w:t>9. Основные виды продукции или виды деятельности, по которым получено 20 и более процентов выручки от реализации товаров, продукции, работ, услуг (только в составе годового отчета):</w:t>
      </w:r>
      <w:r w:rsidRPr="00E102A4">
        <w:t xml:space="preserve"> </w:t>
      </w:r>
      <w:r>
        <w:t xml:space="preserve"> </w:t>
      </w:r>
      <w:r w:rsidRPr="00E102A4">
        <w:t xml:space="preserve"> </w:t>
      </w:r>
      <w:r w:rsidRPr="00E102A4">
        <w:rPr>
          <w:u w:val="single"/>
        </w:rPr>
        <w:t xml:space="preserve">молоко – </w:t>
      </w:r>
      <w:r w:rsidR="00720671">
        <w:rPr>
          <w:u w:val="single"/>
        </w:rPr>
        <w:t>69</w:t>
      </w:r>
      <w:r w:rsidR="005709C0">
        <w:rPr>
          <w:u w:val="single"/>
        </w:rPr>
        <w:t>,</w:t>
      </w:r>
      <w:r w:rsidR="00720671">
        <w:rPr>
          <w:u w:val="single"/>
        </w:rPr>
        <w:t>2</w:t>
      </w:r>
      <w:r w:rsidRPr="00E102A4">
        <w:rPr>
          <w:u w:val="single"/>
        </w:rPr>
        <w:t>%</w:t>
      </w:r>
      <w:r w:rsidRPr="00B81C0C">
        <w:t>____________________________________</w:t>
      </w:r>
    </w:p>
    <w:p w14:paraId="5A6D6F86" w14:textId="20F6EFA2" w:rsidR="00E102A4" w:rsidRPr="00E102A4" w:rsidRDefault="00E102A4" w:rsidP="00E102A4">
      <w:pPr>
        <w:spacing w:before="160" w:after="160"/>
        <w:jc w:val="both"/>
      </w:pPr>
      <w:bookmarkStart w:id="108" w:name="a75"/>
      <w:bookmarkEnd w:id="108"/>
      <w:r w:rsidRPr="00E102A4">
        <w:rPr>
          <w:b/>
        </w:rPr>
        <w:t xml:space="preserve">10. Дата проведения годового общего собрания акционеров, на котором утверждены годовой отчет, бухгалтерский баланс, отчет о прибылях и убытках за </w:t>
      </w:r>
      <w:r w:rsidRPr="003D05D3">
        <w:rPr>
          <w:b/>
        </w:rPr>
        <w:t>отчетный</w:t>
      </w:r>
      <w:r w:rsidRPr="003D05D3">
        <w:t xml:space="preserve"> </w:t>
      </w:r>
      <w:r w:rsidRPr="003D05D3">
        <w:rPr>
          <w:u w:val="single"/>
        </w:rPr>
        <w:t>20</w:t>
      </w:r>
      <w:r w:rsidR="00F552D5">
        <w:rPr>
          <w:u w:val="single"/>
        </w:rPr>
        <w:t>2</w:t>
      </w:r>
      <w:r w:rsidR="00720671">
        <w:rPr>
          <w:u w:val="single"/>
        </w:rPr>
        <w:t>1</w:t>
      </w:r>
      <w:r w:rsidRPr="003D05D3">
        <w:t> год: </w:t>
      </w:r>
      <w:r w:rsidR="005709C0">
        <w:t>2</w:t>
      </w:r>
      <w:r w:rsidR="00720671">
        <w:t>5</w:t>
      </w:r>
      <w:r w:rsidR="00E54C1E">
        <w:t>.0</w:t>
      </w:r>
      <w:r w:rsidR="00F552D5">
        <w:t>3</w:t>
      </w:r>
      <w:r w:rsidR="00E54C1E">
        <w:t>.20</w:t>
      </w:r>
      <w:r w:rsidR="00DF064B">
        <w:t>2</w:t>
      </w:r>
      <w:r w:rsidR="00720671">
        <w:t>2</w:t>
      </w:r>
      <w:r w:rsidR="00B81C0C">
        <w:t xml:space="preserve"> г.</w:t>
      </w:r>
    </w:p>
    <w:p w14:paraId="335C3C93" w14:textId="77777777" w:rsidR="00E102A4" w:rsidRPr="00E102A4" w:rsidRDefault="00E102A4" w:rsidP="00E102A4">
      <w:pPr>
        <w:spacing w:before="160" w:after="160"/>
        <w:jc w:val="both"/>
        <w:rPr>
          <w:b/>
        </w:rPr>
      </w:pPr>
      <w:bookmarkStart w:id="109" w:name="a37"/>
      <w:bookmarkEnd w:id="109"/>
      <w:r w:rsidRPr="00E102A4">
        <w:rPr>
          <w:b/>
        </w:rPr>
        <w:t xml:space="preserve">13. Сведения о применении открытым акционерным обществом Свода правил корпоративного поведения (только в составе годового отчета): </w:t>
      </w:r>
    </w:p>
    <w:p w14:paraId="748CA585" w14:textId="4002E189" w:rsidR="004162DA" w:rsidRDefault="004162DA" w:rsidP="00E102A4">
      <w:pPr>
        <w:spacing w:before="160" w:after="160"/>
        <w:jc w:val="both"/>
        <w:rPr>
          <w:u w:val="single"/>
        </w:rPr>
      </w:pPr>
      <w:r w:rsidRPr="004162DA">
        <w:rPr>
          <w:u w:val="single"/>
        </w:rPr>
        <w:t xml:space="preserve">положение о порядке ведения учета аффилированных лиц и регламент работы с реестром владельцев ценных бумаг утверждено № </w:t>
      </w:r>
      <w:r w:rsidR="00720671">
        <w:rPr>
          <w:u w:val="single"/>
        </w:rPr>
        <w:t>17</w:t>
      </w:r>
      <w:r w:rsidRPr="004162DA">
        <w:rPr>
          <w:u w:val="single"/>
        </w:rPr>
        <w:t xml:space="preserve"> от </w:t>
      </w:r>
      <w:r w:rsidR="00720671">
        <w:rPr>
          <w:u w:val="single"/>
        </w:rPr>
        <w:t>25</w:t>
      </w:r>
      <w:r w:rsidRPr="004162DA">
        <w:rPr>
          <w:u w:val="single"/>
        </w:rPr>
        <w:t xml:space="preserve"> марта 20</w:t>
      </w:r>
      <w:r w:rsidR="00720671">
        <w:rPr>
          <w:u w:val="single"/>
        </w:rPr>
        <w:t>22</w:t>
      </w:r>
      <w:r w:rsidRPr="004162DA">
        <w:rPr>
          <w:u w:val="single"/>
        </w:rPr>
        <w:t xml:space="preserve"> год </w:t>
      </w:r>
    </w:p>
    <w:p w14:paraId="52B6E284" w14:textId="77777777" w:rsidR="00E102A4" w:rsidRPr="00E102A4" w:rsidRDefault="00E102A4" w:rsidP="00E102A4">
      <w:pPr>
        <w:spacing w:before="160" w:after="160"/>
        <w:jc w:val="both"/>
      </w:pPr>
      <w:r w:rsidRPr="00E102A4">
        <w:rPr>
          <w:b/>
        </w:rPr>
        <w:t xml:space="preserve">14. Адрес официального сайта открытого акционерного общества в глобальной компьютерной сети </w:t>
      </w:r>
      <w:r w:rsidR="00C827FC" w:rsidRPr="00E102A4">
        <w:rPr>
          <w:b/>
        </w:rPr>
        <w:t>Интернет</w:t>
      </w:r>
      <w:r w:rsidR="00C827FC" w:rsidRPr="00E102A4">
        <w:t xml:space="preserve"> </w:t>
      </w:r>
      <w:r w:rsidR="00C827FC" w:rsidRPr="00C827FC">
        <w:t>_</w:t>
      </w:r>
      <w:r w:rsidR="0007110B" w:rsidRPr="00C827FC">
        <w:t>___________</w:t>
      </w:r>
    </w:p>
    <w:p w14:paraId="4D1CBDE4" w14:textId="77777777" w:rsidR="00E102A4" w:rsidRDefault="00E102A4" w:rsidP="001D3366">
      <w:pPr>
        <w:rPr>
          <w:sz w:val="22"/>
          <w:szCs w:val="22"/>
        </w:rPr>
      </w:pPr>
    </w:p>
    <w:p w14:paraId="62ADA8CC" w14:textId="77777777" w:rsidR="001D3366" w:rsidRPr="001D3366" w:rsidRDefault="001D3366" w:rsidP="004948BE">
      <w:pPr>
        <w:pStyle w:val="ab"/>
        <w:rPr>
          <w:rFonts w:ascii="Calibri" w:hAnsi="Calibri" w:cs="TimesNewRoman"/>
          <w:sz w:val="20"/>
        </w:rPr>
      </w:pPr>
      <w:r>
        <w:rPr>
          <w:sz w:val="22"/>
          <w:szCs w:val="22"/>
        </w:rPr>
        <w:t xml:space="preserve">       </w:t>
      </w:r>
    </w:p>
    <w:p w14:paraId="3B317333" w14:textId="77777777" w:rsidR="001D3366" w:rsidRPr="001D3366" w:rsidRDefault="001D3366" w:rsidP="001D3366">
      <w:pPr>
        <w:autoSpaceDE w:val="0"/>
        <w:autoSpaceDN w:val="0"/>
        <w:adjustRightInd w:val="0"/>
        <w:ind w:firstLine="540"/>
        <w:jc w:val="both"/>
        <w:rPr>
          <w:rFonts w:ascii="Calibri" w:hAnsi="Calibri" w:cs="TimesNewRoman"/>
          <w:sz w:val="20"/>
          <w:szCs w:val="20"/>
        </w:rPr>
      </w:pPr>
    </w:p>
    <w:p w14:paraId="731D443D" w14:textId="77777777" w:rsidR="008923E4" w:rsidRDefault="008923E4" w:rsidP="008923E4">
      <w:pPr>
        <w:pStyle w:val="a3"/>
      </w:pPr>
    </w:p>
    <w:p w14:paraId="44CFDAC3" w14:textId="77777777" w:rsidR="000616A7" w:rsidRPr="004948BE" w:rsidRDefault="000616A7" w:rsidP="000616A7">
      <w:pPr>
        <w:autoSpaceDE w:val="0"/>
        <w:autoSpaceDN w:val="0"/>
        <w:adjustRightInd w:val="0"/>
        <w:ind w:firstLine="540"/>
        <w:jc w:val="both"/>
        <w:rPr>
          <w:sz w:val="20"/>
          <w:szCs w:val="20"/>
        </w:rPr>
      </w:pPr>
    </w:p>
    <w:p w14:paraId="75083564" w14:textId="77777777" w:rsidR="000616A7" w:rsidRDefault="000616A7" w:rsidP="008923E4">
      <w:pPr>
        <w:pStyle w:val="a3"/>
      </w:pPr>
    </w:p>
    <w:p w14:paraId="56F53344" w14:textId="77777777" w:rsidR="003D3BA3" w:rsidRDefault="00B6054C" w:rsidP="000616A7">
      <w:pPr>
        <w:rPr>
          <w:noProof/>
        </w:rPr>
      </w:pPr>
      <w:r>
        <w:rPr>
          <w:noProof/>
        </w:rPr>
        <w:t xml:space="preserve">        </w:t>
      </w:r>
    </w:p>
    <w:p w14:paraId="17BC8DF3" w14:textId="77777777" w:rsidR="003D3BA3" w:rsidRDefault="003D3BA3" w:rsidP="000616A7">
      <w:pPr>
        <w:rPr>
          <w:noProof/>
        </w:rPr>
      </w:pPr>
    </w:p>
    <w:tbl>
      <w:tblPr>
        <w:tblpPr w:leftFromText="180" w:rightFromText="180" w:horzAnchor="margin" w:tblpXSpec="center" w:tblpY="-570"/>
        <w:tblW w:w="10067" w:type="dxa"/>
        <w:tblLook w:val="04A0" w:firstRow="1" w:lastRow="0" w:firstColumn="1" w:lastColumn="0" w:noHBand="0" w:noVBand="1"/>
      </w:tblPr>
      <w:tblGrid>
        <w:gridCol w:w="269"/>
        <w:gridCol w:w="2779"/>
        <w:gridCol w:w="681"/>
        <w:gridCol w:w="464"/>
        <w:gridCol w:w="462"/>
        <w:gridCol w:w="507"/>
        <w:gridCol w:w="512"/>
        <w:gridCol w:w="605"/>
        <w:gridCol w:w="484"/>
        <w:gridCol w:w="463"/>
        <w:gridCol w:w="463"/>
        <w:gridCol w:w="463"/>
        <w:gridCol w:w="463"/>
        <w:gridCol w:w="616"/>
        <w:gridCol w:w="517"/>
        <w:gridCol w:w="516"/>
        <w:gridCol w:w="492"/>
        <w:gridCol w:w="344"/>
        <w:gridCol w:w="412"/>
      </w:tblGrid>
      <w:tr w:rsidR="0079098B" w14:paraId="06CC1AF6" w14:textId="77777777" w:rsidTr="0079098B">
        <w:trPr>
          <w:trHeight w:val="127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79E596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lastRenderedPageBreak/>
              <w:t> </w:t>
            </w:r>
          </w:p>
        </w:tc>
        <w:tc>
          <w:tcPr>
            <w:tcW w:w="27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0D79742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79D2A194" w14:textId="77777777" w:rsidR="0079098B" w:rsidRDefault="0079098B" w:rsidP="0079098B">
            <w:pPr>
              <w:rPr>
                <w:i/>
                <w:iCs/>
                <w:sz w:val="21"/>
                <w:szCs w:val="21"/>
              </w:rPr>
            </w:pPr>
            <w:r>
              <w:rPr>
                <w:i/>
                <w:iCs/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08DAC78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61E3B4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0D40748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128008A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6A98E7E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1CC4D57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BFED14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EF6F66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356A01C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D4926D7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5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A63E9B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608C7C6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9E4D1AC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A4C65B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FE5DF3D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0B1F9E2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6F749064" w14:textId="77777777" w:rsidTr="0079098B">
        <w:trPr>
          <w:trHeight w:val="1464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F330A42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41D7D56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A5E33A5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AF00DE4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7651D292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C0816B6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D5C1EB5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212D061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6D11625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E4B5B7D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01A048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56EA3C8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08DD6EC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50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5C7AD61A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Приложение 3</w:t>
            </w:r>
            <w:r>
              <w:rPr>
                <w:sz w:val="21"/>
                <w:szCs w:val="21"/>
              </w:rPr>
              <w:br/>
              <w:t xml:space="preserve">к постановлению </w:t>
            </w:r>
            <w:r>
              <w:rPr>
                <w:sz w:val="21"/>
                <w:szCs w:val="21"/>
              </w:rPr>
              <w:br/>
              <w:t xml:space="preserve">Министерства финансов </w:t>
            </w:r>
            <w:r>
              <w:rPr>
                <w:sz w:val="21"/>
                <w:szCs w:val="21"/>
              </w:rPr>
              <w:br/>
              <w:t>Республики Беларусь</w:t>
            </w:r>
            <w:r>
              <w:rPr>
                <w:sz w:val="21"/>
                <w:szCs w:val="21"/>
              </w:rPr>
              <w:br/>
              <w:t>12.12.2016 № 104</w:t>
            </w:r>
          </w:p>
        </w:tc>
      </w:tr>
      <w:tr w:rsidR="0079098B" w14:paraId="659EA2BE" w14:textId="77777777" w:rsidTr="0079098B">
        <w:trPr>
          <w:trHeight w:val="620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5D435AD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847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91C16AD" w14:textId="77777777" w:rsidR="0079098B" w:rsidRDefault="0079098B" w:rsidP="0079098B">
            <w:pPr>
              <w:jc w:val="center"/>
              <w:rPr>
                <w:b/>
                <w:bCs/>
                <w:color w:val="000080"/>
                <w:sz w:val="21"/>
                <w:szCs w:val="21"/>
              </w:rPr>
            </w:pPr>
            <w:r w:rsidRPr="0079098B">
              <w:rPr>
                <w:b/>
                <w:bCs/>
                <w:sz w:val="21"/>
                <w:szCs w:val="21"/>
              </w:rPr>
              <w:t>ОТЧЕТ</w:t>
            </w:r>
            <w:r w:rsidRPr="0079098B">
              <w:rPr>
                <w:b/>
                <w:bCs/>
                <w:sz w:val="21"/>
                <w:szCs w:val="21"/>
              </w:rPr>
              <w:br/>
              <w:t>об изменении собственного капитала</w:t>
            </w:r>
          </w:p>
        </w:tc>
      </w:tr>
      <w:tr w:rsidR="0079098B" w14:paraId="482B7189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1D64032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3698A97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2F6A72F" w14:textId="77777777" w:rsidR="0079098B" w:rsidRDefault="0079098B" w:rsidP="0079098B">
            <w:pPr>
              <w:jc w:val="right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за</w:t>
            </w: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B78983B" w14:textId="77777777" w:rsidR="0079098B" w:rsidRDefault="0079098B" w:rsidP="0079098B">
            <w:pPr>
              <w:jc w:val="right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январь</w:t>
            </w:r>
          </w:p>
        </w:tc>
        <w:tc>
          <w:tcPr>
            <w:tcW w:w="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C74E75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  <w:tc>
          <w:tcPr>
            <w:tcW w:w="9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BDB3777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декабрь</w:t>
            </w:r>
          </w:p>
        </w:tc>
        <w:tc>
          <w:tcPr>
            <w:tcW w:w="191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3EBA1AD" w14:textId="70EFECBC" w:rsidR="0079098B" w:rsidRDefault="0079098B" w:rsidP="00771E62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20</w:t>
            </w:r>
            <w:r w:rsidR="00F552D5">
              <w:rPr>
                <w:sz w:val="21"/>
                <w:szCs w:val="21"/>
              </w:rPr>
              <w:t>2</w:t>
            </w:r>
            <w:r w:rsidR="006E445E">
              <w:rPr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 xml:space="preserve"> год</w:t>
            </w:r>
          </w:p>
        </w:tc>
        <w:tc>
          <w:tcPr>
            <w:tcW w:w="5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1A654B2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50C0B4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7A18873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A092C1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CEC5A3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24E1293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4210059A" w14:textId="77777777" w:rsidTr="0079098B">
        <w:trPr>
          <w:trHeight w:val="191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5AF7055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5423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7675455E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BF314D9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773795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401B98B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137EE4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9BCD91B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5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CE1CD4E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D8E0F3D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DEB7234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88DC9B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983E42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3D373D8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25461210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BB3C081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9ED13B8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Организация</w:t>
            </w:r>
          </w:p>
        </w:tc>
        <w:tc>
          <w:tcPr>
            <w:tcW w:w="613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71A414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ОАО "Новые Стайки"</w:t>
            </w:r>
          </w:p>
        </w:tc>
      </w:tr>
      <w:tr w:rsidR="0079098B" w14:paraId="13DDA709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C2FB32D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CF98424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Учетный номер плательщика</w:t>
            </w:r>
          </w:p>
        </w:tc>
        <w:tc>
          <w:tcPr>
            <w:tcW w:w="613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B4F14CC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200100251</w:t>
            </w:r>
          </w:p>
        </w:tc>
      </w:tr>
      <w:tr w:rsidR="0079098B" w14:paraId="35379C2D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95DBE57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C5BE0AD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Вид экономической деятельности</w:t>
            </w:r>
          </w:p>
        </w:tc>
        <w:tc>
          <w:tcPr>
            <w:tcW w:w="613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BC73B37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Смешанное сельское хозяйство</w:t>
            </w:r>
          </w:p>
        </w:tc>
      </w:tr>
      <w:tr w:rsidR="0079098B" w14:paraId="3E37A24F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16F331B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2085499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Организационно-правовая форма</w:t>
            </w:r>
          </w:p>
        </w:tc>
        <w:tc>
          <w:tcPr>
            <w:tcW w:w="613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4A2377D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ОАО</w:t>
            </w:r>
          </w:p>
        </w:tc>
      </w:tr>
      <w:tr w:rsidR="0079098B" w14:paraId="2C2B529E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75A79C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4FDBEC6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Орган управления</w:t>
            </w:r>
          </w:p>
        </w:tc>
        <w:tc>
          <w:tcPr>
            <w:tcW w:w="613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58C8DDD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Общее собрание акционеров, наблюдательный совет</w:t>
            </w:r>
          </w:p>
        </w:tc>
      </w:tr>
      <w:tr w:rsidR="0079098B" w14:paraId="5DCBF82B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50D50A4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ADB63DE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Единица измерения</w:t>
            </w:r>
          </w:p>
        </w:tc>
        <w:tc>
          <w:tcPr>
            <w:tcW w:w="613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D930FA5" w14:textId="77777777" w:rsidR="0079098B" w:rsidRDefault="0079098B" w:rsidP="0079098B">
            <w:pPr>
              <w:rPr>
                <w:b/>
                <w:bCs/>
                <w:sz w:val="21"/>
                <w:szCs w:val="21"/>
              </w:rPr>
            </w:pPr>
            <w:r>
              <w:rPr>
                <w:b/>
                <w:bCs/>
                <w:sz w:val="21"/>
                <w:szCs w:val="21"/>
              </w:rPr>
              <w:t>тыс. руб.</w:t>
            </w:r>
          </w:p>
        </w:tc>
      </w:tr>
      <w:tr w:rsidR="0079098B" w14:paraId="3B2202C4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4FC718B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39CDF3B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Адрес</w:t>
            </w:r>
          </w:p>
        </w:tc>
        <w:tc>
          <w:tcPr>
            <w:tcW w:w="613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42C861F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Брестская обл., Ивацевичский р-н, д. Стайки, ул. Школьная, 5</w:t>
            </w:r>
          </w:p>
        </w:tc>
      </w:tr>
      <w:tr w:rsidR="0079098B" w14:paraId="3A52C233" w14:textId="77777777" w:rsidTr="0079098B">
        <w:trPr>
          <w:trHeight w:val="191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2D0F93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5F4741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E156A8B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6A54372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D1923F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8847884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D1040FC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399E602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21981C4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7940807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504EDDA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925A0F6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39CABE6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5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C7B68AD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56B91AF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AC0C26F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FF010AF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7BD0D26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AAE4325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2A12CB77" w14:textId="77777777" w:rsidTr="0079098B">
        <w:trPr>
          <w:trHeight w:val="176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3F0FD9D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14:paraId="1F3E36C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Наименование показателей</w:t>
            </w:r>
          </w:p>
        </w:tc>
        <w:tc>
          <w:tcPr>
            <w:tcW w:w="5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14:paraId="30C7E90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Код </w:t>
            </w:r>
            <w:proofErr w:type="spellStart"/>
            <w:proofErr w:type="gramStart"/>
            <w:r>
              <w:rPr>
                <w:sz w:val="21"/>
                <w:szCs w:val="21"/>
              </w:rPr>
              <w:t>стро-ки</w:t>
            </w:r>
            <w:proofErr w:type="spellEnd"/>
            <w:proofErr w:type="gramEnd"/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14:paraId="004373A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proofErr w:type="gramStart"/>
            <w:r>
              <w:rPr>
                <w:sz w:val="21"/>
                <w:szCs w:val="21"/>
              </w:rPr>
              <w:t>Устав-</w:t>
            </w:r>
            <w:proofErr w:type="spellStart"/>
            <w:r>
              <w:rPr>
                <w:sz w:val="21"/>
                <w:szCs w:val="21"/>
              </w:rPr>
              <w:t>ный</w:t>
            </w:r>
            <w:proofErr w:type="spellEnd"/>
            <w:proofErr w:type="gramEnd"/>
            <w:r>
              <w:rPr>
                <w:sz w:val="21"/>
                <w:szCs w:val="21"/>
              </w:rPr>
              <w:t xml:space="preserve"> капитал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36B7C94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proofErr w:type="spellStart"/>
            <w:proofErr w:type="gramStart"/>
            <w:r>
              <w:rPr>
                <w:sz w:val="21"/>
                <w:szCs w:val="21"/>
              </w:rPr>
              <w:t>Неопла</w:t>
            </w:r>
            <w:proofErr w:type="spellEnd"/>
            <w:r>
              <w:rPr>
                <w:sz w:val="21"/>
                <w:szCs w:val="21"/>
              </w:rPr>
              <w:t xml:space="preserve">- </w:t>
            </w:r>
            <w:proofErr w:type="spellStart"/>
            <w:r>
              <w:rPr>
                <w:sz w:val="21"/>
                <w:szCs w:val="21"/>
              </w:rPr>
              <w:t>ченная</w:t>
            </w:r>
            <w:proofErr w:type="spellEnd"/>
            <w:proofErr w:type="gramEnd"/>
            <w:r>
              <w:rPr>
                <w:sz w:val="21"/>
                <w:szCs w:val="21"/>
              </w:rPr>
              <w:t xml:space="preserve"> часть устав-</w:t>
            </w:r>
            <w:proofErr w:type="spellStart"/>
            <w:r>
              <w:rPr>
                <w:sz w:val="21"/>
                <w:szCs w:val="21"/>
              </w:rPr>
              <w:t>ного</w:t>
            </w:r>
            <w:proofErr w:type="spellEnd"/>
            <w:r>
              <w:rPr>
                <w:sz w:val="21"/>
                <w:szCs w:val="21"/>
              </w:rPr>
              <w:t xml:space="preserve"> капитала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43B1377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proofErr w:type="spellStart"/>
            <w:proofErr w:type="gramStart"/>
            <w:r>
              <w:rPr>
                <w:sz w:val="21"/>
                <w:szCs w:val="21"/>
              </w:rPr>
              <w:t>Собст</w:t>
            </w:r>
            <w:proofErr w:type="spellEnd"/>
            <w:r>
              <w:rPr>
                <w:sz w:val="21"/>
                <w:szCs w:val="21"/>
              </w:rPr>
              <w:t>-венные</w:t>
            </w:r>
            <w:proofErr w:type="gramEnd"/>
            <w:r>
              <w:rPr>
                <w:sz w:val="21"/>
                <w:szCs w:val="21"/>
              </w:rPr>
              <w:t xml:space="preserve"> акции (доли в уставном капитале)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14:paraId="00AA42A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proofErr w:type="gramStart"/>
            <w:r>
              <w:rPr>
                <w:sz w:val="21"/>
                <w:szCs w:val="21"/>
              </w:rPr>
              <w:t xml:space="preserve">Резерв- </w:t>
            </w:r>
            <w:proofErr w:type="spellStart"/>
            <w:r>
              <w:rPr>
                <w:sz w:val="21"/>
                <w:szCs w:val="21"/>
              </w:rPr>
              <w:t>ный</w:t>
            </w:r>
            <w:proofErr w:type="spellEnd"/>
            <w:proofErr w:type="gramEnd"/>
            <w:r>
              <w:rPr>
                <w:sz w:val="21"/>
                <w:szCs w:val="21"/>
              </w:rPr>
              <w:t xml:space="preserve"> капитал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14:paraId="1ECABEE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proofErr w:type="gramStart"/>
            <w:r>
              <w:rPr>
                <w:sz w:val="21"/>
                <w:szCs w:val="21"/>
              </w:rPr>
              <w:t>Доба-</w:t>
            </w:r>
            <w:proofErr w:type="spellStart"/>
            <w:r>
              <w:rPr>
                <w:sz w:val="21"/>
                <w:szCs w:val="21"/>
              </w:rPr>
              <w:t>вочный</w:t>
            </w:r>
            <w:proofErr w:type="spellEnd"/>
            <w:proofErr w:type="gramEnd"/>
            <w:r>
              <w:rPr>
                <w:sz w:val="21"/>
                <w:szCs w:val="21"/>
              </w:rPr>
              <w:t xml:space="preserve"> капитал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14:paraId="630A886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proofErr w:type="spellStart"/>
            <w:proofErr w:type="gramStart"/>
            <w:r>
              <w:rPr>
                <w:sz w:val="21"/>
                <w:szCs w:val="21"/>
              </w:rPr>
              <w:t>Нераспре</w:t>
            </w:r>
            <w:proofErr w:type="spellEnd"/>
            <w:r>
              <w:rPr>
                <w:sz w:val="21"/>
                <w:szCs w:val="21"/>
              </w:rPr>
              <w:t>- деленная</w:t>
            </w:r>
            <w:proofErr w:type="gramEnd"/>
            <w:r>
              <w:rPr>
                <w:sz w:val="21"/>
                <w:szCs w:val="21"/>
              </w:rPr>
              <w:t xml:space="preserve"> прибыль (</w:t>
            </w:r>
            <w:proofErr w:type="spellStart"/>
            <w:r>
              <w:rPr>
                <w:sz w:val="21"/>
                <w:szCs w:val="21"/>
              </w:rPr>
              <w:t>непок</w:t>
            </w:r>
            <w:proofErr w:type="spellEnd"/>
            <w:r>
              <w:rPr>
                <w:sz w:val="21"/>
                <w:szCs w:val="21"/>
              </w:rPr>
              <w:t>-рытый убыток)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14:paraId="261F864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Чистая прибыль (убыток)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14:paraId="226F7CC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Итого</w:t>
            </w:r>
          </w:p>
        </w:tc>
      </w:tr>
      <w:tr w:rsidR="0079098B" w14:paraId="7174C33C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E1460A9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14:paraId="5ECCF15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14:paraId="7754389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14:paraId="750B5DA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3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14:paraId="5014D26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4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14:paraId="49D92B5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5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14:paraId="2B61561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6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14:paraId="503193B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7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14:paraId="18FDA78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8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14:paraId="560FE4A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9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14:paraId="3AC34D2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10</w:t>
            </w:r>
          </w:p>
        </w:tc>
      </w:tr>
      <w:tr w:rsidR="0079098B" w14:paraId="02AC5540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772D9B9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C174AAC" w14:textId="2E995A06" w:rsidR="0079098B" w:rsidRDefault="0079098B" w:rsidP="00CE0D17">
            <w:pPr>
              <w:rPr>
                <w:b/>
                <w:bCs/>
                <w:sz w:val="21"/>
                <w:szCs w:val="21"/>
              </w:rPr>
            </w:pPr>
            <w:r>
              <w:rPr>
                <w:b/>
                <w:bCs/>
                <w:sz w:val="21"/>
                <w:szCs w:val="21"/>
              </w:rPr>
              <w:t>Остаток на 31.12.201</w:t>
            </w:r>
            <w:r w:rsidR="00001DE2">
              <w:rPr>
                <w:b/>
                <w:bCs/>
                <w:sz w:val="21"/>
                <w:szCs w:val="21"/>
              </w:rPr>
              <w:t>9</w:t>
            </w:r>
            <w:r>
              <w:rPr>
                <w:b/>
                <w:bCs/>
                <w:sz w:val="21"/>
                <w:szCs w:val="21"/>
              </w:rPr>
              <w:t xml:space="preserve"> г.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49898B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010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D27F54F" w14:textId="77777777" w:rsidR="0079098B" w:rsidRDefault="003918E7" w:rsidP="003918E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6 399</w:t>
            </w:r>
            <w:r w:rsidR="0079098B">
              <w:rPr>
                <w:sz w:val="21"/>
                <w:szCs w:val="21"/>
              </w:rPr>
              <w:t xml:space="preserve"> 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0FA941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8101FA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D9A453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25D639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3C32658" w14:textId="1D35F6AD" w:rsidR="0079098B" w:rsidRDefault="00001DE2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2156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0A2F38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6659907" w14:textId="736A098C" w:rsidR="0079098B" w:rsidRDefault="0079098B" w:rsidP="003918E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  <w:r w:rsidR="00001DE2">
              <w:rPr>
                <w:sz w:val="21"/>
                <w:szCs w:val="21"/>
              </w:rPr>
              <w:t>8564</w:t>
            </w:r>
            <w:r>
              <w:rPr>
                <w:sz w:val="21"/>
                <w:szCs w:val="21"/>
              </w:rPr>
              <w:t xml:space="preserve"> </w:t>
            </w:r>
          </w:p>
        </w:tc>
      </w:tr>
      <w:tr w:rsidR="0079098B" w14:paraId="39B156AB" w14:textId="77777777" w:rsidTr="0079098B">
        <w:trPr>
          <w:trHeight w:val="57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84F1D99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E2F4AA1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Корректировки в связи </w:t>
            </w:r>
            <w:r>
              <w:rPr>
                <w:sz w:val="21"/>
                <w:szCs w:val="21"/>
              </w:rPr>
              <w:br/>
              <w:t>с изменением учетной политики</w:t>
            </w:r>
          </w:p>
        </w:tc>
        <w:tc>
          <w:tcPr>
            <w:tcW w:w="5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74EEBE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020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9BD395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B4E780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C5F9D2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B1DB21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D4722F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D14E6B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5E4194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AA9A87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738A0818" w14:textId="77777777" w:rsidTr="0079098B">
        <w:trPr>
          <w:trHeight w:val="57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356ABBF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F079F1F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Корректировки в связи </w:t>
            </w:r>
            <w:r>
              <w:rPr>
                <w:sz w:val="21"/>
                <w:szCs w:val="21"/>
              </w:rPr>
              <w:br/>
              <w:t>с исправлением ошибок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2702ED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030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4C1F25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F7B576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9D451F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15A862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8D9F3F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C721EF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11B568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0D26C1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1A736E35" w14:textId="77777777" w:rsidTr="0079098B">
        <w:trPr>
          <w:trHeight w:val="57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1658695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EE8B5C0" w14:textId="698C07D8" w:rsidR="0079098B" w:rsidRDefault="00CE0D17" w:rsidP="00CE0D17">
            <w:pPr>
              <w:rPr>
                <w:b/>
                <w:bCs/>
                <w:sz w:val="21"/>
                <w:szCs w:val="21"/>
              </w:rPr>
            </w:pPr>
            <w:r>
              <w:rPr>
                <w:b/>
                <w:bCs/>
                <w:sz w:val="21"/>
                <w:szCs w:val="21"/>
              </w:rPr>
              <w:t>Скорректированный</w:t>
            </w:r>
            <w:r w:rsidR="0079098B">
              <w:rPr>
                <w:b/>
                <w:bCs/>
                <w:sz w:val="21"/>
                <w:szCs w:val="21"/>
              </w:rPr>
              <w:t xml:space="preserve"> остаток на 31.12.201</w:t>
            </w:r>
            <w:r w:rsidR="00001DE2">
              <w:rPr>
                <w:b/>
                <w:bCs/>
                <w:sz w:val="21"/>
                <w:szCs w:val="21"/>
              </w:rPr>
              <w:t>9</w:t>
            </w:r>
            <w:r w:rsidR="0079098B">
              <w:rPr>
                <w:b/>
                <w:bCs/>
                <w:sz w:val="21"/>
                <w:szCs w:val="21"/>
              </w:rPr>
              <w:t xml:space="preserve"> г.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0918CB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040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AD0665B" w14:textId="77777777" w:rsidR="0079098B" w:rsidRDefault="0079098B" w:rsidP="00380A1F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6 3</w:t>
            </w:r>
            <w:r w:rsidR="00380A1F">
              <w:rPr>
                <w:sz w:val="21"/>
                <w:szCs w:val="21"/>
              </w:rPr>
              <w:t>99</w:t>
            </w:r>
            <w:r>
              <w:rPr>
                <w:sz w:val="21"/>
                <w:szCs w:val="21"/>
              </w:rPr>
              <w:t xml:space="preserve"> 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7F3800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3839DF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B506F5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7CB34B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9B141F7" w14:textId="78AFBD01" w:rsidR="0079098B" w:rsidRDefault="0079098B" w:rsidP="00380A1F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  <w:r w:rsidR="00001DE2">
              <w:rPr>
                <w:sz w:val="21"/>
                <w:szCs w:val="21"/>
              </w:rPr>
              <w:t>2156</w:t>
            </w:r>
            <w:r>
              <w:rPr>
                <w:sz w:val="21"/>
                <w:szCs w:val="21"/>
              </w:rPr>
              <w:t xml:space="preserve"> 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03C8EA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E39620E" w14:textId="2A5FE8FF" w:rsidR="0079098B" w:rsidRDefault="0079098B" w:rsidP="00380A1F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  <w:r w:rsidR="00001DE2">
              <w:rPr>
                <w:sz w:val="21"/>
                <w:szCs w:val="21"/>
              </w:rPr>
              <w:t>8564</w:t>
            </w:r>
            <w:r>
              <w:rPr>
                <w:sz w:val="21"/>
                <w:szCs w:val="21"/>
              </w:rPr>
              <w:t xml:space="preserve"> </w:t>
            </w:r>
          </w:p>
        </w:tc>
      </w:tr>
      <w:tr w:rsidR="0079098B" w14:paraId="6F52C575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957A6CB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2A694C9" w14:textId="467FD837" w:rsidR="0079098B" w:rsidRDefault="0079098B" w:rsidP="00CE0D17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За январь-декабрь 20</w:t>
            </w:r>
            <w:r w:rsidR="00001DE2">
              <w:rPr>
                <w:sz w:val="21"/>
                <w:szCs w:val="21"/>
              </w:rPr>
              <w:t>20</w:t>
            </w:r>
            <w:r>
              <w:rPr>
                <w:sz w:val="21"/>
                <w:szCs w:val="21"/>
              </w:rPr>
              <w:t xml:space="preserve"> года</w:t>
            </w:r>
          </w:p>
        </w:tc>
        <w:tc>
          <w:tcPr>
            <w:tcW w:w="55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A6B11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050</w:t>
            </w:r>
          </w:p>
        </w:tc>
        <w:tc>
          <w:tcPr>
            <w:tcW w:w="75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E4C9E5" w14:textId="1D609E63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82250C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7819C1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4CED6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3B545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20617B" w14:textId="2CDD663D" w:rsidR="0079098B" w:rsidRDefault="0079098B" w:rsidP="00380A1F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  <w:r w:rsidR="00001DE2">
              <w:rPr>
                <w:sz w:val="21"/>
                <w:szCs w:val="21"/>
              </w:rPr>
              <w:t>566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448828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C43C86" w14:textId="70ADA242" w:rsidR="0079098B" w:rsidRDefault="00001DE2" w:rsidP="00380A1F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566</w:t>
            </w:r>
            <w:r w:rsidR="0079098B">
              <w:rPr>
                <w:sz w:val="21"/>
                <w:szCs w:val="21"/>
              </w:rPr>
              <w:t xml:space="preserve"> </w:t>
            </w:r>
          </w:p>
        </w:tc>
      </w:tr>
      <w:tr w:rsidR="0079098B" w14:paraId="55149E79" w14:textId="77777777" w:rsidTr="0079098B">
        <w:trPr>
          <w:trHeight w:val="57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6DFF1B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7E09455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Увеличение собственного </w:t>
            </w:r>
            <w:r>
              <w:rPr>
                <w:sz w:val="21"/>
                <w:szCs w:val="21"/>
              </w:rPr>
              <w:br/>
              <w:t>капитала - всего</w:t>
            </w:r>
          </w:p>
        </w:tc>
        <w:tc>
          <w:tcPr>
            <w:tcW w:w="55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A785CC" w14:textId="77777777" w:rsidR="0079098B" w:rsidRDefault="0079098B" w:rsidP="0079098B">
            <w:pPr>
              <w:rPr>
                <w:sz w:val="21"/>
                <w:szCs w:val="21"/>
              </w:rPr>
            </w:pPr>
          </w:p>
        </w:tc>
        <w:tc>
          <w:tcPr>
            <w:tcW w:w="75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C4EC4E" w14:textId="77777777" w:rsidR="0079098B" w:rsidRDefault="0079098B" w:rsidP="0079098B">
            <w:pPr>
              <w:rPr>
                <w:sz w:val="21"/>
                <w:szCs w:val="21"/>
              </w:rPr>
            </w:pP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3AA364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3F1997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982E62" w14:textId="77777777" w:rsidR="0079098B" w:rsidRDefault="0079098B" w:rsidP="0079098B">
            <w:pPr>
              <w:rPr>
                <w:sz w:val="21"/>
                <w:szCs w:val="21"/>
              </w:rPr>
            </w:pPr>
          </w:p>
        </w:tc>
        <w:tc>
          <w:tcPr>
            <w:tcW w:w="75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38577F" w14:textId="77777777" w:rsidR="0079098B" w:rsidRDefault="0079098B" w:rsidP="0079098B">
            <w:pPr>
              <w:rPr>
                <w:sz w:val="21"/>
                <w:szCs w:val="21"/>
              </w:rPr>
            </w:pPr>
          </w:p>
        </w:tc>
        <w:tc>
          <w:tcPr>
            <w:tcW w:w="92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815A36" w14:textId="77777777" w:rsidR="0079098B" w:rsidRDefault="0079098B" w:rsidP="0079098B">
            <w:pPr>
              <w:rPr>
                <w:sz w:val="21"/>
                <w:szCs w:val="21"/>
              </w:rPr>
            </w:pP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6E907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4AA51E5" w14:textId="77777777" w:rsidR="0079098B" w:rsidRDefault="0079098B" w:rsidP="0079098B">
            <w:pPr>
              <w:rPr>
                <w:sz w:val="21"/>
                <w:szCs w:val="21"/>
              </w:rPr>
            </w:pPr>
          </w:p>
        </w:tc>
      </w:tr>
      <w:tr w:rsidR="0079098B" w14:paraId="03DA0BBA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3107176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8DD65C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    в том числе: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095653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E57FF1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0E2CE1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809C21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967D5E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F86E2A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4B2F12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DAF52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DFBE70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53D86238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F00836F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1BF214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чистая прибыль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0C6B6B9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051</w:t>
            </w:r>
          </w:p>
        </w:tc>
        <w:tc>
          <w:tcPr>
            <w:tcW w:w="75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00C5E4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58A518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667035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8F8AD4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71D246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409B365" w14:textId="3D03F1B2" w:rsidR="0079098B" w:rsidRDefault="0079098B" w:rsidP="00380A1F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  <w:r w:rsidR="00001DE2">
              <w:rPr>
                <w:sz w:val="21"/>
                <w:szCs w:val="21"/>
              </w:rPr>
              <w:t>566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33403D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D83C98F" w14:textId="5819E2FD" w:rsidR="0079098B" w:rsidRDefault="0079098B" w:rsidP="00380A1F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  <w:r w:rsidR="00001DE2">
              <w:rPr>
                <w:sz w:val="21"/>
                <w:szCs w:val="21"/>
              </w:rPr>
              <w:t>566</w:t>
            </w:r>
            <w:r>
              <w:rPr>
                <w:sz w:val="21"/>
                <w:szCs w:val="21"/>
              </w:rPr>
              <w:t xml:space="preserve"> </w:t>
            </w:r>
          </w:p>
        </w:tc>
      </w:tr>
      <w:tr w:rsidR="0079098B" w14:paraId="28E98BEC" w14:textId="77777777" w:rsidTr="0079098B">
        <w:trPr>
          <w:trHeight w:val="318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F3CCE12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ABA4634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переоценка долгосрочных активов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724258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052</w:t>
            </w: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0C0E12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28A234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877542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4E3FFF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9E039C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A15F30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718CB3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D3943C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4958E69A" w14:textId="77777777" w:rsidTr="0079098B">
        <w:trPr>
          <w:trHeight w:val="875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2A9AEC8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2A30486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доходы от прочих операций, </w:t>
            </w:r>
            <w:r>
              <w:rPr>
                <w:sz w:val="21"/>
                <w:szCs w:val="21"/>
              </w:rPr>
              <w:br/>
              <w:t xml:space="preserve">  не включаемые в чистую </w:t>
            </w:r>
            <w:r>
              <w:rPr>
                <w:sz w:val="21"/>
                <w:szCs w:val="21"/>
              </w:rPr>
              <w:br/>
              <w:t xml:space="preserve">  прибыль (убыток)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2F168A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053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2490F6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7E0035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7ECC0D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0AE3C8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755447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D3043E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FA9B10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BF88D7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514C1AA1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29374E3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DF82B97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выпуск дополнительных акций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4AD14E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054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F079B9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1E9AAA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C43BF1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E070F6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FE6BCD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1E800B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C6F45C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3D44447" w14:textId="4DA276BB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</w:p>
        </w:tc>
      </w:tr>
      <w:tr w:rsidR="0079098B" w14:paraId="293BBFFC" w14:textId="77777777" w:rsidTr="0079098B">
        <w:trPr>
          <w:trHeight w:val="57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FA66D39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EB922A2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увеличение номинальной </w:t>
            </w:r>
            <w:r>
              <w:rPr>
                <w:sz w:val="21"/>
                <w:szCs w:val="21"/>
              </w:rPr>
              <w:br/>
              <w:t xml:space="preserve">  стоимости акций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F7295A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055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9E47B6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D5F77A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27D71C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18360F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82BFD5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AA28DA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9212F7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9269C0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5114EC79" w14:textId="77777777" w:rsidTr="0079098B">
        <w:trPr>
          <w:trHeight w:val="57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440F66B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B3A58D5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вклады собственника имущества</w:t>
            </w:r>
            <w:r>
              <w:rPr>
                <w:sz w:val="21"/>
                <w:szCs w:val="21"/>
              </w:rPr>
              <w:br/>
              <w:t xml:space="preserve">  (учредителей, участников)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86EEE3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056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2B5CA8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326DA3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48DFC3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610D4F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EC6062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DE7EA6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51752A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ACA61C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126BC1A7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AC0C31D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009EB41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реорганизация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792ED8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057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AAF813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9FC78F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5B963B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434129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CB9146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350711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00F1F4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2FA8C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0CB18F2C" w14:textId="77777777" w:rsidTr="0079098B">
        <w:trPr>
          <w:trHeight w:val="318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F0DCD7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554EE4A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646399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058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F1D26B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C63C6F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AD42B3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88B067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883FE7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AC6D39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8B0C51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086C14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4D38600D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2CE3E5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D3946CD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прочие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95DE1B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059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1AA038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255184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591EA7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9DB817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502743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A32495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63447C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EB2677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4094D7DE" w14:textId="77777777" w:rsidTr="001D2E0D">
        <w:trPr>
          <w:trHeight w:val="57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6C9BD8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47784C3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Уменьшение собственного </w:t>
            </w:r>
            <w:r>
              <w:rPr>
                <w:sz w:val="21"/>
                <w:szCs w:val="21"/>
              </w:rPr>
              <w:br/>
              <w:t>капитала - всего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2CD53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060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AFCE83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36641C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4F746F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D6B38D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571782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5D1AA83C" w14:textId="5138D2BD" w:rsidR="0079098B" w:rsidRDefault="0079098B" w:rsidP="00380A1F">
            <w:pPr>
              <w:jc w:val="center"/>
              <w:rPr>
                <w:sz w:val="21"/>
                <w:szCs w:val="21"/>
              </w:rPr>
            </w:pP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62B4F79C" w14:textId="7AB01C41" w:rsidR="0079098B" w:rsidRDefault="0079098B" w:rsidP="0079098B">
            <w:pPr>
              <w:jc w:val="center"/>
              <w:rPr>
                <w:sz w:val="21"/>
                <w:szCs w:val="21"/>
              </w:rPr>
            </w:pP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</w:tcPr>
          <w:p w14:paraId="538C1880" w14:textId="6CB1C3C4" w:rsidR="0079098B" w:rsidRDefault="0079098B" w:rsidP="00380A1F">
            <w:pPr>
              <w:jc w:val="center"/>
              <w:rPr>
                <w:sz w:val="21"/>
                <w:szCs w:val="21"/>
              </w:rPr>
            </w:pPr>
          </w:p>
        </w:tc>
      </w:tr>
      <w:tr w:rsidR="0079098B" w14:paraId="00789E79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92A32AC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lastRenderedPageBreak/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2E6ADDA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    в том числе: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6A854F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2D0809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3E1FA4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F4A111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77F514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A5E4FD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2A8BC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E42325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C92A2B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6890964D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E643B96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64EA2BD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убыток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1C6095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061</w:t>
            </w: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55FF95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DEE1A3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27050A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9D2D1A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7C1323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9AF08F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AF8E2E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925573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57CC1485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DE2EB55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56AC9CF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переоценка долгосрочных активов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CCCF14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062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D51EE6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B34317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C59D38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D15D31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94EFCE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6491FE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E5ACA9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C1B20F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0B5EF2C2" w14:textId="77777777" w:rsidTr="0079098B">
        <w:trPr>
          <w:trHeight w:val="859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B3C1107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A6603CC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расходы от прочих операций, </w:t>
            </w:r>
            <w:r>
              <w:rPr>
                <w:sz w:val="21"/>
                <w:szCs w:val="21"/>
              </w:rPr>
              <w:br/>
              <w:t xml:space="preserve">  не включаемые в чистую </w:t>
            </w:r>
            <w:r>
              <w:rPr>
                <w:sz w:val="21"/>
                <w:szCs w:val="21"/>
              </w:rPr>
              <w:br/>
              <w:t xml:space="preserve">  прибыль (убыток)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6AC832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063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331158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D15025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A0792F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F9D823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8986CB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A8E827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82EEF1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B97D8A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01344F4B" w14:textId="77777777" w:rsidTr="0079098B">
        <w:trPr>
          <w:trHeight w:val="57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493B499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1842D4B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уменьшение номинальной </w:t>
            </w:r>
            <w:r>
              <w:rPr>
                <w:sz w:val="21"/>
                <w:szCs w:val="21"/>
              </w:rPr>
              <w:br/>
              <w:t xml:space="preserve">  стоимости акций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6CA7CA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064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11DB7F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C2649C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3E93E1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60000A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925C9A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9B5F45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46BA44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08AA04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74648EEF" w14:textId="77777777" w:rsidTr="0079098B">
        <w:trPr>
          <w:trHeight w:val="57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ED28EE4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EC0A5D4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выкуп акций (долей </w:t>
            </w:r>
            <w:r>
              <w:rPr>
                <w:sz w:val="21"/>
                <w:szCs w:val="21"/>
              </w:rPr>
              <w:br/>
              <w:t xml:space="preserve">  в уставном капитале)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FA6BBF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065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A86AA0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B36D06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0E6AA7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C26219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DE2BA6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E16C00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9D119D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5D841E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4700B827" w14:textId="77777777" w:rsidTr="001D2E0D">
        <w:trPr>
          <w:trHeight w:val="859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0CC4F2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9045278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дивиденды и другие доходы </w:t>
            </w:r>
            <w:r>
              <w:rPr>
                <w:sz w:val="21"/>
                <w:szCs w:val="21"/>
              </w:rPr>
              <w:br/>
              <w:t xml:space="preserve">  от участия в уставном </w:t>
            </w:r>
            <w:r>
              <w:rPr>
                <w:sz w:val="21"/>
                <w:szCs w:val="21"/>
              </w:rPr>
              <w:br/>
              <w:t xml:space="preserve">  капитале организации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DCA94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066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D55C60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E9BDDB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C951B5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F4656A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8774F8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</w:tcPr>
          <w:p w14:paraId="04321E53" w14:textId="5CAE001F" w:rsidR="0079098B" w:rsidRDefault="0079098B" w:rsidP="00380A1F">
            <w:pPr>
              <w:jc w:val="center"/>
              <w:rPr>
                <w:sz w:val="21"/>
                <w:szCs w:val="21"/>
              </w:rPr>
            </w:pP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</w:tcPr>
          <w:p w14:paraId="11C1FF71" w14:textId="7B5DE884" w:rsidR="0079098B" w:rsidRDefault="0079098B" w:rsidP="0079098B">
            <w:pPr>
              <w:jc w:val="center"/>
              <w:rPr>
                <w:sz w:val="21"/>
                <w:szCs w:val="21"/>
              </w:rPr>
            </w:pP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</w:tcPr>
          <w:p w14:paraId="5A7148BF" w14:textId="0BF97082" w:rsidR="0079098B" w:rsidRDefault="0079098B" w:rsidP="00380A1F">
            <w:pPr>
              <w:jc w:val="center"/>
              <w:rPr>
                <w:sz w:val="21"/>
                <w:szCs w:val="21"/>
              </w:rPr>
            </w:pPr>
          </w:p>
        </w:tc>
      </w:tr>
      <w:tr w:rsidR="0079098B" w14:paraId="0BE47C08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1A5982C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8CB87F5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реорганизация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32B8FC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067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937BF6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AB7954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FE6DF8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719CE8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414E96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14A347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6CA6C6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EAC87D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4CBF0478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776FD78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AE6D823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4FE6DA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068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FC0E58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632215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C34FFE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8496AA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38E461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422BE2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3E514E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65F2FF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7BAC535A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71B5A37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F60DC07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прочие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1E5CF8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069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857902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2435DF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D78FFE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5FD668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5542D5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95BBDE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F90AD8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C5D8B0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52E049C2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D069789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0F035B8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Изменение уставного капитала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A498A3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070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249416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F5F77F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C8B281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18E960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61EA54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0B7254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D1DED2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01F111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2866BAB6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17A6CE6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0B069BA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Изменение резервного капитала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AD4EAE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080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54549A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E28924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58036D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2C56F0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B409EE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91C00F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25D0A4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65FE87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5C9935B8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8158D8B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DE3D487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Изменение добавочного капитала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85D205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090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7AFDAD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06B4D6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F849C4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D6CAE1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D6018F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AAA05A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7A6EC4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9C3EE4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0E967075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CAEAD74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44144A2" w14:textId="2EA585CF" w:rsidR="0079098B" w:rsidRDefault="0079098B" w:rsidP="00CE0D17">
            <w:pPr>
              <w:rPr>
                <w:b/>
                <w:bCs/>
                <w:sz w:val="21"/>
                <w:szCs w:val="21"/>
              </w:rPr>
            </w:pPr>
            <w:r>
              <w:rPr>
                <w:b/>
                <w:bCs/>
                <w:sz w:val="21"/>
                <w:szCs w:val="21"/>
              </w:rPr>
              <w:t>Остаток на 31.12.20</w:t>
            </w:r>
            <w:r w:rsidR="00001DE2">
              <w:rPr>
                <w:b/>
                <w:bCs/>
                <w:sz w:val="21"/>
                <w:szCs w:val="21"/>
              </w:rPr>
              <w:t>20</w:t>
            </w:r>
            <w:r>
              <w:rPr>
                <w:b/>
                <w:bCs/>
                <w:sz w:val="21"/>
                <w:szCs w:val="21"/>
              </w:rPr>
              <w:t xml:space="preserve"> г.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6F2E0A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100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EA2474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6 399 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295675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8AACB8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B4DC53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194C0E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2B92E8B" w14:textId="22DB1D9B" w:rsidR="0079098B" w:rsidRDefault="0079098B" w:rsidP="00380A1F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  <w:r w:rsidR="001D2E0D">
              <w:rPr>
                <w:sz w:val="21"/>
                <w:szCs w:val="21"/>
              </w:rPr>
              <w:t xml:space="preserve">2 </w:t>
            </w:r>
            <w:r w:rsidR="00001DE2">
              <w:rPr>
                <w:sz w:val="21"/>
                <w:szCs w:val="21"/>
              </w:rPr>
              <w:t>731</w:t>
            </w:r>
            <w:r>
              <w:rPr>
                <w:sz w:val="21"/>
                <w:szCs w:val="21"/>
              </w:rPr>
              <w:t xml:space="preserve"> 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53B4F0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F54ADA6" w14:textId="30CEF828" w:rsidR="0079098B" w:rsidRDefault="0079098B" w:rsidP="00380A1F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  <w:r w:rsidR="00001DE2">
              <w:rPr>
                <w:sz w:val="21"/>
                <w:szCs w:val="21"/>
              </w:rPr>
              <w:t>9 130</w:t>
            </w:r>
            <w:r>
              <w:rPr>
                <w:sz w:val="21"/>
                <w:szCs w:val="21"/>
              </w:rPr>
              <w:t xml:space="preserve"> </w:t>
            </w:r>
          </w:p>
        </w:tc>
      </w:tr>
      <w:tr w:rsidR="0079098B" w14:paraId="74E00CDD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C64DFFE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4F1E28D" w14:textId="3B5EFCEE" w:rsidR="0079098B" w:rsidRDefault="0079098B" w:rsidP="00CE0D17">
            <w:pPr>
              <w:rPr>
                <w:b/>
                <w:bCs/>
                <w:sz w:val="21"/>
                <w:szCs w:val="21"/>
              </w:rPr>
            </w:pPr>
            <w:r>
              <w:rPr>
                <w:b/>
                <w:bCs/>
                <w:sz w:val="21"/>
                <w:szCs w:val="21"/>
              </w:rPr>
              <w:t>Остаток на 31.12.20</w:t>
            </w:r>
            <w:r w:rsidR="00001DE2">
              <w:rPr>
                <w:b/>
                <w:bCs/>
                <w:sz w:val="21"/>
                <w:szCs w:val="21"/>
              </w:rPr>
              <w:t>20</w:t>
            </w:r>
            <w:r>
              <w:rPr>
                <w:b/>
                <w:bCs/>
                <w:sz w:val="21"/>
                <w:szCs w:val="21"/>
              </w:rPr>
              <w:t xml:space="preserve"> г.</w:t>
            </w:r>
          </w:p>
        </w:tc>
        <w:tc>
          <w:tcPr>
            <w:tcW w:w="55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E8CF57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110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0B0CF1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6 399 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A04589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3C6EF5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1D8EB0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9BDEA4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5D255A1" w14:textId="47574891" w:rsidR="0079098B" w:rsidRDefault="0079098B" w:rsidP="00380A1F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  <w:r w:rsidR="001D2E0D">
              <w:rPr>
                <w:sz w:val="21"/>
                <w:szCs w:val="21"/>
              </w:rPr>
              <w:t xml:space="preserve">2 </w:t>
            </w:r>
            <w:r w:rsidR="00001DE2">
              <w:rPr>
                <w:sz w:val="21"/>
                <w:szCs w:val="21"/>
              </w:rPr>
              <w:t>731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12BCA2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7F7B4CD" w14:textId="21598736" w:rsidR="0079098B" w:rsidRDefault="0079098B" w:rsidP="00380A1F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  <w:r w:rsidR="00001DE2">
              <w:rPr>
                <w:sz w:val="21"/>
                <w:szCs w:val="21"/>
              </w:rPr>
              <w:t>9 130</w:t>
            </w:r>
            <w:r>
              <w:rPr>
                <w:sz w:val="21"/>
                <w:szCs w:val="21"/>
              </w:rPr>
              <w:t xml:space="preserve"> </w:t>
            </w:r>
          </w:p>
        </w:tc>
      </w:tr>
      <w:tr w:rsidR="0079098B" w14:paraId="27F47774" w14:textId="77777777" w:rsidTr="0079098B">
        <w:trPr>
          <w:trHeight w:val="588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25A65CE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10082D9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Корректировки в связи </w:t>
            </w:r>
            <w:r>
              <w:rPr>
                <w:sz w:val="21"/>
                <w:szCs w:val="21"/>
              </w:rPr>
              <w:br/>
              <w:t>с изменением учетной политики</w:t>
            </w:r>
          </w:p>
        </w:tc>
        <w:tc>
          <w:tcPr>
            <w:tcW w:w="5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BA8B81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120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2AA3A1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78477D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FF6AFB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5BF472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618CCC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074B79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8B34E9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1DB5FB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40CDB09F" w14:textId="77777777" w:rsidTr="0079098B">
        <w:trPr>
          <w:trHeight w:val="57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89773E8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5467229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Корректировки в связи </w:t>
            </w:r>
            <w:r>
              <w:rPr>
                <w:sz w:val="21"/>
                <w:szCs w:val="21"/>
              </w:rPr>
              <w:br/>
              <w:t>с исправлением ошибок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A96516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130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3BECE3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9F8F07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E2EB83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15DD06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711B32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D12929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C8DB5B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382178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7244AD78" w14:textId="77777777" w:rsidTr="0079098B">
        <w:trPr>
          <w:trHeight w:val="57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DFD930A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FEA0D9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По постановлению N 23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6DAA3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131</w:t>
            </w:r>
          </w:p>
        </w:tc>
        <w:tc>
          <w:tcPr>
            <w:tcW w:w="3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14:paraId="2C27730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14:paraId="0074506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14:paraId="093D1AC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14:paraId="0838B68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14:paraId="02BE6E6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14:paraId="5E9D7CE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14:paraId="5ACE980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14:paraId="42AC453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14:paraId="65E88A6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14:paraId="2511699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5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14:paraId="280C316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14:paraId="76CFFFB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14:paraId="24917A9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14:paraId="7C183FA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34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94FCDB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4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594386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3670597D" w14:textId="77777777" w:rsidTr="0079098B">
        <w:trPr>
          <w:trHeight w:val="57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FBFBD91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9D84FF3" w14:textId="13F997E2" w:rsidR="0079098B" w:rsidRDefault="00CE0D17" w:rsidP="00CE0D17">
            <w:pPr>
              <w:rPr>
                <w:b/>
                <w:bCs/>
                <w:sz w:val="21"/>
                <w:szCs w:val="21"/>
              </w:rPr>
            </w:pPr>
            <w:r>
              <w:rPr>
                <w:b/>
                <w:bCs/>
                <w:sz w:val="21"/>
                <w:szCs w:val="21"/>
              </w:rPr>
              <w:t>Скорректированный</w:t>
            </w:r>
            <w:r w:rsidR="0079098B">
              <w:rPr>
                <w:b/>
                <w:bCs/>
                <w:sz w:val="21"/>
                <w:szCs w:val="21"/>
              </w:rPr>
              <w:t xml:space="preserve"> остаток на 31.12.20</w:t>
            </w:r>
            <w:r w:rsidR="00001DE2">
              <w:rPr>
                <w:b/>
                <w:bCs/>
                <w:sz w:val="21"/>
                <w:szCs w:val="21"/>
              </w:rPr>
              <w:t>20</w:t>
            </w:r>
            <w:r w:rsidR="0079098B">
              <w:rPr>
                <w:b/>
                <w:bCs/>
                <w:sz w:val="21"/>
                <w:szCs w:val="21"/>
              </w:rPr>
              <w:t xml:space="preserve"> г.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A7FE2C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140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72D0E9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6 399 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696A11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BAD983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DB6233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F70F02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AB92051" w14:textId="45550910" w:rsidR="0079098B" w:rsidRDefault="0079098B" w:rsidP="00380A1F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  <w:r w:rsidR="001D2E0D">
              <w:rPr>
                <w:sz w:val="21"/>
                <w:szCs w:val="21"/>
              </w:rPr>
              <w:t>2</w:t>
            </w:r>
            <w:r w:rsidR="00001DE2">
              <w:rPr>
                <w:sz w:val="21"/>
                <w:szCs w:val="21"/>
              </w:rPr>
              <w:t xml:space="preserve"> 731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B19A6B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21D3B16" w14:textId="319E88AA" w:rsidR="0079098B" w:rsidRDefault="0079098B" w:rsidP="00380A1F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  <w:r w:rsidR="001D2E0D">
              <w:rPr>
                <w:sz w:val="21"/>
                <w:szCs w:val="21"/>
              </w:rPr>
              <w:t>8 564</w:t>
            </w:r>
          </w:p>
        </w:tc>
      </w:tr>
      <w:tr w:rsidR="0079098B" w14:paraId="070894A4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F25E77C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C2E26B6" w14:textId="020893D4" w:rsidR="0079098B" w:rsidRDefault="0079098B" w:rsidP="00CE0D17">
            <w:pPr>
              <w:rPr>
                <w:b/>
                <w:bCs/>
                <w:sz w:val="21"/>
                <w:szCs w:val="21"/>
              </w:rPr>
            </w:pPr>
            <w:r>
              <w:rPr>
                <w:b/>
                <w:bCs/>
                <w:sz w:val="21"/>
                <w:szCs w:val="21"/>
              </w:rPr>
              <w:t>За январь-декабрь 20</w:t>
            </w:r>
            <w:r w:rsidR="001D2E0D">
              <w:rPr>
                <w:b/>
                <w:bCs/>
                <w:sz w:val="21"/>
                <w:szCs w:val="21"/>
              </w:rPr>
              <w:t>2</w:t>
            </w:r>
            <w:r w:rsidR="00001DE2">
              <w:rPr>
                <w:b/>
                <w:bCs/>
                <w:sz w:val="21"/>
                <w:szCs w:val="21"/>
              </w:rPr>
              <w:t>1</w:t>
            </w:r>
            <w:r>
              <w:rPr>
                <w:b/>
                <w:bCs/>
                <w:sz w:val="21"/>
                <w:szCs w:val="21"/>
              </w:rPr>
              <w:t xml:space="preserve"> года</w:t>
            </w:r>
          </w:p>
        </w:tc>
        <w:tc>
          <w:tcPr>
            <w:tcW w:w="55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8FE37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150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81633C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6CD5A8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F176D0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0BD5F0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BF495E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283F8D" w14:textId="445B51A2" w:rsidR="0079098B" w:rsidRDefault="0079098B" w:rsidP="00380A1F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  <w:r w:rsidR="00001DE2">
              <w:rPr>
                <w:sz w:val="21"/>
                <w:szCs w:val="21"/>
              </w:rPr>
              <w:t>98</w:t>
            </w:r>
            <w:r w:rsidR="001D2E0D">
              <w:rPr>
                <w:sz w:val="21"/>
                <w:szCs w:val="21"/>
              </w:rPr>
              <w:t>6</w:t>
            </w:r>
            <w:r>
              <w:rPr>
                <w:sz w:val="21"/>
                <w:szCs w:val="21"/>
              </w:rPr>
              <w:t xml:space="preserve"> 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01ABC5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B857AE" w14:textId="0EE17930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  <w:r w:rsidR="00380A1F">
              <w:rPr>
                <w:sz w:val="21"/>
                <w:szCs w:val="21"/>
              </w:rPr>
              <w:t xml:space="preserve"> </w:t>
            </w:r>
            <w:r w:rsidR="00001DE2">
              <w:rPr>
                <w:sz w:val="21"/>
                <w:szCs w:val="21"/>
              </w:rPr>
              <w:t>98</w:t>
            </w:r>
            <w:r w:rsidR="001D2E0D">
              <w:rPr>
                <w:sz w:val="21"/>
                <w:szCs w:val="21"/>
              </w:rPr>
              <w:t>6</w:t>
            </w:r>
            <w:r w:rsidR="00380A1F">
              <w:rPr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 xml:space="preserve"> </w:t>
            </w:r>
          </w:p>
        </w:tc>
      </w:tr>
      <w:tr w:rsidR="0079098B" w14:paraId="65E91ED7" w14:textId="77777777" w:rsidTr="0079098B">
        <w:trPr>
          <w:trHeight w:val="57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F3B16AA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8E175B6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Увеличение собственного </w:t>
            </w:r>
            <w:r>
              <w:rPr>
                <w:sz w:val="21"/>
                <w:szCs w:val="21"/>
              </w:rPr>
              <w:br/>
              <w:t>капитала - всего</w:t>
            </w:r>
          </w:p>
        </w:tc>
        <w:tc>
          <w:tcPr>
            <w:tcW w:w="55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6DADFF" w14:textId="77777777" w:rsidR="0079098B" w:rsidRDefault="0079098B" w:rsidP="0079098B">
            <w:pPr>
              <w:rPr>
                <w:sz w:val="21"/>
                <w:szCs w:val="21"/>
              </w:rPr>
            </w:pP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6B8D22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B63C73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DDE4BA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09ABE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2155D8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B26B0B" w14:textId="77777777" w:rsidR="0079098B" w:rsidRDefault="0079098B" w:rsidP="0079098B">
            <w:pPr>
              <w:rPr>
                <w:sz w:val="21"/>
                <w:szCs w:val="21"/>
              </w:rPr>
            </w:pP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C1851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1CE77A" w14:textId="77777777" w:rsidR="0079098B" w:rsidRDefault="0079098B" w:rsidP="0079098B">
            <w:pPr>
              <w:rPr>
                <w:sz w:val="21"/>
                <w:szCs w:val="21"/>
              </w:rPr>
            </w:pPr>
          </w:p>
        </w:tc>
      </w:tr>
      <w:tr w:rsidR="0079098B" w14:paraId="3FD4CA0A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B51111F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00AA522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    в том числе:</w:t>
            </w:r>
          </w:p>
        </w:tc>
        <w:tc>
          <w:tcPr>
            <w:tcW w:w="55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6DDF2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151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916677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B8BC53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C1B089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2612E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3B0E82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C7539F" w14:textId="79C9C200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  <w:r w:rsidR="00380A1F">
              <w:rPr>
                <w:sz w:val="21"/>
                <w:szCs w:val="21"/>
              </w:rPr>
              <w:t xml:space="preserve"> </w:t>
            </w:r>
            <w:r w:rsidR="00001DE2">
              <w:rPr>
                <w:sz w:val="21"/>
                <w:szCs w:val="21"/>
              </w:rPr>
              <w:t>98</w:t>
            </w:r>
            <w:r w:rsidR="001D2E0D">
              <w:rPr>
                <w:sz w:val="21"/>
                <w:szCs w:val="21"/>
              </w:rPr>
              <w:t>6</w:t>
            </w:r>
            <w:r w:rsidR="00380A1F">
              <w:rPr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 xml:space="preserve"> 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DDFD5C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19E78D" w14:textId="256E36B3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  <w:r w:rsidR="00380A1F">
              <w:rPr>
                <w:sz w:val="21"/>
                <w:szCs w:val="21"/>
              </w:rPr>
              <w:t xml:space="preserve"> </w:t>
            </w:r>
            <w:r w:rsidR="00001DE2">
              <w:rPr>
                <w:sz w:val="21"/>
                <w:szCs w:val="21"/>
              </w:rPr>
              <w:t>98</w:t>
            </w:r>
            <w:r w:rsidR="001D2E0D">
              <w:rPr>
                <w:sz w:val="21"/>
                <w:szCs w:val="21"/>
              </w:rPr>
              <w:t>6</w:t>
            </w:r>
            <w:r w:rsidR="00380A1F">
              <w:rPr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 xml:space="preserve"> </w:t>
            </w:r>
          </w:p>
        </w:tc>
      </w:tr>
      <w:tr w:rsidR="0079098B" w14:paraId="7CE17C27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157B5DA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CE84C53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чистая прибыль</w:t>
            </w:r>
          </w:p>
        </w:tc>
        <w:tc>
          <w:tcPr>
            <w:tcW w:w="55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C50E13" w14:textId="77777777" w:rsidR="0079098B" w:rsidRDefault="0079098B" w:rsidP="0079098B">
            <w:pPr>
              <w:rPr>
                <w:sz w:val="21"/>
                <w:szCs w:val="21"/>
              </w:rPr>
            </w:pP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0B9EDE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7E8B29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51979B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D5E715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B2DE72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B088107" w14:textId="77777777" w:rsidR="0079098B" w:rsidRDefault="0079098B" w:rsidP="0079098B">
            <w:pPr>
              <w:rPr>
                <w:sz w:val="21"/>
                <w:szCs w:val="21"/>
              </w:rPr>
            </w:pP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04AD18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559FD4" w14:textId="77777777" w:rsidR="0079098B" w:rsidRDefault="0079098B" w:rsidP="0079098B">
            <w:pPr>
              <w:rPr>
                <w:sz w:val="21"/>
                <w:szCs w:val="21"/>
              </w:rPr>
            </w:pPr>
          </w:p>
        </w:tc>
      </w:tr>
      <w:tr w:rsidR="0079098B" w14:paraId="532605FB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164D2FC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3FF0043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переоценка долгосрочных активов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8B9E7C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152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EFD842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EC485B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44BAA4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5D15BD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BBCF0F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A76085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D2B5AD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3496EA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1CA2A4DC" w14:textId="77777777" w:rsidTr="0079098B">
        <w:trPr>
          <w:trHeight w:val="859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4C052CF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135CD3B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доходы от прочих операций, </w:t>
            </w:r>
            <w:r>
              <w:rPr>
                <w:sz w:val="21"/>
                <w:szCs w:val="21"/>
              </w:rPr>
              <w:br/>
              <w:t xml:space="preserve">  не включаемые в чистую </w:t>
            </w:r>
            <w:r>
              <w:rPr>
                <w:sz w:val="21"/>
                <w:szCs w:val="21"/>
              </w:rPr>
              <w:br/>
              <w:t xml:space="preserve">  прибыль (убыток)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80F17F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153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61830A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90F7E8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2754D7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92AB5D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68DBAA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63DE36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F496DE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F0A63C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1700F763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69B3E0D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CA8400E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выпуск дополнительных акций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DAE2FE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154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E7184F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405F65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3C7DA1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507966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F22B22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1198B3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BFE78E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C71DB8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65172452" w14:textId="77777777" w:rsidTr="0079098B">
        <w:trPr>
          <w:trHeight w:val="57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B1F3CCD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86C41EB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увеличение номинальной </w:t>
            </w:r>
            <w:r>
              <w:rPr>
                <w:sz w:val="21"/>
                <w:szCs w:val="21"/>
              </w:rPr>
              <w:br/>
              <w:t xml:space="preserve">  стоимости акций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C2985C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155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FFCE52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3EED65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CA0A52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9ECF78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2E0C38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3B9981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20D5F5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610298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73833E49" w14:textId="77777777" w:rsidTr="0079098B">
        <w:trPr>
          <w:trHeight w:val="57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3D941D2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0BEDB93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вклады собственника имущества </w:t>
            </w:r>
            <w:r>
              <w:rPr>
                <w:sz w:val="21"/>
                <w:szCs w:val="21"/>
              </w:rPr>
              <w:br/>
              <w:t xml:space="preserve">  (учредителей, участников)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4FA586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156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31EB55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C1EF5D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AC9787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E1FF12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A7369A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8A897D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6D4DB3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EEB4A0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588B92CF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CF977A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96EE767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реорганизация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EB02FB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157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822418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539135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9A8B48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822352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35DBCA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E1C632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214F0B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86367A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6435319E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D8BEAAF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BB73375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E3E015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158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BC57D5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265F7D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CE2353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D217D9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8DAE8D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123265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C81E3B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E08D73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0D734AA7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7BD761A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A68BF6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прочие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F82B05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159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3B4247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0E6E24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483DF3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216180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4A43AA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B6AF36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108B55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621E5A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638ED92C" w14:textId="77777777" w:rsidTr="0079098B">
        <w:trPr>
          <w:trHeight w:val="588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B039135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lastRenderedPageBreak/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2E65BFE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Уменьшение собственного </w:t>
            </w:r>
            <w:r>
              <w:rPr>
                <w:sz w:val="21"/>
                <w:szCs w:val="21"/>
              </w:rPr>
              <w:br/>
              <w:t>капитала - всего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A6412E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160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C3572C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981B7E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078F0C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ABB118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59BA00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E57641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9A8AD7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7145F09" w14:textId="77777777" w:rsidR="0079098B" w:rsidRDefault="0079098B" w:rsidP="00380A1F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</w:p>
        </w:tc>
      </w:tr>
      <w:tr w:rsidR="0079098B" w14:paraId="4C8CBB3E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A2E6564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0F4A98F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    в том числе: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519B31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5F8083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75F184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633BC9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D6509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DDF382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77A14F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1826D8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3B0467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3FB6AC3C" w14:textId="77777777" w:rsidTr="0079098B">
        <w:trPr>
          <w:trHeight w:val="334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DF81C5A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26498F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убыток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84C0CC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161</w:t>
            </w: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892DCC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52B7CE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0638AD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5D38ED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01C85E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149018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8CC440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F5A8BE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52640DC3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DFA48EB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5CC5861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переоценка долгосрочных активов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B67687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162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92068C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B60DE1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E34973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29A96E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F9C58D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C07FA2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9158FA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B34C48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07AF5E4B" w14:textId="77777777" w:rsidTr="0079098B">
        <w:trPr>
          <w:trHeight w:val="859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370DDCF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BFA4495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расходы от прочих операций, </w:t>
            </w:r>
            <w:r>
              <w:rPr>
                <w:sz w:val="21"/>
                <w:szCs w:val="21"/>
              </w:rPr>
              <w:br/>
              <w:t xml:space="preserve">  не включаемые в чистую </w:t>
            </w:r>
            <w:r>
              <w:rPr>
                <w:sz w:val="21"/>
                <w:szCs w:val="21"/>
              </w:rPr>
              <w:br/>
              <w:t xml:space="preserve">  прибыль (убыток)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B26080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163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D0EF72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22C10E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F91F65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DA441D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17DE37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58B2AD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6F723D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226DB1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768A9AC5" w14:textId="77777777" w:rsidTr="0079098B">
        <w:trPr>
          <w:trHeight w:val="57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DC1166B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3860966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уменьшение номинальной </w:t>
            </w:r>
            <w:r>
              <w:rPr>
                <w:sz w:val="21"/>
                <w:szCs w:val="21"/>
              </w:rPr>
              <w:br/>
              <w:t xml:space="preserve">  стоимости акций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82351B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164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E02B42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8C5C10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58B6F0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1303E6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2D7F3B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1AD0FE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7476CF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A2B9F4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3BE19945" w14:textId="77777777" w:rsidTr="0079098B">
        <w:trPr>
          <w:trHeight w:val="57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E605D18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1E0405B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выкуп акций (долей </w:t>
            </w:r>
            <w:r>
              <w:rPr>
                <w:sz w:val="21"/>
                <w:szCs w:val="21"/>
              </w:rPr>
              <w:br/>
              <w:t xml:space="preserve">  в уставном капитале)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311A65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165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7275C2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C072A5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9F14F0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972D67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59AF2F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467D64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E93645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77E1B1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0D9FE6F7" w14:textId="77777777" w:rsidTr="0079098B">
        <w:trPr>
          <w:trHeight w:val="859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8C1BF29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BCF7298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дивиденды и другие доходы </w:t>
            </w:r>
            <w:r>
              <w:rPr>
                <w:sz w:val="21"/>
                <w:szCs w:val="21"/>
              </w:rPr>
              <w:br/>
              <w:t xml:space="preserve">  от участия в уставном </w:t>
            </w:r>
            <w:r>
              <w:rPr>
                <w:sz w:val="21"/>
                <w:szCs w:val="21"/>
              </w:rPr>
              <w:br/>
              <w:t xml:space="preserve">  капитале организации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06BFDE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166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9F726E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99B81E6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DD312A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5801A3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E7A7FA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C7F208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4108BA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9C9612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</w:p>
        </w:tc>
      </w:tr>
      <w:tr w:rsidR="0079098B" w14:paraId="5192C663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6C3924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4D908C0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реорганизация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5316C1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167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40C8CF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089AF9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D20DF2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11D018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0D1809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03F498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6F4484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85F19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5993F617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6D1A035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2FBB55F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D69C61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168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DE2471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CCEF1A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A1AB1B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D20D64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FCA4ED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F3F8C8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3FE417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C22AEA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656CC716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54C911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BB25C8D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прочие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495831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169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6D2B23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C0ADB6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79054A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70BD6F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C42B53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62E157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0FAF31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64D7AC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067832EC" w14:textId="77777777" w:rsidTr="0079098B">
        <w:trPr>
          <w:trHeight w:val="318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91E952D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54D8E54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Изменение уставного капитала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B5A021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170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70ECA1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D6C258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8E997D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4722808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A76A57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4B6383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D97977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B9A388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26BBC03F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C4635F7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C912158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Изменение резервного капитала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6B8F3E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180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072A57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9427BF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69A228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22C25B5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2AF6A39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E8ABB8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B4964C4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AB968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2056651A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BCAF1A1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3A45E92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Изменение добавочного капитала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3CCB98A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190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FF6CD4E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A2F11EF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ACFED8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5D8C0A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7642B6C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8E2BD2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D7E6E3B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657C611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</w:tr>
      <w:tr w:rsidR="0079098B" w14:paraId="25303541" w14:textId="77777777" w:rsidTr="0079098B">
        <w:trPr>
          <w:trHeight w:val="28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D7151B7" w14:textId="77777777" w:rsidR="0079098B" w:rsidRDefault="0079098B" w:rsidP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F58A6F4" w14:textId="66A8A247" w:rsidR="0079098B" w:rsidRDefault="0079098B" w:rsidP="00CE0D17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Остаток на 31.12.20</w:t>
            </w:r>
            <w:r w:rsidR="001D2E0D">
              <w:rPr>
                <w:sz w:val="21"/>
                <w:szCs w:val="21"/>
              </w:rPr>
              <w:t>2</w:t>
            </w:r>
            <w:r w:rsidR="00001DE2">
              <w:rPr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 xml:space="preserve"> г.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709D7C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200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FA8A26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6 399 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369FA9D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3C04CA7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3496090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10A2923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DD8FFBB" w14:textId="0CFF20D2" w:rsidR="0079098B" w:rsidRDefault="00001DE2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3 717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8D75E82" w14:textId="77777777" w:rsidR="0079098B" w:rsidRDefault="0079098B" w:rsidP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9517632" w14:textId="5C8D233E" w:rsidR="0079098B" w:rsidRDefault="0079098B" w:rsidP="00380A1F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</w:t>
            </w:r>
            <w:r w:rsidR="00001DE2">
              <w:rPr>
                <w:sz w:val="21"/>
                <w:szCs w:val="21"/>
              </w:rPr>
              <w:t>10116</w:t>
            </w:r>
            <w:r w:rsidR="00380A1F">
              <w:rPr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 xml:space="preserve"> </w:t>
            </w:r>
          </w:p>
        </w:tc>
      </w:tr>
    </w:tbl>
    <w:p w14:paraId="4577D754" w14:textId="77777777" w:rsidR="003D3BA3" w:rsidRDefault="003D3BA3" w:rsidP="000616A7">
      <w:pPr>
        <w:rPr>
          <w:noProof/>
        </w:rPr>
      </w:pPr>
    </w:p>
    <w:p w14:paraId="218C8DC1" w14:textId="77777777" w:rsidR="0079098B" w:rsidRDefault="0079098B" w:rsidP="000616A7">
      <w:pPr>
        <w:rPr>
          <w:noProof/>
        </w:rPr>
      </w:pPr>
    </w:p>
    <w:p w14:paraId="2826EF98" w14:textId="77777777" w:rsidR="0079098B" w:rsidRDefault="0079098B" w:rsidP="000616A7">
      <w:pPr>
        <w:rPr>
          <w:noProof/>
        </w:rPr>
      </w:pPr>
    </w:p>
    <w:p w14:paraId="78C262D2" w14:textId="77777777" w:rsidR="0079098B" w:rsidRDefault="0079098B" w:rsidP="000616A7">
      <w:pPr>
        <w:rPr>
          <w:noProof/>
        </w:rPr>
      </w:pPr>
    </w:p>
    <w:p w14:paraId="545612DD" w14:textId="77777777" w:rsidR="0079098B" w:rsidRDefault="0079098B" w:rsidP="000616A7">
      <w:pPr>
        <w:rPr>
          <w:noProof/>
        </w:rPr>
      </w:pPr>
    </w:p>
    <w:p w14:paraId="051E9CCD" w14:textId="77777777" w:rsidR="0079098B" w:rsidRDefault="0079098B" w:rsidP="000616A7">
      <w:pPr>
        <w:rPr>
          <w:noProof/>
        </w:rPr>
      </w:pPr>
    </w:p>
    <w:p w14:paraId="02722943" w14:textId="77777777" w:rsidR="0079098B" w:rsidRDefault="0079098B" w:rsidP="000616A7">
      <w:pPr>
        <w:rPr>
          <w:noProof/>
        </w:rPr>
      </w:pPr>
    </w:p>
    <w:p w14:paraId="70A59912" w14:textId="77777777" w:rsidR="0079098B" w:rsidRDefault="0079098B" w:rsidP="000616A7">
      <w:pPr>
        <w:rPr>
          <w:noProof/>
        </w:rPr>
      </w:pPr>
    </w:p>
    <w:p w14:paraId="1BEE4E6A" w14:textId="77777777" w:rsidR="0079098B" w:rsidRDefault="0079098B" w:rsidP="000616A7">
      <w:pPr>
        <w:rPr>
          <w:noProof/>
        </w:rPr>
      </w:pPr>
    </w:p>
    <w:p w14:paraId="20430144" w14:textId="77777777" w:rsidR="0079098B" w:rsidRDefault="0079098B" w:rsidP="000616A7">
      <w:pPr>
        <w:rPr>
          <w:noProof/>
        </w:rPr>
      </w:pPr>
    </w:p>
    <w:p w14:paraId="45944F7D" w14:textId="77777777" w:rsidR="0079098B" w:rsidRDefault="0079098B" w:rsidP="000616A7">
      <w:pPr>
        <w:rPr>
          <w:noProof/>
        </w:rPr>
      </w:pPr>
    </w:p>
    <w:p w14:paraId="65BA5AAE" w14:textId="77777777" w:rsidR="0079098B" w:rsidRDefault="0079098B" w:rsidP="000616A7">
      <w:pPr>
        <w:rPr>
          <w:noProof/>
        </w:rPr>
      </w:pPr>
    </w:p>
    <w:p w14:paraId="3935B11C" w14:textId="77777777" w:rsidR="0079098B" w:rsidRDefault="0079098B" w:rsidP="000616A7">
      <w:pPr>
        <w:rPr>
          <w:noProof/>
        </w:rPr>
      </w:pPr>
    </w:p>
    <w:p w14:paraId="5BD8483A" w14:textId="77777777" w:rsidR="0079098B" w:rsidRDefault="0079098B" w:rsidP="000616A7">
      <w:pPr>
        <w:rPr>
          <w:noProof/>
        </w:rPr>
      </w:pPr>
    </w:p>
    <w:p w14:paraId="1357B6BC" w14:textId="77777777" w:rsidR="0079098B" w:rsidRDefault="0079098B" w:rsidP="000616A7">
      <w:pPr>
        <w:rPr>
          <w:noProof/>
        </w:rPr>
      </w:pPr>
    </w:p>
    <w:p w14:paraId="2709FFB9" w14:textId="77777777" w:rsidR="0079098B" w:rsidRDefault="0079098B" w:rsidP="000616A7">
      <w:pPr>
        <w:rPr>
          <w:noProof/>
        </w:rPr>
      </w:pPr>
    </w:p>
    <w:p w14:paraId="45A4233D" w14:textId="77777777" w:rsidR="0079098B" w:rsidRDefault="0079098B" w:rsidP="000616A7">
      <w:pPr>
        <w:rPr>
          <w:noProof/>
        </w:rPr>
      </w:pPr>
    </w:p>
    <w:p w14:paraId="44E8BC7E" w14:textId="77777777" w:rsidR="0079098B" w:rsidRDefault="0079098B" w:rsidP="000616A7">
      <w:pPr>
        <w:rPr>
          <w:noProof/>
        </w:rPr>
      </w:pPr>
    </w:p>
    <w:p w14:paraId="2F9405BE" w14:textId="77777777" w:rsidR="0079098B" w:rsidRDefault="0079098B" w:rsidP="000616A7">
      <w:pPr>
        <w:rPr>
          <w:noProof/>
        </w:rPr>
      </w:pPr>
    </w:p>
    <w:p w14:paraId="5CAD06F0" w14:textId="77777777" w:rsidR="0079098B" w:rsidRDefault="0079098B" w:rsidP="000616A7">
      <w:pPr>
        <w:rPr>
          <w:noProof/>
        </w:rPr>
      </w:pPr>
    </w:p>
    <w:p w14:paraId="74F018E0" w14:textId="77777777" w:rsidR="0079098B" w:rsidRDefault="0079098B" w:rsidP="000616A7">
      <w:pPr>
        <w:rPr>
          <w:noProof/>
        </w:rPr>
      </w:pPr>
    </w:p>
    <w:p w14:paraId="39F73499" w14:textId="77777777" w:rsidR="0079098B" w:rsidRDefault="0079098B" w:rsidP="000616A7">
      <w:pPr>
        <w:rPr>
          <w:noProof/>
        </w:rPr>
      </w:pPr>
    </w:p>
    <w:p w14:paraId="5BA9A8B9" w14:textId="77777777" w:rsidR="0079098B" w:rsidRDefault="0079098B" w:rsidP="000616A7">
      <w:pPr>
        <w:rPr>
          <w:noProof/>
        </w:rPr>
      </w:pPr>
    </w:p>
    <w:p w14:paraId="16BAA491" w14:textId="77777777" w:rsidR="0079098B" w:rsidRDefault="0079098B" w:rsidP="000616A7">
      <w:pPr>
        <w:rPr>
          <w:noProof/>
        </w:rPr>
      </w:pPr>
    </w:p>
    <w:p w14:paraId="1147FC9C" w14:textId="77777777" w:rsidR="0079098B" w:rsidRDefault="0079098B" w:rsidP="000616A7">
      <w:pPr>
        <w:rPr>
          <w:noProof/>
        </w:rPr>
      </w:pPr>
    </w:p>
    <w:p w14:paraId="11B2AD6A" w14:textId="77777777" w:rsidR="0079098B" w:rsidRDefault="0079098B" w:rsidP="000616A7">
      <w:pPr>
        <w:rPr>
          <w:noProof/>
        </w:rPr>
      </w:pPr>
    </w:p>
    <w:p w14:paraId="0EB36C97" w14:textId="77777777" w:rsidR="0079098B" w:rsidRDefault="0079098B" w:rsidP="000616A7">
      <w:pPr>
        <w:rPr>
          <w:noProof/>
        </w:rPr>
      </w:pPr>
    </w:p>
    <w:p w14:paraId="14598F5C" w14:textId="77777777" w:rsidR="0079098B" w:rsidRDefault="0079098B" w:rsidP="000616A7">
      <w:pPr>
        <w:rPr>
          <w:noProof/>
        </w:rPr>
      </w:pPr>
    </w:p>
    <w:p w14:paraId="4ADD803B" w14:textId="77777777" w:rsidR="0079098B" w:rsidRDefault="0079098B" w:rsidP="000616A7">
      <w:pPr>
        <w:rPr>
          <w:noProof/>
        </w:rPr>
      </w:pPr>
    </w:p>
    <w:p w14:paraId="2E8D4009" w14:textId="77777777" w:rsidR="0079098B" w:rsidRDefault="0079098B" w:rsidP="000616A7">
      <w:pPr>
        <w:rPr>
          <w:noProof/>
        </w:rPr>
      </w:pPr>
    </w:p>
    <w:tbl>
      <w:tblPr>
        <w:tblW w:w="10811" w:type="dxa"/>
        <w:tblLook w:val="04A0" w:firstRow="1" w:lastRow="0" w:firstColumn="1" w:lastColumn="0" w:noHBand="0" w:noVBand="1"/>
      </w:tblPr>
      <w:tblGrid>
        <w:gridCol w:w="281"/>
        <w:gridCol w:w="782"/>
        <w:gridCol w:w="781"/>
        <w:gridCol w:w="1313"/>
        <w:gridCol w:w="619"/>
        <w:gridCol w:w="668"/>
        <w:gridCol w:w="305"/>
        <w:gridCol w:w="569"/>
        <w:gridCol w:w="425"/>
        <w:gridCol w:w="304"/>
        <w:gridCol w:w="605"/>
        <w:gridCol w:w="295"/>
        <w:gridCol w:w="1159"/>
        <w:gridCol w:w="415"/>
        <w:gridCol w:w="214"/>
        <w:gridCol w:w="257"/>
        <w:gridCol w:w="214"/>
        <w:gridCol w:w="236"/>
        <w:gridCol w:w="213"/>
        <w:gridCol w:w="237"/>
        <w:gridCol w:w="252"/>
        <w:gridCol w:w="646"/>
        <w:gridCol w:w="13"/>
        <w:gridCol w:w="8"/>
      </w:tblGrid>
      <w:tr w:rsidR="0079098B" w14:paraId="383EEEB4" w14:textId="77777777" w:rsidTr="00B126B7">
        <w:trPr>
          <w:gridAfter w:val="1"/>
          <w:wAfter w:w="8" w:type="dxa"/>
          <w:trHeight w:val="11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BDE629F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D7A674C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BD99A0F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5F82E47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D144B4E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E99F6A9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39866AB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8A78D94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EEF5057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3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DE9F0D3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C8929D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3AD6135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D7715BB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897ADB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13AE7D1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BDC28F9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81CAF73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F83A432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79098B" w14:paraId="1B635753" w14:textId="77777777" w:rsidTr="00B126B7">
        <w:trPr>
          <w:gridAfter w:val="2"/>
          <w:wAfter w:w="21" w:type="dxa"/>
          <w:trHeight w:val="154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1582F61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F1E7ABA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F56E6EC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3E5ABCC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7CFC968F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128E9E8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9A229CC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D2A39A5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7F25FAB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3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84D1AEF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10F0750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8983C4B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14:paraId="534DAD83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6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14:paraId="66065121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Приложение 4</w:t>
            </w:r>
            <w:r>
              <w:rPr>
                <w:sz w:val="22"/>
                <w:szCs w:val="22"/>
              </w:rPr>
              <w:br/>
              <w:t xml:space="preserve">к постановлению </w:t>
            </w:r>
            <w:r>
              <w:rPr>
                <w:sz w:val="22"/>
                <w:szCs w:val="22"/>
              </w:rPr>
              <w:br/>
              <w:t xml:space="preserve">Министерства финансов </w:t>
            </w:r>
            <w:r>
              <w:rPr>
                <w:sz w:val="22"/>
                <w:szCs w:val="22"/>
              </w:rPr>
              <w:br/>
              <w:t>Республики Беларусь</w:t>
            </w:r>
            <w:r>
              <w:rPr>
                <w:sz w:val="22"/>
                <w:szCs w:val="22"/>
              </w:rPr>
              <w:br/>
              <w:t>12.12.2016 № 104</w:t>
            </w:r>
          </w:p>
        </w:tc>
      </w:tr>
      <w:tr w:rsidR="0079098B" w14:paraId="0CF86F5B" w14:textId="77777777" w:rsidTr="00B126B7">
        <w:trPr>
          <w:gridAfter w:val="1"/>
          <w:wAfter w:w="8" w:type="dxa"/>
          <w:trHeight w:val="17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D19DA0D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CF08D3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8927A44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6696708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4A28010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917BDB5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ED57EB3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F6A90D7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6434CAB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3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EE0F750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77CA4EE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3D03BBF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690B679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8B5209D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7B10D03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E4D0E19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D229F0A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43C00D4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79098B" w14:paraId="6397698E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1D49B39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453B725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AA5CD53" w14:textId="77777777" w:rsidR="0079098B" w:rsidRDefault="0079098B">
            <w:pPr>
              <w:rPr>
                <w:b/>
                <w:bCs/>
                <w:color w:val="000080"/>
                <w:sz w:val="22"/>
                <w:szCs w:val="22"/>
              </w:rPr>
            </w:pPr>
            <w:r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25C2BC8D" w14:textId="77777777" w:rsidR="0079098B" w:rsidRDefault="0079098B">
            <w:pPr>
              <w:rPr>
                <w:b/>
                <w:bCs/>
                <w:color w:val="000080"/>
                <w:sz w:val="22"/>
                <w:szCs w:val="22"/>
              </w:rPr>
            </w:pPr>
            <w:r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349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AC82711" w14:textId="77777777" w:rsidR="0079098B" w:rsidRPr="0079098B" w:rsidRDefault="0079098B">
            <w:pPr>
              <w:jc w:val="center"/>
              <w:rPr>
                <w:b/>
                <w:bCs/>
                <w:sz w:val="22"/>
                <w:szCs w:val="22"/>
              </w:rPr>
            </w:pPr>
            <w:r w:rsidRPr="0079098B">
              <w:rPr>
                <w:b/>
                <w:bCs/>
                <w:sz w:val="22"/>
                <w:szCs w:val="22"/>
              </w:rPr>
              <w:t>ОТЧЕТ</w:t>
            </w:r>
          </w:p>
        </w:tc>
        <w:tc>
          <w:tcPr>
            <w:tcW w:w="2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2B8F99B5" w14:textId="77777777" w:rsidR="0079098B" w:rsidRDefault="0079098B">
            <w:pPr>
              <w:rPr>
                <w:b/>
                <w:bCs/>
                <w:color w:val="000080"/>
                <w:sz w:val="22"/>
                <w:szCs w:val="22"/>
              </w:rPr>
            </w:pPr>
            <w:r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F088920" w14:textId="77777777" w:rsidR="0079098B" w:rsidRDefault="0079098B">
            <w:pPr>
              <w:rPr>
                <w:b/>
                <w:bCs/>
                <w:color w:val="000080"/>
                <w:sz w:val="22"/>
                <w:szCs w:val="22"/>
              </w:rPr>
            </w:pPr>
            <w:r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5815855" w14:textId="77777777" w:rsidR="0079098B" w:rsidRDefault="0079098B">
            <w:pPr>
              <w:rPr>
                <w:b/>
                <w:bCs/>
                <w:color w:val="000080"/>
                <w:sz w:val="22"/>
                <w:szCs w:val="22"/>
              </w:rPr>
            </w:pPr>
            <w:r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4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E268834" w14:textId="77777777" w:rsidR="0079098B" w:rsidRDefault="0079098B">
            <w:pPr>
              <w:rPr>
                <w:b/>
                <w:bCs/>
                <w:color w:val="000080"/>
                <w:sz w:val="22"/>
                <w:szCs w:val="22"/>
              </w:rPr>
            </w:pPr>
            <w:r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7743E5C4" w14:textId="77777777" w:rsidR="0079098B" w:rsidRDefault="0079098B">
            <w:pPr>
              <w:rPr>
                <w:b/>
                <w:bCs/>
                <w:color w:val="000080"/>
                <w:sz w:val="22"/>
                <w:szCs w:val="22"/>
              </w:rPr>
            </w:pPr>
            <w:r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2D276DC" w14:textId="77777777" w:rsidR="0079098B" w:rsidRDefault="0079098B">
            <w:pPr>
              <w:rPr>
                <w:b/>
                <w:bCs/>
                <w:color w:val="000080"/>
                <w:sz w:val="22"/>
                <w:szCs w:val="22"/>
              </w:rPr>
            </w:pPr>
            <w:r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9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F2683B4" w14:textId="77777777" w:rsidR="0079098B" w:rsidRDefault="0079098B">
            <w:pPr>
              <w:rPr>
                <w:b/>
                <w:bCs/>
                <w:color w:val="000080"/>
                <w:sz w:val="22"/>
                <w:szCs w:val="22"/>
              </w:rPr>
            </w:pPr>
            <w:r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</w:tr>
      <w:tr w:rsidR="0079098B" w14:paraId="0683915D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2B96346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0522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D22437A" w14:textId="77777777" w:rsidR="0079098B" w:rsidRPr="0079098B" w:rsidRDefault="0079098B">
            <w:pPr>
              <w:jc w:val="center"/>
              <w:rPr>
                <w:b/>
                <w:bCs/>
                <w:sz w:val="22"/>
                <w:szCs w:val="22"/>
              </w:rPr>
            </w:pPr>
            <w:r w:rsidRPr="0079098B">
              <w:rPr>
                <w:b/>
                <w:bCs/>
                <w:sz w:val="22"/>
                <w:szCs w:val="22"/>
              </w:rPr>
              <w:t>о движении денежных средств</w:t>
            </w:r>
          </w:p>
        </w:tc>
      </w:tr>
      <w:tr w:rsidR="0079098B" w14:paraId="175583FE" w14:textId="77777777" w:rsidTr="00B126B7">
        <w:trPr>
          <w:gridAfter w:val="2"/>
          <w:wAfter w:w="21" w:type="dxa"/>
          <w:trHeight w:val="26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06C61CC" w14:textId="77777777" w:rsidR="0079098B" w:rsidRDefault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8F08DC0" w14:textId="77777777" w:rsidR="0079098B" w:rsidRDefault="0079098B">
            <w:pPr>
              <w:jc w:val="center"/>
              <w:rPr>
                <w:b/>
                <w:bCs/>
                <w:color w:val="000080"/>
                <w:sz w:val="21"/>
                <w:szCs w:val="21"/>
              </w:rPr>
            </w:pPr>
            <w:r>
              <w:rPr>
                <w:b/>
                <w:bCs/>
                <w:color w:val="000080"/>
                <w:sz w:val="21"/>
                <w:szCs w:val="21"/>
              </w:rPr>
              <w:t> 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F7AD2E6" w14:textId="77777777" w:rsidR="0079098B" w:rsidRDefault="0079098B">
            <w:pPr>
              <w:jc w:val="center"/>
              <w:rPr>
                <w:b/>
                <w:bCs/>
                <w:color w:val="000080"/>
                <w:sz w:val="21"/>
                <w:szCs w:val="21"/>
              </w:rPr>
            </w:pPr>
            <w:r>
              <w:rPr>
                <w:b/>
                <w:bCs/>
                <w:color w:val="000080"/>
                <w:sz w:val="21"/>
                <w:szCs w:val="21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5F97FD2" w14:textId="77777777" w:rsidR="0079098B" w:rsidRDefault="0079098B">
            <w:pPr>
              <w:jc w:val="right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за</w:t>
            </w:r>
          </w:p>
        </w:tc>
        <w:tc>
          <w:tcPr>
            <w:tcW w:w="128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0FA972F5" w14:textId="77777777" w:rsidR="0079098B" w:rsidRDefault="0079098B">
            <w:pPr>
              <w:jc w:val="right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январь-</w:t>
            </w:r>
          </w:p>
        </w:tc>
        <w:tc>
          <w:tcPr>
            <w:tcW w:w="3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72ABE868" w14:textId="77777777" w:rsidR="0079098B" w:rsidRDefault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 </w:t>
            </w:r>
          </w:p>
        </w:tc>
        <w:tc>
          <w:tcPr>
            <w:tcW w:w="129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7FFE1F4" w14:textId="77777777" w:rsidR="0079098B" w:rsidRDefault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декабрь</w:t>
            </w:r>
          </w:p>
        </w:tc>
        <w:tc>
          <w:tcPr>
            <w:tcW w:w="3608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E8C375D" w14:textId="1FDF2815" w:rsidR="0079098B" w:rsidRDefault="0079098B" w:rsidP="00B126B7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20</w:t>
            </w:r>
            <w:r w:rsidR="00BD294C">
              <w:rPr>
                <w:sz w:val="21"/>
                <w:szCs w:val="21"/>
              </w:rPr>
              <w:t>2</w:t>
            </w:r>
            <w:r w:rsidR="001B01B7">
              <w:rPr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>г.</w:t>
            </w:r>
          </w:p>
        </w:tc>
        <w:tc>
          <w:tcPr>
            <w:tcW w:w="4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2434CFF1" w14:textId="77777777" w:rsidR="0079098B" w:rsidRDefault="0079098B">
            <w:pPr>
              <w:jc w:val="center"/>
              <w:rPr>
                <w:b/>
                <w:bCs/>
                <w:color w:val="000080"/>
                <w:sz w:val="21"/>
                <w:szCs w:val="21"/>
              </w:rPr>
            </w:pPr>
            <w:r>
              <w:rPr>
                <w:b/>
                <w:bCs/>
                <w:color w:val="000080"/>
                <w:sz w:val="21"/>
                <w:szCs w:val="21"/>
              </w:rPr>
              <w:t> </w:t>
            </w:r>
          </w:p>
        </w:tc>
        <w:tc>
          <w:tcPr>
            <w:tcW w:w="6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91A0C45" w14:textId="77777777" w:rsidR="0079098B" w:rsidRDefault="0079098B">
            <w:pPr>
              <w:jc w:val="center"/>
              <w:rPr>
                <w:b/>
                <w:bCs/>
                <w:color w:val="000080"/>
                <w:sz w:val="21"/>
                <w:szCs w:val="21"/>
              </w:rPr>
            </w:pPr>
            <w:r>
              <w:rPr>
                <w:b/>
                <w:bCs/>
                <w:color w:val="000080"/>
                <w:sz w:val="21"/>
                <w:szCs w:val="21"/>
              </w:rPr>
              <w:t> </w:t>
            </w:r>
          </w:p>
        </w:tc>
      </w:tr>
      <w:tr w:rsidR="0079098B" w14:paraId="34947698" w14:textId="77777777" w:rsidTr="00B126B7">
        <w:trPr>
          <w:gridAfter w:val="1"/>
          <w:wAfter w:w="8" w:type="dxa"/>
          <w:trHeight w:val="23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6B56158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7643E0B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BACF401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5199331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130ADEB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38CF885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226F296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B355064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759D563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3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C5BEE42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DD05C21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D6B2518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27AF204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1A37DA9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818A020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3C3BC79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722476D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91ACF6E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79098B" w14:paraId="3E160A65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E967192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8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C8FCB67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Организация</w:t>
            </w:r>
          </w:p>
        </w:tc>
        <w:tc>
          <w:tcPr>
            <w:tcW w:w="7646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37AEE55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ОАО "Новые Стайки"</w:t>
            </w:r>
          </w:p>
        </w:tc>
      </w:tr>
      <w:tr w:rsidR="0079098B" w14:paraId="14FE6439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E99A486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8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7498EBC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Учетный номер плательщика</w:t>
            </w:r>
          </w:p>
        </w:tc>
        <w:tc>
          <w:tcPr>
            <w:tcW w:w="7646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BF5850E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200100251</w:t>
            </w:r>
          </w:p>
        </w:tc>
      </w:tr>
      <w:tr w:rsidR="0079098B" w14:paraId="6CC7165E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E57952D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8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102E194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 экономической деятельности</w:t>
            </w:r>
          </w:p>
        </w:tc>
        <w:tc>
          <w:tcPr>
            <w:tcW w:w="7646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694928D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Смешанное сельское хозяйство</w:t>
            </w:r>
          </w:p>
        </w:tc>
      </w:tr>
      <w:tr w:rsidR="0079098B" w14:paraId="7C23F9CD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CB21613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8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705AF8B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Организационно-правовая форма</w:t>
            </w:r>
          </w:p>
        </w:tc>
        <w:tc>
          <w:tcPr>
            <w:tcW w:w="7646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02C3CC4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ОАО</w:t>
            </w:r>
          </w:p>
        </w:tc>
      </w:tr>
      <w:tr w:rsidR="0079098B" w14:paraId="4465A854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B331C12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8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2C895E9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Орган управления</w:t>
            </w:r>
          </w:p>
        </w:tc>
        <w:tc>
          <w:tcPr>
            <w:tcW w:w="7646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42BEE67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Общее собрание акционеров, наблюдательный совет</w:t>
            </w:r>
          </w:p>
        </w:tc>
      </w:tr>
      <w:tr w:rsidR="0079098B" w14:paraId="345792AB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AF7803A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8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3FEDF26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Единица измерения</w:t>
            </w:r>
          </w:p>
        </w:tc>
        <w:tc>
          <w:tcPr>
            <w:tcW w:w="7646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3C3A9D7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тыс. </w:t>
            </w:r>
            <w:proofErr w:type="spellStart"/>
            <w:r>
              <w:rPr>
                <w:sz w:val="22"/>
                <w:szCs w:val="22"/>
              </w:rPr>
              <w:t>руб</w:t>
            </w:r>
            <w:proofErr w:type="spellEnd"/>
          </w:p>
        </w:tc>
      </w:tr>
      <w:tr w:rsidR="0079098B" w14:paraId="2B9B5F00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EA283D0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8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BA7864C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Адрес</w:t>
            </w:r>
          </w:p>
        </w:tc>
        <w:tc>
          <w:tcPr>
            <w:tcW w:w="7646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4D7F33E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Брестская обл., Ивацевичский р-н, д. Стайки, ул. Школьная, 5</w:t>
            </w:r>
          </w:p>
        </w:tc>
      </w:tr>
      <w:tr w:rsidR="0079098B" w14:paraId="02F7A524" w14:textId="77777777" w:rsidTr="00B126B7">
        <w:trPr>
          <w:gridAfter w:val="1"/>
          <w:wAfter w:w="8" w:type="dxa"/>
          <w:trHeight w:val="2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29855CD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292041F0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58E4AF6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EDEA7BE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ED5FED6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29E3748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ABB68FA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2B6EB8E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E7781EA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3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9BFC8AB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D824015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8E1380C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301D11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7D806FF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9114D1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9D867E6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E16B174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7A29340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79098B" w14:paraId="3F7C2D4A" w14:textId="77777777" w:rsidTr="00B126B7">
        <w:trPr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18713F7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14:paraId="6615EC48" w14:textId="77777777" w:rsidR="0079098B" w:rsidRDefault="007909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показателей</w:t>
            </w:r>
          </w:p>
        </w:tc>
        <w:tc>
          <w:tcPr>
            <w:tcW w:w="87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14:paraId="7216792B" w14:textId="77777777" w:rsidR="0079098B" w:rsidRDefault="007909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 строки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14:paraId="63335FDA" w14:textId="77777777" w:rsidR="0079098B" w:rsidRDefault="0079098B">
            <w:pPr>
              <w:jc w:val="right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За</w:t>
            </w:r>
          </w:p>
        </w:tc>
        <w:tc>
          <w:tcPr>
            <w:tcW w:w="90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14:paraId="44F12A80" w14:textId="77777777" w:rsidR="0079098B" w:rsidRDefault="0079098B">
            <w:pPr>
              <w:jc w:val="right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январь-</w:t>
            </w:r>
          </w:p>
        </w:tc>
        <w:tc>
          <w:tcPr>
            <w:tcW w:w="29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14:paraId="72F85773" w14:textId="77777777" w:rsidR="0079098B" w:rsidRDefault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  <w:tc>
          <w:tcPr>
            <w:tcW w:w="11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14:paraId="3C3FC6A5" w14:textId="77777777" w:rsidR="0079098B" w:rsidRDefault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декабрь</w:t>
            </w:r>
          </w:p>
        </w:tc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14:paraId="75B4891F" w14:textId="77777777" w:rsidR="0079098B" w:rsidRDefault="0079098B">
            <w:pPr>
              <w:jc w:val="right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За</w:t>
            </w:r>
          </w:p>
        </w:tc>
        <w:tc>
          <w:tcPr>
            <w:tcW w:w="92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14:paraId="29FD5AA8" w14:textId="77777777" w:rsidR="0079098B" w:rsidRDefault="0079098B">
            <w:pPr>
              <w:jc w:val="right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январь-</w:t>
            </w:r>
          </w:p>
        </w:tc>
        <w:tc>
          <w:tcPr>
            <w:tcW w:w="45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14:paraId="778BA430" w14:textId="77777777" w:rsidR="0079098B" w:rsidRDefault="0079098B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  <w:tc>
          <w:tcPr>
            <w:tcW w:w="919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14:paraId="4326B861" w14:textId="77777777" w:rsidR="0079098B" w:rsidRDefault="0079098B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декабрь</w:t>
            </w:r>
          </w:p>
        </w:tc>
      </w:tr>
      <w:tr w:rsidR="0079098B" w14:paraId="796EF0ED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9E257BC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B4C97B3" w14:textId="77777777" w:rsidR="0079098B" w:rsidRDefault="0079098B">
            <w:pPr>
              <w:rPr>
                <w:sz w:val="22"/>
                <w:szCs w:val="22"/>
              </w:rPr>
            </w:pPr>
          </w:p>
        </w:tc>
        <w:tc>
          <w:tcPr>
            <w:tcW w:w="87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4645DAE" w14:textId="77777777" w:rsidR="0079098B" w:rsidRDefault="0079098B">
            <w:pPr>
              <w:rPr>
                <w:sz w:val="22"/>
                <w:szCs w:val="22"/>
              </w:rPr>
            </w:pP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14:paraId="796ACA21" w14:textId="265C3984" w:rsidR="0079098B" w:rsidRDefault="0079098B" w:rsidP="00B126B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20</w:t>
            </w:r>
            <w:r w:rsidR="00BD294C">
              <w:rPr>
                <w:sz w:val="21"/>
                <w:szCs w:val="21"/>
              </w:rPr>
              <w:t>2</w:t>
            </w:r>
            <w:r w:rsidR="001B01B7">
              <w:rPr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 xml:space="preserve"> года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14:paraId="10D93FBD" w14:textId="58931850" w:rsidR="0079098B" w:rsidRDefault="0079098B" w:rsidP="00B126B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20</w:t>
            </w:r>
            <w:r w:rsidR="001B01B7">
              <w:rPr>
                <w:sz w:val="21"/>
                <w:szCs w:val="21"/>
              </w:rPr>
              <w:t>20</w:t>
            </w:r>
            <w:r>
              <w:rPr>
                <w:sz w:val="21"/>
                <w:szCs w:val="21"/>
              </w:rPr>
              <w:t xml:space="preserve"> года</w:t>
            </w:r>
          </w:p>
        </w:tc>
      </w:tr>
      <w:tr w:rsidR="0079098B" w14:paraId="1282AF32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01DA7F0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14:paraId="7CC07521" w14:textId="77777777" w:rsidR="0079098B" w:rsidRDefault="007909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14:paraId="7E5A761C" w14:textId="77777777" w:rsidR="0079098B" w:rsidRDefault="007909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278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14:paraId="6F720B94" w14:textId="77777777" w:rsidR="0079098B" w:rsidRDefault="007909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2697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14:paraId="05330CE7" w14:textId="77777777" w:rsidR="0079098B" w:rsidRDefault="007909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79098B" w14:paraId="1B22C7D9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A87CA43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06672F8E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Движение денежных средств по текущей деятельности</w:t>
            </w:r>
          </w:p>
        </w:tc>
        <w:tc>
          <w:tcPr>
            <w:tcW w:w="3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F980B71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6FBB203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7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0E8ED43" w14:textId="77777777" w:rsidR="0079098B" w:rsidRDefault="0079098B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69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2E30AD1" w14:textId="77777777" w:rsidR="0079098B" w:rsidRDefault="0079098B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BD294C" w14:paraId="34D5142F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0599418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7932267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Поступило денежных средств - всего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29BA069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020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765B190" w14:textId="037A9362" w:rsidR="00BD294C" w:rsidRDefault="001B01B7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7 427</w:t>
            </w:r>
            <w:r w:rsidR="00BD294C">
              <w:rPr>
                <w:sz w:val="22"/>
                <w:szCs w:val="22"/>
              </w:rPr>
              <w:t xml:space="preserve"> 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359BDD9" w14:textId="6A3D61FE" w:rsidR="00BD294C" w:rsidRDefault="001B01B7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BD294C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029</w:t>
            </w:r>
            <w:r w:rsidR="00BD294C">
              <w:rPr>
                <w:sz w:val="22"/>
                <w:szCs w:val="22"/>
              </w:rPr>
              <w:t xml:space="preserve"> </w:t>
            </w:r>
          </w:p>
        </w:tc>
      </w:tr>
      <w:tr w:rsidR="00BD294C" w14:paraId="41C1E1D6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D742D8E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D04A2AA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5E113D2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78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6C244BE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697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5D4049D" w14:textId="37C5F389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BD294C" w14:paraId="5A1CACD7" w14:textId="77777777" w:rsidTr="00B126B7">
        <w:trPr>
          <w:gridAfter w:val="1"/>
          <w:wAfter w:w="8" w:type="dxa"/>
          <w:trHeight w:val="61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601B0AC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9E39FD5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от покупателей продукции, товаров, заказчиков </w:t>
            </w:r>
            <w:r>
              <w:rPr>
                <w:sz w:val="22"/>
                <w:szCs w:val="22"/>
              </w:rPr>
              <w:br/>
              <w:t xml:space="preserve">  работ, услуг</w:t>
            </w:r>
          </w:p>
        </w:tc>
        <w:tc>
          <w:tcPr>
            <w:tcW w:w="8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C77970E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021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2EAC469" w14:textId="5A10B499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 w:rsidR="001B01B7">
              <w:rPr>
                <w:sz w:val="22"/>
                <w:szCs w:val="22"/>
              </w:rPr>
              <w:t>7 427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37DBF32" w14:textId="211042DC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 w:rsidR="001B01B7">
              <w:rPr>
                <w:sz w:val="22"/>
                <w:szCs w:val="22"/>
              </w:rPr>
              <w:t>6</w:t>
            </w:r>
            <w:r>
              <w:rPr>
                <w:sz w:val="22"/>
                <w:szCs w:val="22"/>
              </w:rPr>
              <w:t xml:space="preserve"> </w:t>
            </w:r>
            <w:r w:rsidR="001B01B7">
              <w:rPr>
                <w:sz w:val="22"/>
                <w:szCs w:val="22"/>
              </w:rPr>
              <w:t>029</w:t>
            </w:r>
            <w:r>
              <w:rPr>
                <w:sz w:val="22"/>
                <w:szCs w:val="22"/>
              </w:rPr>
              <w:t xml:space="preserve"> </w:t>
            </w:r>
          </w:p>
        </w:tc>
      </w:tr>
      <w:tr w:rsidR="00BD294C" w14:paraId="540BA80A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91F9F7B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D35F052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от покупателей материалов и других запасов</w:t>
            </w:r>
          </w:p>
        </w:tc>
        <w:tc>
          <w:tcPr>
            <w:tcW w:w="8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951744C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022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4E760D9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B7B4B7C" w14:textId="752586F4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BD294C" w14:paraId="18DBE75E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E3A7939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44967A3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роялти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F198939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023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1B1FB3D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4004175" w14:textId="7F34FEBF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BD294C" w14:paraId="478E4690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747CE06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8B7A3F5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прочие поступления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819B76F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024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D9EF776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56885769" w14:textId="2A7BF254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BD294C" w14:paraId="6AC6BD7C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835DFF9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5DE2F40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Направлено денежных средств - всего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7C74AEB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030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391FAB3" w14:textId="64A165DB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 w:rsidR="001B01B7">
              <w:rPr>
                <w:sz w:val="22"/>
                <w:szCs w:val="22"/>
              </w:rPr>
              <w:t>6 034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24BA35B" w14:textId="139C77F5" w:rsidR="00BD294C" w:rsidRDefault="001B01B7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BD294C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875</w:t>
            </w:r>
            <w:r w:rsidR="00BD294C">
              <w:rPr>
                <w:sz w:val="22"/>
                <w:szCs w:val="22"/>
              </w:rPr>
              <w:t xml:space="preserve"> </w:t>
            </w:r>
          </w:p>
        </w:tc>
      </w:tr>
      <w:tr w:rsidR="00BD294C" w14:paraId="61853C37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5603FAC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8778C9E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D5A48C9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78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BA73A7B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697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97B7D5E" w14:textId="716A0839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BD294C" w14:paraId="42770DA4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F63E53E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65E5E81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на приобретение запасов, работ, услуг</w:t>
            </w:r>
          </w:p>
        </w:tc>
        <w:tc>
          <w:tcPr>
            <w:tcW w:w="8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D5C52AE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031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9DCB28E" w14:textId="1FB22013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 w:rsidR="001B01B7">
              <w:rPr>
                <w:sz w:val="22"/>
                <w:szCs w:val="22"/>
              </w:rPr>
              <w:t>3 272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2BAC728" w14:textId="16ECE2B5" w:rsidR="00BD294C" w:rsidRDefault="001B01B7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BD294C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979</w:t>
            </w:r>
            <w:r w:rsidR="00BD294C">
              <w:rPr>
                <w:sz w:val="22"/>
                <w:szCs w:val="22"/>
              </w:rPr>
              <w:t xml:space="preserve"> </w:t>
            </w:r>
          </w:p>
        </w:tc>
      </w:tr>
      <w:tr w:rsidR="00BD294C" w14:paraId="20584FEF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C532AB0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D99812C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на оплату труда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4FD49BB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032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54024F1E" w14:textId="0D2BB318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1868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77A216F9" w14:textId="7EF69908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2051</w:t>
            </w:r>
          </w:p>
        </w:tc>
      </w:tr>
      <w:tr w:rsidR="00BD294C" w14:paraId="51282986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6FF58DD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D011CB5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на уплату налогов и сборов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EB7207F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033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026692B0" w14:textId="27EBD745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386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341628CE" w14:textId="4D3223A4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363</w:t>
            </w:r>
          </w:p>
        </w:tc>
      </w:tr>
      <w:tr w:rsidR="00BD294C" w14:paraId="05C535B2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CCDDD7D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0B6B5CA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на прочие выплаты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C68D4C3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034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2CB6F02B" w14:textId="0DBCB2F9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508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0128655C" w14:textId="678776E0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482</w:t>
            </w:r>
          </w:p>
        </w:tc>
      </w:tr>
      <w:tr w:rsidR="00BD294C" w14:paraId="55EFFC7A" w14:textId="77777777" w:rsidTr="00110771">
        <w:trPr>
          <w:gridAfter w:val="1"/>
          <w:wAfter w:w="8" w:type="dxa"/>
          <w:trHeight w:val="61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9A994C6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9BD7495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Результат движения денежных средств </w:t>
            </w:r>
            <w:r>
              <w:rPr>
                <w:sz w:val="22"/>
                <w:szCs w:val="22"/>
              </w:rPr>
              <w:br/>
              <w:t>по текущей деятельности (020-030)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2E746F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040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3535AD5A" w14:textId="0387D32C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1393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6748263E" w14:textId="74DD5614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1154</w:t>
            </w:r>
          </w:p>
        </w:tc>
      </w:tr>
      <w:tr w:rsidR="0079098B" w14:paraId="4CC2D7B2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2B5B9FF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2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0AD5822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Движение денежных средств по инвестиционной деятельности</w:t>
            </w:r>
          </w:p>
        </w:tc>
        <w:tc>
          <w:tcPr>
            <w:tcW w:w="6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551AEACA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7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04AE2A71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4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89EE979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8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736F982D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6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B2DF2A8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BD294C" w14:paraId="5B308A46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9D99823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BAE53B3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Поступило денежных средств - всего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9CDE3D3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050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7AAA01C5" w14:textId="20F2BA3E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50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6712E6E3" w14:textId="1ADF941F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BD294C" w14:paraId="2BCB89DA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0358A46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106A061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6439A4F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78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</w:tcPr>
          <w:p w14:paraId="6A837FD8" w14:textId="2FDAAED0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697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</w:tcPr>
          <w:p w14:paraId="51CC75AF" w14:textId="4CE95E7D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</w:tr>
      <w:tr w:rsidR="00BD294C" w14:paraId="23EED0D2" w14:textId="77777777" w:rsidTr="00110771">
        <w:trPr>
          <w:gridAfter w:val="1"/>
          <w:wAfter w:w="8" w:type="dxa"/>
          <w:trHeight w:val="61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A742A6A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58C0385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от покупателей основных средств, </w:t>
            </w:r>
            <w:proofErr w:type="spellStart"/>
            <w:r>
              <w:rPr>
                <w:sz w:val="22"/>
                <w:szCs w:val="22"/>
              </w:rPr>
              <w:t>нематериаль</w:t>
            </w:r>
            <w:proofErr w:type="spellEnd"/>
            <w:r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</w:rPr>
              <w:br/>
              <w:t xml:space="preserve">  </w:t>
            </w:r>
            <w:proofErr w:type="spellStart"/>
            <w:r>
              <w:rPr>
                <w:sz w:val="22"/>
                <w:szCs w:val="22"/>
              </w:rPr>
              <w:t>ных</w:t>
            </w:r>
            <w:proofErr w:type="spellEnd"/>
            <w:r>
              <w:rPr>
                <w:sz w:val="22"/>
                <w:szCs w:val="22"/>
              </w:rPr>
              <w:t xml:space="preserve"> активов и других долгосрочных активов</w:t>
            </w:r>
          </w:p>
        </w:tc>
        <w:tc>
          <w:tcPr>
            <w:tcW w:w="8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76FC515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051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55E88035" w14:textId="1DCD5CDD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50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538B5954" w14:textId="6A7046C0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BD294C" w14:paraId="4A2C15C4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BCDD1F2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1FBF998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возврат предоставленных займов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AA31D66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052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5EABC272" w14:textId="6EF52690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7E4F7AEF" w14:textId="5A00E244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</w:tr>
      <w:tr w:rsidR="00BD294C" w14:paraId="04AECE7B" w14:textId="77777777" w:rsidTr="00110771">
        <w:trPr>
          <w:gridAfter w:val="1"/>
          <w:wAfter w:w="8" w:type="dxa"/>
          <w:trHeight w:val="61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84BCC42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EE7C177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доходы от участия в уставном капитале </w:t>
            </w:r>
            <w:r>
              <w:rPr>
                <w:sz w:val="22"/>
                <w:szCs w:val="22"/>
              </w:rPr>
              <w:br/>
              <w:t xml:space="preserve">  других организаций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BF5C2A2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053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6E387081" w14:textId="0C6B0823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0640F2C9" w14:textId="4DD556AD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</w:tr>
      <w:tr w:rsidR="00BD294C" w14:paraId="1F79C5B8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13406C5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3F4955A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проценты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1252BE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054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2EFD33F1" w14:textId="58483208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42BE7420" w14:textId="0123DFAA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</w:tr>
      <w:tr w:rsidR="00BD294C" w14:paraId="272DDD25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DA2F25F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F38E7C7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прочие поступления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52078CA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055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19C69967" w14:textId="717CB0D2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72F7CAD9" w14:textId="64B43C5D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</w:tr>
      <w:tr w:rsidR="00BD294C" w14:paraId="506616A4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589A717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CDBDE3F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Направлено денежных средств - всего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9E9D5E8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060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6ABFCF8A" w14:textId="321D60D1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582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5B89CC0E" w14:textId="724CE306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310</w:t>
            </w:r>
          </w:p>
        </w:tc>
      </w:tr>
      <w:tr w:rsidR="00BD294C" w14:paraId="02ABC732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77F7E72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122D8B1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0DFF31D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78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</w:tcPr>
          <w:p w14:paraId="0A7E8045" w14:textId="3F95A329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697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</w:tcPr>
          <w:p w14:paraId="320B9DA6" w14:textId="6299C133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</w:tr>
      <w:tr w:rsidR="00BD294C" w14:paraId="4644DD73" w14:textId="77777777" w:rsidTr="00110771">
        <w:trPr>
          <w:gridAfter w:val="1"/>
          <w:wAfter w:w="8" w:type="dxa"/>
          <w:trHeight w:val="92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3056D22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2386C06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на приобретение и создание основных средств,</w:t>
            </w:r>
            <w:r>
              <w:rPr>
                <w:sz w:val="22"/>
                <w:szCs w:val="22"/>
              </w:rPr>
              <w:br/>
            </w:r>
            <w:r>
              <w:rPr>
                <w:sz w:val="22"/>
                <w:szCs w:val="22"/>
              </w:rPr>
              <w:lastRenderedPageBreak/>
              <w:t xml:space="preserve">  нематериальных активов и других </w:t>
            </w:r>
            <w:r>
              <w:rPr>
                <w:sz w:val="22"/>
                <w:szCs w:val="22"/>
              </w:rPr>
              <w:br/>
              <w:t xml:space="preserve">  долгосрочных активов</w:t>
            </w:r>
          </w:p>
        </w:tc>
        <w:tc>
          <w:tcPr>
            <w:tcW w:w="8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94F546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061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42926921" w14:textId="7A58BDF6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582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05D7E3A5" w14:textId="7F7ECCC0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310</w:t>
            </w:r>
          </w:p>
        </w:tc>
      </w:tr>
      <w:tr w:rsidR="0079098B" w14:paraId="3B317855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AF05A92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1CF6C0E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на предоставление займов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D7126D6" w14:textId="77777777" w:rsidR="0079098B" w:rsidRDefault="007909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062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18EB99BD" w14:textId="77777777" w:rsidR="0079098B" w:rsidRDefault="007909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2175B1C4" w14:textId="77777777" w:rsidR="0079098B" w:rsidRDefault="007909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79098B" w14:paraId="230C5389" w14:textId="77777777" w:rsidTr="00B126B7">
        <w:trPr>
          <w:gridAfter w:val="1"/>
          <w:wAfter w:w="8" w:type="dxa"/>
          <w:trHeight w:val="61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E21D55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48C3885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на вклады в уставный капитал других </w:t>
            </w:r>
            <w:r>
              <w:rPr>
                <w:sz w:val="22"/>
                <w:szCs w:val="22"/>
              </w:rPr>
              <w:br/>
              <w:t xml:space="preserve">  организаций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2611CDC" w14:textId="77777777" w:rsidR="0079098B" w:rsidRDefault="007909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063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29CF5E4" w14:textId="77777777" w:rsidR="0079098B" w:rsidRDefault="007909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0A922118" w14:textId="77777777" w:rsidR="0079098B" w:rsidRDefault="007909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79098B" w14:paraId="2835373A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AED82FE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C7040A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прочие выплаты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1F2F590" w14:textId="77777777" w:rsidR="0079098B" w:rsidRDefault="007909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064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30C34797" w14:textId="77777777" w:rsidR="0079098B" w:rsidRDefault="007909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4E9E4120" w14:textId="77777777" w:rsidR="0079098B" w:rsidRDefault="007909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79098B" w14:paraId="658E5396" w14:textId="77777777" w:rsidTr="00110771">
        <w:trPr>
          <w:gridAfter w:val="1"/>
          <w:wAfter w:w="8" w:type="dxa"/>
          <w:trHeight w:val="61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94744E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63E8BB6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Результат движения денежных средств </w:t>
            </w:r>
            <w:r>
              <w:rPr>
                <w:sz w:val="22"/>
                <w:szCs w:val="22"/>
              </w:rPr>
              <w:br/>
              <w:t>по инвестиционной деятельности (050-060)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8828183" w14:textId="77777777" w:rsidR="0079098B" w:rsidRDefault="007909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070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1CB19EB3" w14:textId="7F641D69" w:rsidR="0079098B" w:rsidRDefault="00110771" w:rsidP="006D2C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-532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652207B3" w14:textId="4B035158" w:rsidR="0079098B" w:rsidRDefault="001107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-307</w:t>
            </w:r>
          </w:p>
        </w:tc>
      </w:tr>
      <w:tr w:rsidR="0079098B" w14:paraId="5D5306FA" w14:textId="77777777" w:rsidTr="00B126B7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029A179" w14:textId="77777777" w:rsidR="0079098B" w:rsidRDefault="0079098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2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78245BB9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Движение денежных средств по финансовой деятельности</w:t>
            </w:r>
          </w:p>
        </w:tc>
        <w:tc>
          <w:tcPr>
            <w:tcW w:w="6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5DFADF6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7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121839F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4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DC328A7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8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52FB69DB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6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218D293" w14:textId="77777777" w:rsidR="0079098B" w:rsidRDefault="0079098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BD294C" w14:paraId="0812366B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3F79CA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F301378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Поступило денежных средств - всего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267E1AB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080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16495FB9" w14:textId="1C97BCB5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1752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17EA06C3" w14:textId="3C7FB7D8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1705</w:t>
            </w:r>
          </w:p>
        </w:tc>
      </w:tr>
      <w:tr w:rsidR="00BD294C" w14:paraId="2E79A3D2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DBE569A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A0D2078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A38337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78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</w:tcPr>
          <w:p w14:paraId="3FEDDD33" w14:textId="71A70562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697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</w:tcPr>
          <w:p w14:paraId="234BD00F" w14:textId="77862E31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</w:tr>
      <w:tr w:rsidR="00BD294C" w14:paraId="500E4F16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B8E7700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7377E7F4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кредиты и займы</w:t>
            </w:r>
          </w:p>
        </w:tc>
        <w:tc>
          <w:tcPr>
            <w:tcW w:w="8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A0A7B3E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081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5F26E040" w14:textId="5D8D9A3E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1746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7175D236" w14:textId="3AECE481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1697</w:t>
            </w:r>
          </w:p>
        </w:tc>
      </w:tr>
      <w:tr w:rsidR="00BD294C" w14:paraId="6CF1D20B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FFCE75E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444DBF6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от выпуска акций</w:t>
            </w:r>
          </w:p>
        </w:tc>
        <w:tc>
          <w:tcPr>
            <w:tcW w:w="8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0B74BE6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082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22E7A719" w14:textId="6CFECEF8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2C023D2E" w14:textId="2CEF222C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</w:tr>
      <w:tr w:rsidR="00BD294C" w14:paraId="0E33A00F" w14:textId="77777777" w:rsidTr="00110771">
        <w:trPr>
          <w:gridAfter w:val="1"/>
          <w:wAfter w:w="8" w:type="dxa"/>
          <w:trHeight w:val="61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413E304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F8BD09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вклады собственника имущества </w:t>
            </w:r>
            <w:r>
              <w:rPr>
                <w:sz w:val="22"/>
                <w:szCs w:val="22"/>
              </w:rPr>
              <w:br/>
              <w:t xml:space="preserve">  (учредителей, участников)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678DF08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083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56110ACD" w14:textId="4F57BBF3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66D82C98" w14:textId="0656E9E5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</w:tr>
      <w:tr w:rsidR="00BD294C" w14:paraId="49CEE517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D9014F2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B807C47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прочие поступления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B2C8D15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084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172D1794" w14:textId="2D070913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37EE3E0A" w14:textId="01F3DA13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BD294C" w14:paraId="79D0E089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378CEE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B265DAD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Направлено денежных средств - всего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9E4A02C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090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12E1883C" w14:textId="4A94270F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2583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71342DE0" w14:textId="6BA74242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2547</w:t>
            </w:r>
          </w:p>
        </w:tc>
      </w:tr>
      <w:tr w:rsidR="00BD294C" w14:paraId="00E39627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D42D2D7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79F71AC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AD8BF14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78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</w:tcPr>
          <w:p w14:paraId="18275C2D" w14:textId="6227FFD5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697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</w:tcPr>
          <w:p w14:paraId="3907F234" w14:textId="5F15CB60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</w:tr>
      <w:tr w:rsidR="00BD294C" w14:paraId="62CD26D2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60400CE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529F9FE0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на погашение кредитов и займов</w:t>
            </w:r>
          </w:p>
        </w:tc>
        <w:tc>
          <w:tcPr>
            <w:tcW w:w="8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0C52CCA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091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3754281C" w14:textId="684CB54F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2038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32939523" w14:textId="3FE211F3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1880</w:t>
            </w:r>
          </w:p>
        </w:tc>
      </w:tr>
      <w:tr w:rsidR="00BD294C" w14:paraId="5EB8FA76" w14:textId="77777777" w:rsidTr="00110771">
        <w:trPr>
          <w:gridAfter w:val="1"/>
          <w:wAfter w:w="8" w:type="dxa"/>
          <w:trHeight w:val="61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572E96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2A32AB3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на выплаты дивидендов и других доходов </w:t>
            </w:r>
            <w:r>
              <w:rPr>
                <w:sz w:val="22"/>
                <w:szCs w:val="22"/>
              </w:rPr>
              <w:br/>
              <w:t xml:space="preserve">  от участия в уставном капитале организации</w:t>
            </w:r>
          </w:p>
        </w:tc>
        <w:tc>
          <w:tcPr>
            <w:tcW w:w="8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8A9F8C1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092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2BB8FB53" w14:textId="402DB578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728E78B0" w14:textId="3ED65954" w:rsidR="00BD294C" w:rsidRDefault="00BD294C" w:rsidP="00BD294C">
            <w:pPr>
              <w:jc w:val="center"/>
              <w:rPr>
                <w:sz w:val="22"/>
                <w:szCs w:val="22"/>
              </w:rPr>
            </w:pPr>
          </w:p>
        </w:tc>
      </w:tr>
      <w:tr w:rsidR="00BD294C" w14:paraId="3D6358A9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96D6AE3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5AA877D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на выплаты процентов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A1CBE86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093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2BC5D4C0" w14:textId="5CB8159E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104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5F7F9AD2" w14:textId="19A10ACF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113</w:t>
            </w:r>
          </w:p>
        </w:tc>
      </w:tr>
      <w:tr w:rsidR="00BD294C" w14:paraId="3F3A29CA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74D143A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30DBDD3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на лизинговые платежи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1382FCD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094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738EB7BE" w14:textId="25E0E3D5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217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452BDFEC" w14:textId="6EE30C54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338</w:t>
            </w:r>
          </w:p>
        </w:tc>
      </w:tr>
      <w:tr w:rsidR="00BD294C" w14:paraId="08510E02" w14:textId="77777777" w:rsidTr="00110771">
        <w:trPr>
          <w:gridAfter w:val="1"/>
          <w:wAfter w:w="8" w:type="dxa"/>
          <w:trHeight w:val="30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562080B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CDB69C9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прочие выплаты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8760B0D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095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4392D30E" w14:textId="120E8FCC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224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72B7980D" w14:textId="42265DDE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216</w:t>
            </w:r>
          </w:p>
        </w:tc>
      </w:tr>
      <w:tr w:rsidR="00BD294C" w14:paraId="4ADE50AD" w14:textId="77777777" w:rsidTr="00110771">
        <w:trPr>
          <w:gridAfter w:val="1"/>
          <w:wAfter w:w="8" w:type="dxa"/>
          <w:trHeight w:val="61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89309C4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BEA7008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Результат движения денежных средств </w:t>
            </w:r>
            <w:r>
              <w:rPr>
                <w:sz w:val="22"/>
                <w:szCs w:val="22"/>
              </w:rPr>
              <w:br/>
              <w:t>по финансовой деятельности (080-090)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BD8B5DA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23C548F5" w14:textId="72DDF878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-831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628CB3E5" w14:textId="30444486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-842</w:t>
            </w:r>
          </w:p>
        </w:tc>
      </w:tr>
      <w:tr w:rsidR="00BD294C" w14:paraId="067B6A34" w14:textId="77777777" w:rsidTr="00110771">
        <w:trPr>
          <w:gridAfter w:val="1"/>
          <w:wAfter w:w="8" w:type="dxa"/>
          <w:trHeight w:val="61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DC9D9AF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3B0EA6F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Результат движения денежных средств </w:t>
            </w:r>
            <w:r>
              <w:rPr>
                <w:sz w:val="22"/>
                <w:szCs w:val="22"/>
              </w:rPr>
              <w:br/>
              <w:t>за отчетный период (±040±070±100)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51E98B0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110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41D47526" w14:textId="5F361123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0E9F0B26" w14:textId="383C4DDF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BD294C" w14:paraId="04299F7C" w14:textId="77777777" w:rsidTr="00110771">
        <w:trPr>
          <w:gridAfter w:val="1"/>
          <w:wAfter w:w="8" w:type="dxa"/>
          <w:trHeight w:val="61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7A6059C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7321EC4" w14:textId="4B5C0D74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Остаток денежных средств и эквивалентов денежных средств на 31.12.20</w:t>
            </w:r>
            <w:r w:rsidR="00850E5C">
              <w:rPr>
                <w:sz w:val="22"/>
                <w:szCs w:val="22"/>
              </w:rPr>
              <w:t>19</w:t>
            </w:r>
            <w:r>
              <w:rPr>
                <w:sz w:val="22"/>
                <w:szCs w:val="22"/>
              </w:rPr>
              <w:t xml:space="preserve"> г.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8D33106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120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090C9BA2" w14:textId="7C843BE6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14:paraId="43BB5145" w14:textId="77FAE93A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BD294C" w14:paraId="666BB725" w14:textId="77777777" w:rsidTr="00110771">
        <w:trPr>
          <w:gridAfter w:val="1"/>
          <w:wAfter w:w="8" w:type="dxa"/>
          <w:trHeight w:val="62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BD7FC3D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7F47FBC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Остаток денежных средств и эквивалентов денежных средств на конец отчетного периода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9D52564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130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41083BDA" w14:textId="72029BA9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39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73ED01D1" w14:textId="691A8406" w:rsidR="00BD294C" w:rsidRDefault="00110771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</w:tr>
      <w:tr w:rsidR="00BD294C" w14:paraId="753FC8CE" w14:textId="77777777" w:rsidTr="00B126B7">
        <w:trPr>
          <w:gridAfter w:val="1"/>
          <w:wAfter w:w="8" w:type="dxa"/>
          <w:trHeight w:val="61"/>
        </w:trPr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D5DE8F9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16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6BF6CD4" w14:textId="77777777" w:rsidR="00BD294C" w:rsidRDefault="00BD294C" w:rsidP="00BD29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Влияние изменений курса иностранной валюты </w:t>
            </w:r>
            <w:r>
              <w:rPr>
                <w:sz w:val="22"/>
                <w:szCs w:val="22"/>
              </w:rPr>
              <w:br/>
              <w:t>по отношению к белорусскому рублю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8BEC8BA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140</w:t>
            </w:r>
          </w:p>
        </w:tc>
        <w:tc>
          <w:tcPr>
            <w:tcW w:w="27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6A273486" w14:textId="77777777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69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14:paraId="7D16F847" w14:textId="7D775575" w:rsidR="00BD294C" w:rsidRDefault="00BD294C" w:rsidP="00BD294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</w:tbl>
    <w:p w14:paraId="2B078158" w14:textId="77777777" w:rsidR="0079098B" w:rsidRDefault="0079098B" w:rsidP="000616A7">
      <w:pPr>
        <w:rPr>
          <w:noProof/>
        </w:rPr>
      </w:pPr>
    </w:p>
    <w:p w14:paraId="59F9E635" w14:textId="77777777" w:rsidR="0079098B" w:rsidRDefault="0079098B" w:rsidP="000616A7">
      <w:pPr>
        <w:rPr>
          <w:noProof/>
        </w:rPr>
      </w:pPr>
    </w:p>
    <w:p w14:paraId="630165E7" w14:textId="77777777" w:rsidR="0079098B" w:rsidRDefault="0079098B" w:rsidP="000616A7">
      <w:pPr>
        <w:rPr>
          <w:noProof/>
        </w:rPr>
      </w:pPr>
    </w:p>
    <w:p w14:paraId="47AF4947" w14:textId="77777777" w:rsidR="0079098B" w:rsidRDefault="0079098B" w:rsidP="000616A7">
      <w:pPr>
        <w:rPr>
          <w:noProof/>
        </w:rPr>
      </w:pPr>
    </w:p>
    <w:p w14:paraId="2A9AF406" w14:textId="77777777" w:rsidR="0079098B" w:rsidRDefault="0079098B" w:rsidP="000616A7">
      <w:pPr>
        <w:rPr>
          <w:noProof/>
        </w:rPr>
      </w:pPr>
    </w:p>
    <w:p w14:paraId="15904BBF" w14:textId="77777777" w:rsidR="0079098B" w:rsidRDefault="0079098B" w:rsidP="000616A7">
      <w:pPr>
        <w:rPr>
          <w:noProof/>
        </w:rPr>
      </w:pPr>
    </w:p>
    <w:p w14:paraId="5BB68F63" w14:textId="77777777" w:rsidR="0079098B" w:rsidRDefault="0079098B" w:rsidP="000616A7">
      <w:pPr>
        <w:rPr>
          <w:noProof/>
        </w:rPr>
      </w:pPr>
    </w:p>
    <w:p w14:paraId="05A7C13B" w14:textId="77777777" w:rsidR="0079098B" w:rsidRDefault="0079098B" w:rsidP="000616A7">
      <w:pPr>
        <w:rPr>
          <w:noProof/>
        </w:rPr>
      </w:pPr>
    </w:p>
    <w:p w14:paraId="0FAC9601" w14:textId="77777777" w:rsidR="0079098B" w:rsidRDefault="0079098B" w:rsidP="000616A7">
      <w:pPr>
        <w:rPr>
          <w:noProof/>
        </w:rPr>
      </w:pPr>
    </w:p>
    <w:p w14:paraId="6B036639" w14:textId="77777777" w:rsidR="0079098B" w:rsidRDefault="0079098B" w:rsidP="000616A7">
      <w:pPr>
        <w:rPr>
          <w:noProof/>
        </w:rPr>
      </w:pPr>
    </w:p>
    <w:p w14:paraId="7C758BF2" w14:textId="77777777" w:rsidR="0079098B" w:rsidRDefault="0079098B" w:rsidP="000616A7">
      <w:pPr>
        <w:rPr>
          <w:noProof/>
        </w:rPr>
      </w:pPr>
    </w:p>
    <w:p w14:paraId="4486AAD7" w14:textId="77777777" w:rsidR="0079098B" w:rsidRDefault="0079098B" w:rsidP="000616A7">
      <w:pPr>
        <w:rPr>
          <w:noProof/>
        </w:rPr>
      </w:pPr>
    </w:p>
    <w:p w14:paraId="7D54D18B" w14:textId="77777777" w:rsidR="0079098B" w:rsidRDefault="0079098B" w:rsidP="000616A7">
      <w:pPr>
        <w:rPr>
          <w:noProof/>
        </w:rPr>
      </w:pPr>
    </w:p>
    <w:p w14:paraId="39F7C0BA" w14:textId="77777777" w:rsidR="003D3BA3" w:rsidRDefault="003D3BA3" w:rsidP="000616A7">
      <w:pPr>
        <w:rPr>
          <w:noProof/>
        </w:rPr>
      </w:pPr>
    </w:p>
    <w:p w14:paraId="70A96387" w14:textId="77777777" w:rsidR="003D3BA3" w:rsidRDefault="003D3BA3" w:rsidP="000616A7">
      <w:pPr>
        <w:rPr>
          <w:noProof/>
        </w:rPr>
      </w:pPr>
    </w:p>
    <w:p w14:paraId="2D5C2895" w14:textId="5F32EE6C" w:rsidR="004162DA" w:rsidRDefault="00B6054C" w:rsidP="000616A7">
      <w:r>
        <w:br w:type="textWrapping" w:clear="all"/>
        <w:t xml:space="preserve">             </w:t>
      </w:r>
    </w:p>
    <w:p w14:paraId="438D9D64" w14:textId="77777777" w:rsidR="00A64CE7" w:rsidRDefault="00862F7A" w:rsidP="00862F7A">
      <w:r>
        <w:tab/>
      </w:r>
    </w:p>
    <w:p w14:paraId="2ADBE730" w14:textId="77777777" w:rsidR="006C5445" w:rsidRDefault="006C5445" w:rsidP="00862F7A"/>
    <w:p w14:paraId="5140D874" w14:textId="77777777" w:rsidR="006C5445" w:rsidRDefault="006C5445" w:rsidP="00862F7A"/>
    <w:p w14:paraId="44C8BB72" w14:textId="49A6DFEC" w:rsidR="00D318F2" w:rsidRDefault="00B32AF5" w:rsidP="00D42C14">
      <w:pPr>
        <w:pStyle w:val="af1"/>
        <w:rPr>
          <w:color w:val="000000"/>
          <w:szCs w:val="27"/>
        </w:rPr>
      </w:pPr>
      <w:r>
        <w:rPr>
          <w:noProof/>
          <w:color w:val="000000"/>
          <w:szCs w:val="27"/>
        </w:rPr>
        <w:lastRenderedPageBreak/>
        <w:drawing>
          <wp:inline distT="0" distB="0" distL="0" distR="0" wp14:anchorId="42B5AE9D" wp14:editId="75589A66">
            <wp:extent cx="6156252" cy="8378190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-2"/>
                    <a:stretch/>
                  </pic:blipFill>
                  <pic:spPr bwMode="auto">
                    <a:xfrm>
                      <a:off x="0" y="0"/>
                      <a:ext cx="6156555" cy="8378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7412AD" w14:textId="7D0430B8" w:rsidR="001D3FB8" w:rsidRDefault="001D3FB8" w:rsidP="00D42C14">
      <w:pPr>
        <w:pStyle w:val="af1"/>
        <w:rPr>
          <w:color w:val="000000"/>
          <w:szCs w:val="27"/>
        </w:rPr>
      </w:pPr>
    </w:p>
    <w:p w14:paraId="24CE0BBD" w14:textId="0FA5261C" w:rsidR="001D3FB8" w:rsidRDefault="001D3FB8" w:rsidP="00D42C14">
      <w:pPr>
        <w:pStyle w:val="af1"/>
        <w:rPr>
          <w:color w:val="000000"/>
          <w:szCs w:val="27"/>
        </w:rPr>
      </w:pPr>
    </w:p>
    <w:p w14:paraId="4DB3A87C" w14:textId="2F4AECDB" w:rsidR="001D3FB8" w:rsidRDefault="001D3FB8" w:rsidP="00D42C14">
      <w:pPr>
        <w:pStyle w:val="af1"/>
        <w:rPr>
          <w:color w:val="000000"/>
          <w:szCs w:val="27"/>
        </w:rPr>
      </w:pPr>
    </w:p>
    <w:p w14:paraId="5866C5C0" w14:textId="0ABC6C58" w:rsidR="00D318F2" w:rsidRDefault="00D318F2" w:rsidP="00D42C14">
      <w:pPr>
        <w:pStyle w:val="af1"/>
        <w:rPr>
          <w:color w:val="000000"/>
          <w:szCs w:val="27"/>
        </w:rPr>
      </w:pPr>
    </w:p>
    <w:p w14:paraId="7995158D" w14:textId="28404FE6" w:rsidR="00D318F2" w:rsidRDefault="00B32AF5" w:rsidP="00D42C14">
      <w:pPr>
        <w:pStyle w:val="af1"/>
        <w:rPr>
          <w:color w:val="000000"/>
          <w:szCs w:val="27"/>
        </w:rPr>
      </w:pPr>
      <w:r>
        <w:rPr>
          <w:noProof/>
          <w:color w:val="000000"/>
          <w:szCs w:val="27"/>
        </w:rPr>
        <w:lastRenderedPageBreak/>
        <w:drawing>
          <wp:inline distT="0" distB="0" distL="0" distR="0" wp14:anchorId="7CEA61D0" wp14:editId="66F10308">
            <wp:extent cx="6092456" cy="851662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092456" cy="851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1A53EE" w14:textId="4D129A24" w:rsidR="001D3FB8" w:rsidRDefault="001D3FB8" w:rsidP="00D42C14">
      <w:pPr>
        <w:pStyle w:val="af1"/>
        <w:rPr>
          <w:color w:val="000000"/>
          <w:szCs w:val="27"/>
        </w:rPr>
      </w:pPr>
    </w:p>
    <w:p w14:paraId="5DB03842" w14:textId="613CBCD7" w:rsidR="001D3FB8" w:rsidRDefault="001D3FB8" w:rsidP="00D42C14">
      <w:pPr>
        <w:pStyle w:val="af1"/>
        <w:rPr>
          <w:color w:val="000000"/>
          <w:szCs w:val="27"/>
        </w:rPr>
      </w:pPr>
      <w:r>
        <w:rPr>
          <w:color w:val="000000"/>
          <w:szCs w:val="27"/>
        </w:rPr>
        <w:br w:type="textWrapping" w:clear="all"/>
      </w:r>
    </w:p>
    <w:p w14:paraId="36AE8B0C" w14:textId="14564603" w:rsidR="00BA771D" w:rsidRDefault="00BA771D" w:rsidP="00D42C14">
      <w:pPr>
        <w:pStyle w:val="af1"/>
        <w:rPr>
          <w:color w:val="000000"/>
          <w:szCs w:val="27"/>
        </w:rPr>
      </w:pPr>
    </w:p>
    <w:p w14:paraId="4CC8AB91" w14:textId="496AC8A5" w:rsidR="00BA771D" w:rsidRDefault="00BA771D" w:rsidP="00D42C14">
      <w:pPr>
        <w:pStyle w:val="af1"/>
        <w:rPr>
          <w:color w:val="000000"/>
          <w:szCs w:val="27"/>
        </w:rPr>
      </w:pPr>
    </w:p>
    <w:p w14:paraId="20A03C28" w14:textId="2600A445" w:rsidR="00BA771D" w:rsidRDefault="00B32AF5" w:rsidP="00D42C14">
      <w:pPr>
        <w:pStyle w:val="af1"/>
        <w:rPr>
          <w:color w:val="000000"/>
          <w:szCs w:val="27"/>
        </w:rPr>
      </w:pPr>
      <w:r>
        <w:rPr>
          <w:noProof/>
          <w:color w:val="000000"/>
          <w:szCs w:val="27"/>
        </w:rPr>
        <w:lastRenderedPageBreak/>
        <w:drawing>
          <wp:inline distT="0" distB="0" distL="0" distR="0" wp14:anchorId="2DEE78BA" wp14:editId="0FCB6FE3">
            <wp:extent cx="5964866" cy="8495414"/>
            <wp:effectExtent l="0" t="0" r="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64866" cy="8495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5E365B" w14:textId="5E583785" w:rsidR="00BA771D" w:rsidRDefault="00BA771D" w:rsidP="00D42C14">
      <w:pPr>
        <w:pStyle w:val="af1"/>
        <w:rPr>
          <w:color w:val="000000"/>
          <w:szCs w:val="27"/>
        </w:rPr>
      </w:pPr>
    </w:p>
    <w:p w14:paraId="7956C9D2" w14:textId="72256DD4" w:rsidR="00BA771D" w:rsidRDefault="00BA771D" w:rsidP="00D42C14">
      <w:pPr>
        <w:pStyle w:val="af1"/>
        <w:rPr>
          <w:color w:val="000000"/>
          <w:szCs w:val="27"/>
        </w:rPr>
      </w:pPr>
    </w:p>
    <w:p w14:paraId="625B1F9F" w14:textId="153F2CF6" w:rsidR="00BA771D" w:rsidRDefault="00BA771D" w:rsidP="00D42C14">
      <w:pPr>
        <w:pStyle w:val="af1"/>
        <w:rPr>
          <w:color w:val="000000"/>
          <w:szCs w:val="27"/>
        </w:rPr>
      </w:pPr>
    </w:p>
    <w:p w14:paraId="67A3D1E0" w14:textId="4B1FB599" w:rsidR="00BA771D" w:rsidRDefault="00BA771D" w:rsidP="00D42C14">
      <w:pPr>
        <w:pStyle w:val="af1"/>
        <w:rPr>
          <w:color w:val="000000"/>
          <w:szCs w:val="27"/>
        </w:rPr>
      </w:pPr>
    </w:p>
    <w:p w14:paraId="1A8678D7" w14:textId="5E6ED0F6" w:rsidR="00BA771D" w:rsidRDefault="00B32AF5" w:rsidP="00D42C14">
      <w:pPr>
        <w:pStyle w:val="af1"/>
        <w:rPr>
          <w:color w:val="000000"/>
          <w:szCs w:val="27"/>
        </w:rPr>
      </w:pPr>
      <w:r>
        <w:rPr>
          <w:noProof/>
          <w:color w:val="000000"/>
          <w:szCs w:val="27"/>
        </w:rPr>
        <w:lastRenderedPageBreak/>
        <w:drawing>
          <wp:inline distT="0" distB="0" distL="0" distR="0" wp14:anchorId="479B2156" wp14:editId="52FDB15A">
            <wp:extent cx="6028661" cy="733646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028661" cy="733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8B5C6A" w14:textId="20F3432C" w:rsidR="00BA771D" w:rsidRDefault="00BA771D" w:rsidP="00D42C14">
      <w:pPr>
        <w:pStyle w:val="af1"/>
        <w:rPr>
          <w:color w:val="000000"/>
          <w:szCs w:val="27"/>
        </w:rPr>
      </w:pPr>
    </w:p>
    <w:p w14:paraId="4D70ADF7" w14:textId="33AC9469" w:rsidR="00BA771D" w:rsidRDefault="00BA771D" w:rsidP="00D42C14">
      <w:pPr>
        <w:pStyle w:val="af1"/>
        <w:rPr>
          <w:color w:val="000000"/>
          <w:szCs w:val="27"/>
        </w:rPr>
      </w:pPr>
    </w:p>
    <w:p w14:paraId="27A213F9" w14:textId="749A8887" w:rsidR="00D42C14" w:rsidRPr="00D42C14" w:rsidRDefault="00D42C14" w:rsidP="00D42C14">
      <w:pPr>
        <w:pStyle w:val="af1"/>
        <w:rPr>
          <w:color w:val="000000"/>
          <w:szCs w:val="27"/>
        </w:rPr>
      </w:pPr>
      <w:r w:rsidRPr="00D42C14">
        <w:rPr>
          <w:color w:val="000000"/>
          <w:szCs w:val="27"/>
        </w:rPr>
        <w:t xml:space="preserve">Руководитель ______________________ </w:t>
      </w:r>
      <w:r w:rsidR="009A3676">
        <w:rPr>
          <w:color w:val="000000"/>
          <w:szCs w:val="27"/>
        </w:rPr>
        <w:t>П.П. Дылюк</w:t>
      </w:r>
    </w:p>
    <w:p w14:paraId="0FE507B5" w14:textId="77777777" w:rsidR="00D42C14" w:rsidRDefault="00D42C14" w:rsidP="00D42C14">
      <w:pPr>
        <w:pStyle w:val="af1"/>
        <w:rPr>
          <w:color w:val="000000"/>
          <w:szCs w:val="27"/>
        </w:rPr>
      </w:pPr>
      <w:r w:rsidRPr="00D42C14">
        <w:rPr>
          <w:color w:val="000000"/>
          <w:szCs w:val="27"/>
        </w:rPr>
        <w:t>Гл. бухгалтер _______________________ Г.В. Чаплинская</w:t>
      </w:r>
    </w:p>
    <w:p w14:paraId="2EF34B8B" w14:textId="6989A734" w:rsidR="00D42C14" w:rsidRPr="00D42C14" w:rsidRDefault="00D42C14" w:rsidP="00B32AF5">
      <w:pPr>
        <w:pStyle w:val="af1"/>
        <w:tabs>
          <w:tab w:val="left" w:pos="8707"/>
        </w:tabs>
        <w:rPr>
          <w:color w:val="000000"/>
          <w:szCs w:val="27"/>
        </w:rPr>
      </w:pPr>
      <w:r w:rsidRPr="00D42C14">
        <w:rPr>
          <w:color w:val="000000"/>
          <w:szCs w:val="27"/>
        </w:rPr>
        <w:t>Лицо, ответственное</w:t>
      </w:r>
      <w:r>
        <w:rPr>
          <w:color w:val="000000"/>
          <w:szCs w:val="27"/>
        </w:rPr>
        <w:t xml:space="preserve"> </w:t>
      </w:r>
      <w:r w:rsidRPr="00D42C14">
        <w:rPr>
          <w:color w:val="000000"/>
          <w:szCs w:val="27"/>
        </w:rPr>
        <w:t xml:space="preserve">за подготовку отчёта __________________ </w:t>
      </w:r>
      <w:proofErr w:type="spellStart"/>
      <w:r w:rsidRPr="00D42C14">
        <w:rPr>
          <w:color w:val="000000"/>
          <w:szCs w:val="27"/>
        </w:rPr>
        <w:t>А.А.Саганович</w:t>
      </w:r>
      <w:proofErr w:type="spellEnd"/>
      <w:r w:rsidR="00B32AF5">
        <w:rPr>
          <w:color w:val="000000"/>
          <w:szCs w:val="27"/>
        </w:rPr>
        <w:tab/>
      </w:r>
    </w:p>
    <w:p w14:paraId="46A5D821" w14:textId="0DE65273" w:rsidR="00D42C14" w:rsidRPr="00D42C14" w:rsidRDefault="00D42C14" w:rsidP="00D42C14">
      <w:pPr>
        <w:pStyle w:val="af1"/>
        <w:rPr>
          <w:sz w:val="22"/>
        </w:rPr>
      </w:pPr>
      <w:r w:rsidRPr="00D42C14">
        <w:rPr>
          <w:color w:val="000000"/>
          <w:szCs w:val="27"/>
        </w:rPr>
        <w:t xml:space="preserve">8 (01645) </w:t>
      </w:r>
      <w:r w:rsidR="00E96759">
        <w:rPr>
          <w:color w:val="000000"/>
          <w:szCs w:val="27"/>
        </w:rPr>
        <w:t>60088</w:t>
      </w:r>
    </w:p>
    <w:sectPr w:rsidR="00D42C14" w:rsidRPr="00D42C14" w:rsidSect="0079098B">
      <w:footerReference w:type="even" r:id="rId11"/>
      <w:footerReference w:type="default" r:id="rId12"/>
      <w:pgSz w:w="11905" w:h="16837" w:code="9"/>
      <w:pgMar w:top="567" w:right="990" w:bottom="284" w:left="851" w:header="340" w:footer="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E11BF5F" w14:textId="77777777" w:rsidR="003D69D0" w:rsidRDefault="003D69D0" w:rsidP="00D868CA">
      <w:r>
        <w:separator/>
      </w:r>
    </w:p>
  </w:endnote>
  <w:endnote w:type="continuationSeparator" w:id="0">
    <w:p w14:paraId="1DABFFF3" w14:textId="77777777" w:rsidR="003D69D0" w:rsidRDefault="003D69D0" w:rsidP="00D868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1A7DFE" w14:textId="77777777" w:rsidR="001146D9" w:rsidRDefault="001146D9" w:rsidP="002B57E0">
    <w:pPr>
      <w:pStyle w:val="a8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14:paraId="3B605F2D" w14:textId="77777777" w:rsidR="001146D9" w:rsidRDefault="001146D9" w:rsidP="002B57E0">
    <w:pPr>
      <w:pStyle w:val="a8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BDD009" w14:textId="77777777" w:rsidR="001146D9" w:rsidRDefault="001146D9" w:rsidP="002B57E0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DDAC137" w14:textId="77777777" w:rsidR="003D69D0" w:rsidRDefault="003D69D0" w:rsidP="00D868CA">
      <w:r>
        <w:separator/>
      </w:r>
    </w:p>
  </w:footnote>
  <w:footnote w:type="continuationSeparator" w:id="0">
    <w:p w14:paraId="0FB5798C" w14:textId="77777777" w:rsidR="003D69D0" w:rsidRDefault="003D69D0" w:rsidP="00D868C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FA2E3F"/>
    <w:multiLevelType w:val="hybridMultilevel"/>
    <w:tmpl w:val="9F805780"/>
    <w:lvl w:ilvl="0" w:tplc="58D8D0D8">
      <w:start w:val="200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C35397"/>
    <w:multiLevelType w:val="singleLevel"/>
    <w:tmpl w:val="96B4E49E"/>
    <w:lvl w:ilvl="0">
      <w:start w:val="1"/>
      <w:numFmt w:val="bullet"/>
      <w:lvlText w:val="-"/>
      <w:lvlJc w:val="left"/>
      <w:pPr>
        <w:tabs>
          <w:tab w:val="num" w:pos="465"/>
        </w:tabs>
        <w:ind w:left="465" w:hanging="360"/>
      </w:pPr>
      <w:rPr>
        <w:rFonts w:ascii="Times New Roman" w:hAnsi="Times New Roman" w:hint="default"/>
      </w:rPr>
    </w:lvl>
  </w:abstractNum>
  <w:abstractNum w:abstractNumId="2" w15:restartNumberingAfterBreak="0">
    <w:nsid w:val="031559C8"/>
    <w:multiLevelType w:val="singleLevel"/>
    <w:tmpl w:val="3572D1B6"/>
    <w:lvl w:ilvl="0">
      <w:start w:val="1"/>
      <w:numFmt w:val="decimal"/>
      <w:lvlText w:val="%1."/>
      <w:lvlJc w:val="left"/>
      <w:pPr>
        <w:tabs>
          <w:tab w:val="num" w:pos="-774"/>
        </w:tabs>
        <w:ind w:left="-774" w:hanging="360"/>
      </w:pPr>
      <w:rPr>
        <w:rFonts w:hint="default"/>
      </w:rPr>
    </w:lvl>
  </w:abstractNum>
  <w:abstractNum w:abstractNumId="3" w15:restartNumberingAfterBreak="0">
    <w:nsid w:val="05843AE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099833E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 w15:restartNumberingAfterBreak="0">
    <w:nsid w:val="09F23623"/>
    <w:multiLevelType w:val="hybridMultilevel"/>
    <w:tmpl w:val="E28A81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B158F8"/>
    <w:multiLevelType w:val="singleLevel"/>
    <w:tmpl w:val="04190001"/>
    <w:lvl w:ilvl="0">
      <w:start w:val="113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0F2528F7"/>
    <w:multiLevelType w:val="hybridMultilevel"/>
    <w:tmpl w:val="ED5A2850"/>
    <w:lvl w:ilvl="0" w:tplc="CA8E5EB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13BA6C9D"/>
    <w:multiLevelType w:val="hybridMultilevel"/>
    <w:tmpl w:val="3A8EB822"/>
    <w:lvl w:ilvl="0" w:tplc="BF2A3FFC">
      <w:start w:val="1"/>
      <w:numFmt w:val="upperRoman"/>
      <w:lvlText w:val="%1."/>
      <w:lvlJc w:val="left"/>
      <w:pPr>
        <w:tabs>
          <w:tab w:val="num" w:pos="1320"/>
        </w:tabs>
        <w:ind w:left="13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80"/>
        </w:tabs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00"/>
        </w:tabs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20"/>
        </w:tabs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40"/>
        </w:tabs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60"/>
        </w:tabs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80"/>
        </w:tabs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00"/>
        </w:tabs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20"/>
        </w:tabs>
        <w:ind w:left="6720" w:hanging="180"/>
      </w:pPr>
    </w:lvl>
  </w:abstractNum>
  <w:abstractNum w:abstractNumId="9" w15:restartNumberingAfterBreak="0">
    <w:nsid w:val="1C063ACD"/>
    <w:multiLevelType w:val="hybridMultilevel"/>
    <w:tmpl w:val="C93A5984"/>
    <w:lvl w:ilvl="0" w:tplc="F84E7F30">
      <w:start w:val="1"/>
      <w:numFmt w:val="upperRoman"/>
      <w:lvlText w:val="%1."/>
      <w:lvlJc w:val="left"/>
      <w:pPr>
        <w:tabs>
          <w:tab w:val="num" w:pos="1386"/>
        </w:tabs>
        <w:ind w:left="1386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46"/>
        </w:tabs>
        <w:ind w:left="174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66"/>
        </w:tabs>
        <w:ind w:left="246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86"/>
        </w:tabs>
        <w:ind w:left="318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06"/>
        </w:tabs>
        <w:ind w:left="390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26"/>
        </w:tabs>
        <w:ind w:left="462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46"/>
        </w:tabs>
        <w:ind w:left="534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66"/>
        </w:tabs>
        <w:ind w:left="606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86"/>
        </w:tabs>
        <w:ind w:left="6786" w:hanging="180"/>
      </w:pPr>
    </w:lvl>
  </w:abstractNum>
  <w:abstractNum w:abstractNumId="10" w15:restartNumberingAfterBreak="0">
    <w:nsid w:val="1C0E032F"/>
    <w:multiLevelType w:val="multilevel"/>
    <w:tmpl w:val="489A8B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C1741F7"/>
    <w:multiLevelType w:val="hybridMultilevel"/>
    <w:tmpl w:val="F932A624"/>
    <w:lvl w:ilvl="0" w:tplc="DFD0C8A4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1544446"/>
    <w:multiLevelType w:val="hybridMultilevel"/>
    <w:tmpl w:val="1A1C10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FE3954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4" w15:restartNumberingAfterBreak="0">
    <w:nsid w:val="27A92BD0"/>
    <w:multiLevelType w:val="hybridMultilevel"/>
    <w:tmpl w:val="5ACA8E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88C438D"/>
    <w:multiLevelType w:val="hybridMultilevel"/>
    <w:tmpl w:val="6FF211BE"/>
    <w:lvl w:ilvl="0" w:tplc="E996A932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BAB78CB"/>
    <w:multiLevelType w:val="hybridMultilevel"/>
    <w:tmpl w:val="FF46BA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2D4A3CCC"/>
    <w:multiLevelType w:val="hybridMultilevel"/>
    <w:tmpl w:val="C810BE6C"/>
    <w:lvl w:ilvl="0" w:tplc="C7E40F2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C54A2DF2">
      <w:start w:val="1"/>
      <w:numFmt w:val="decimal"/>
      <w:lvlText w:val="%2."/>
      <w:lvlJc w:val="left"/>
      <w:pPr>
        <w:tabs>
          <w:tab w:val="num" w:pos="1920"/>
        </w:tabs>
        <w:ind w:left="1920" w:hanging="360"/>
      </w:pPr>
      <w:rPr>
        <w:rFonts w:hint="default"/>
      </w:rPr>
    </w:lvl>
    <w:lvl w:ilvl="2" w:tplc="293643F6">
      <w:start w:val="1"/>
      <w:numFmt w:val="decimal"/>
      <w:lvlText w:val="%3."/>
      <w:lvlJc w:val="left"/>
      <w:pPr>
        <w:tabs>
          <w:tab w:val="num" w:pos="2820"/>
        </w:tabs>
        <w:ind w:left="282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18" w15:restartNumberingAfterBreak="0">
    <w:nsid w:val="2E203AC5"/>
    <w:multiLevelType w:val="hybridMultilevel"/>
    <w:tmpl w:val="BFE0813A"/>
    <w:lvl w:ilvl="0" w:tplc="C54A2DF2">
      <w:start w:val="1"/>
      <w:numFmt w:val="decimal"/>
      <w:lvlText w:val="%1."/>
      <w:lvlJc w:val="left"/>
      <w:pPr>
        <w:tabs>
          <w:tab w:val="num" w:pos="3480"/>
        </w:tabs>
        <w:ind w:left="3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000"/>
        </w:tabs>
        <w:ind w:left="30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3720"/>
        </w:tabs>
        <w:ind w:left="37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440"/>
        </w:tabs>
        <w:ind w:left="44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160"/>
        </w:tabs>
        <w:ind w:left="51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880"/>
        </w:tabs>
        <w:ind w:left="58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600"/>
        </w:tabs>
        <w:ind w:left="66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320"/>
        </w:tabs>
        <w:ind w:left="73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040"/>
        </w:tabs>
        <w:ind w:left="8040" w:hanging="180"/>
      </w:pPr>
    </w:lvl>
  </w:abstractNum>
  <w:abstractNum w:abstractNumId="19" w15:restartNumberingAfterBreak="0">
    <w:nsid w:val="2F1445B2"/>
    <w:multiLevelType w:val="hybridMultilevel"/>
    <w:tmpl w:val="9E70D9CC"/>
    <w:lvl w:ilvl="0" w:tplc="04190001">
      <w:start w:val="60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59D0BCD"/>
    <w:multiLevelType w:val="singleLevel"/>
    <w:tmpl w:val="EB78E56A"/>
    <w:lvl w:ilvl="0">
      <w:start w:val="17"/>
      <w:numFmt w:val="decimal"/>
      <w:lvlText w:val="%1."/>
      <w:lvlJc w:val="left"/>
      <w:pPr>
        <w:tabs>
          <w:tab w:val="num" w:pos="585"/>
        </w:tabs>
        <w:ind w:left="585" w:hanging="585"/>
      </w:pPr>
      <w:rPr>
        <w:rFonts w:hint="default"/>
      </w:rPr>
    </w:lvl>
  </w:abstractNum>
  <w:abstractNum w:abstractNumId="21" w15:restartNumberingAfterBreak="0">
    <w:nsid w:val="35EF5524"/>
    <w:multiLevelType w:val="hybridMultilevel"/>
    <w:tmpl w:val="7F08C0C4"/>
    <w:lvl w:ilvl="0" w:tplc="2E862EE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 w15:restartNumberingAfterBreak="0">
    <w:nsid w:val="3C3501C9"/>
    <w:multiLevelType w:val="multilevel"/>
    <w:tmpl w:val="6FF211B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1D55691"/>
    <w:multiLevelType w:val="hybridMultilevel"/>
    <w:tmpl w:val="AF362184"/>
    <w:lvl w:ilvl="0" w:tplc="0419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A21973"/>
    <w:multiLevelType w:val="hybridMultilevel"/>
    <w:tmpl w:val="76229532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48BA3A7C"/>
    <w:multiLevelType w:val="hybridMultilevel"/>
    <w:tmpl w:val="625AAE9A"/>
    <w:lvl w:ilvl="0" w:tplc="8486A24A"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6" w15:restartNumberingAfterBreak="0">
    <w:nsid w:val="4BA66F26"/>
    <w:multiLevelType w:val="singleLevel"/>
    <w:tmpl w:val="ADA65DB8"/>
    <w:lvl w:ilvl="0">
      <w:numFmt w:val="bullet"/>
      <w:lvlText w:val=""/>
      <w:lvlJc w:val="left"/>
      <w:pPr>
        <w:tabs>
          <w:tab w:val="num" w:pos="495"/>
        </w:tabs>
        <w:ind w:left="495" w:hanging="360"/>
      </w:pPr>
      <w:rPr>
        <w:rFonts w:ascii="Symbol" w:hAnsi="Symbol" w:hint="default"/>
        <w:b/>
      </w:rPr>
    </w:lvl>
  </w:abstractNum>
  <w:abstractNum w:abstractNumId="27" w15:restartNumberingAfterBreak="0">
    <w:nsid w:val="4E402229"/>
    <w:multiLevelType w:val="hybridMultilevel"/>
    <w:tmpl w:val="32CAD138"/>
    <w:lvl w:ilvl="0" w:tplc="952661D8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28" w15:restartNumberingAfterBreak="0">
    <w:nsid w:val="57AA5335"/>
    <w:multiLevelType w:val="hybridMultilevel"/>
    <w:tmpl w:val="86F02750"/>
    <w:lvl w:ilvl="0" w:tplc="9892C636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5BC028B2"/>
    <w:multiLevelType w:val="hybridMultilevel"/>
    <w:tmpl w:val="D82253A4"/>
    <w:lvl w:ilvl="0" w:tplc="293643F6">
      <w:start w:val="1"/>
      <w:numFmt w:val="decimal"/>
      <w:lvlText w:val="%1."/>
      <w:lvlJc w:val="left"/>
      <w:pPr>
        <w:tabs>
          <w:tab w:val="num" w:pos="5460"/>
        </w:tabs>
        <w:ind w:left="54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5D183445"/>
    <w:multiLevelType w:val="multilevel"/>
    <w:tmpl w:val="69402D0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EDF6558"/>
    <w:multiLevelType w:val="singleLevel"/>
    <w:tmpl w:val="C9D44C02"/>
    <w:lvl w:ilvl="0">
      <w:start w:val="1"/>
      <w:numFmt w:val="upperRoman"/>
      <w:pStyle w:val="4"/>
      <w:lvlText w:val="%1."/>
      <w:lvlJc w:val="left"/>
      <w:pPr>
        <w:tabs>
          <w:tab w:val="num" w:pos="720"/>
        </w:tabs>
        <w:ind w:left="720" w:hanging="720"/>
      </w:pPr>
    </w:lvl>
  </w:abstractNum>
  <w:abstractNum w:abstractNumId="32" w15:restartNumberingAfterBreak="0">
    <w:nsid w:val="5F2C5E75"/>
    <w:multiLevelType w:val="hybridMultilevel"/>
    <w:tmpl w:val="F04880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E716C4"/>
    <w:multiLevelType w:val="hybridMultilevel"/>
    <w:tmpl w:val="466C234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BB66887"/>
    <w:multiLevelType w:val="singleLevel"/>
    <w:tmpl w:val="96B4E49E"/>
    <w:lvl w:ilvl="0">
      <w:start w:val="1"/>
      <w:numFmt w:val="bullet"/>
      <w:lvlText w:val="-"/>
      <w:lvlJc w:val="left"/>
      <w:pPr>
        <w:tabs>
          <w:tab w:val="num" w:pos="465"/>
        </w:tabs>
        <w:ind w:left="465" w:hanging="360"/>
      </w:pPr>
      <w:rPr>
        <w:rFonts w:ascii="Times New Roman" w:hAnsi="Times New Roman" w:hint="default"/>
      </w:rPr>
    </w:lvl>
  </w:abstractNum>
  <w:abstractNum w:abstractNumId="35" w15:restartNumberingAfterBreak="0">
    <w:nsid w:val="6C4F4FF5"/>
    <w:multiLevelType w:val="hybridMultilevel"/>
    <w:tmpl w:val="058635A2"/>
    <w:lvl w:ilvl="0" w:tplc="D26C17E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6CE54C65"/>
    <w:multiLevelType w:val="singleLevel"/>
    <w:tmpl w:val="EFC86520"/>
    <w:lvl w:ilvl="0">
      <w:start w:val="17"/>
      <w:numFmt w:val="decimal"/>
      <w:lvlText w:val="%1."/>
      <w:lvlJc w:val="left"/>
      <w:pPr>
        <w:tabs>
          <w:tab w:val="num" w:pos="600"/>
        </w:tabs>
        <w:ind w:left="600" w:hanging="600"/>
      </w:pPr>
      <w:rPr>
        <w:rFonts w:hint="default"/>
        <w:sz w:val="18"/>
      </w:rPr>
    </w:lvl>
  </w:abstractNum>
  <w:abstractNum w:abstractNumId="37" w15:restartNumberingAfterBreak="0">
    <w:nsid w:val="6D4F3E87"/>
    <w:multiLevelType w:val="multilevel"/>
    <w:tmpl w:val="C810BE6C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920"/>
        </w:tabs>
        <w:ind w:left="19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820"/>
        </w:tabs>
        <w:ind w:left="282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8" w15:restartNumberingAfterBreak="0">
    <w:nsid w:val="76126EA0"/>
    <w:multiLevelType w:val="hybridMultilevel"/>
    <w:tmpl w:val="09EE5290"/>
    <w:lvl w:ilvl="0" w:tplc="F810360E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9" w15:restartNumberingAfterBreak="0">
    <w:nsid w:val="781D3D01"/>
    <w:multiLevelType w:val="hybridMultilevel"/>
    <w:tmpl w:val="A4B8A73E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7"/>
  </w:num>
  <w:num w:numId="2">
    <w:abstractNumId w:val="15"/>
  </w:num>
  <w:num w:numId="3">
    <w:abstractNumId w:val="22"/>
  </w:num>
  <w:num w:numId="4">
    <w:abstractNumId w:val="18"/>
  </w:num>
  <w:num w:numId="5">
    <w:abstractNumId w:val="29"/>
  </w:num>
  <w:num w:numId="6">
    <w:abstractNumId w:val="7"/>
  </w:num>
  <w:num w:numId="7">
    <w:abstractNumId w:val="37"/>
  </w:num>
  <w:num w:numId="8">
    <w:abstractNumId w:val="21"/>
  </w:num>
  <w:num w:numId="9">
    <w:abstractNumId w:val="28"/>
  </w:num>
  <w:num w:numId="10">
    <w:abstractNumId w:val="27"/>
  </w:num>
  <w:num w:numId="11">
    <w:abstractNumId w:val="3"/>
  </w:num>
  <w:num w:numId="12">
    <w:abstractNumId w:val="31"/>
  </w:num>
  <w:num w:numId="13">
    <w:abstractNumId w:val="34"/>
  </w:num>
  <w:num w:numId="14">
    <w:abstractNumId w:val="1"/>
  </w:num>
  <w:num w:numId="15">
    <w:abstractNumId w:val="6"/>
  </w:num>
  <w:num w:numId="16">
    <w:abstractNumId w:val="36"/>
  </w:num>
  <w:num w:numId="17">
    <w:abstractNumId w:val="20"/>
  </w:num>
  <w:num w:numId="18">
    <w:abstractNumId w:val="4"/>
  </w:num>
  <w:num w:numId="19">
    <w:abstractNumId w:val="13"/>
  </w:num>
  <w:num w:numId="20">
    <w:abstractNumId w:val="26"/>
  </w:num>
  <w:num w:numId="21">
    <w:abstractNumId w:val="10"/>
  </w:num>
  <w:num w:numId="22">
    <w:abstractNumId w:val="30"/>
  </w:num>
  <w:num w:numId="23">
    <w:abstractNumId w:val="2"/>
  </w:num>
  <w:num w:numId="24">
    <w:abstractNumId w:val="24"/>
  </w:num>
  <w:num w:numId="25">
    <w:abstractNumId w:val="31"/>
    <w:lvlOverride w:ilvl="0">
      <w:startOverride w:val="1"/>
    </w:lvlOverride>
  </w:num>
  <w:num w:numId="26">
    <w:abstractNumId w:val="34"/>
  </w:num>
  <w:num w:numId="27">
    <w:abstractNumId w:val="9"/>
  </w:num>
  <w:num w:numId="28">
    <w:abstractNumId w:val="11"/>
  </w:num>
  <w:num w:numId="29">
    <w:abstractNumId w:val="16"/>
  </w:num>
  <w:num w:numId="30">
    <w:abstractNumId w:val="35"/>
  </w:num>
  <w:num w:numId="31">
    <w:abstractNumId w:val="39"/>
  </w:num>
  <w:num w:numId="32">
    <w:abstractNumId w:val="19"/>
  </w:num>
  <w:num w:numId="33">
    <w:abstractNumId w:val="0"/>
  </w:num>
  <w:num w:numId="34">
    <w:abstractNumId w:val="31"/>
    <w:lvlOverride w:ilvl="0">
      <w:startOverride w:val="1"/>
    </w:lvlOverride>
  </w:num>
  <w:num w:numId="35">
    <w:abstractNumId w:val="34"/>
  </w:num>
  <w:num w:numId="36">
    <w:abstractNumId w:val="8"/>
  </w:num>
  <w:num w:numId="37">
    <w:abstractNumId w:val="31"/>
    <w:lvlOverride w:ilvl="0">
      <w:startOverride w:val="1"/>
    </w:lvlOverride>
  </w:num>
  <w:num w:numId="38">
    <w:abstractNumId w:val="34"/>
  </w:num>
  <w:num w:numId="39">
    <w:abstractNumId w:val="31"/>
    <w:lvlOverride w:ilvl="0">
      <w:startOverride w:val="1"/>
    </w:lvlOverride>
  </w:num>
  <w:num w:numId="40">
    <w:abstractNumId w:val="34"/>
  </w:num>
  <w:num w:numId="41">
    <w:abstractNumId w:val="33"/>
  </w:num>
  <w:num w:numId="42">
    <w:abstractNumId w:val="32"/>
  </w:num>
  <w:num w:numId="43">
    <w:abstractNumId w:val="25"/>
  </w:num>
  <w:num w:numId="44">
    <w:abstractNumId w:val="12"/>
  </w:num>
  <w:num w:numId="45">
    <w:abstractNumId w:val="23"/>
  </w:num>
  <w:num w:numId="46">
    <w:abstractNumId w:val="38"/>
  </w:num>
  <w:num w:numId="47">
    <w:abstractNumId w:val="14"/>
  </w:num>
  <w:num w:numId="4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141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0151"/>
    <w:rsid w:val="00001DE2"/>
    <w:rsid w:val="00001F79"/>
    <w:rsid w:val="0000307C"/>
    <w:rsid w:val="00003096"/>
    <w:rsid w:val="00003816"/>
    <w:rsid w:val="00003C31"/>
    <w:rsid w:val="0000550B"/>
    <w:rsid w:val="0000559F"/>
    <w:rsid w:val="00006A37"/>
    <w:rsid w:val="00006D48"/>
    <w:rsid w:val="00007638"/>
    <w:rsid w:val="00014F85"/>
    <w:rsid w:val="00017AF2"/>
    <w:rsid w:val="00021D82"/>
    <w:rsid w:val="00024B6A"/>
    <w:rsid w:val="00031C9C"/>
    <w:rsid w:val="000324DA"/>
    <w:rsid w:val="0003354F"/>
    <w:rsid w:val="00033A1C"/>
    <w:rsid w:val="000346F3"/>
    <w:rsid w:val="000349C5"/>
    <w:rsid w:val="000352ED"/>
    <w:rsid w:val="00037EEA"/>
    <w:rsid w:val="000422C7"/>
    <w:rsid w:val="000431BB"/>
    <w:rsid w:val="00045B1C"/>
    <w:rsid w:val="00046641"/>
    <w:rsid w:val="000469DC"/>
    <w:rsid w:val="00047EFD"/>
    <w:rsid w:val="00050B08"/>
    <w:rsid w:val="00050BD3"/>
    <w:rsid w:val="00051677"/>
    <w:rsid w:val="0005296E"/>
    <w:rsid w:val="00052B87"/>
    <w:rsid w:val="000530BB"/>
    <w:rsid w:val="00053850"/>
    <w:rsid w:val="00060F03"/>
    <w:rsid w:val="000616A7"/>
    <w:rsid w:val="0006247D"/>
    <w:rsid w:val="0006360D"/>
    <w:rsid w:val="0006547D"/>
    <w:rsid w:val="00066989"/>
    <w:rsid w:val="00070204"/>
    <w:rsid w:val="000709F0"/>
    <w:rsid w:val="0007110B"/>
    <w:rsid w:val="00071895"/>
    <w:rsid w:val="00071B74"/>
    <w:rsid w:val="0007244A"/>
    <w:rsid w:val="00075958"/>
    <w:rsid w:val="00077409"/>
    <w:rsid w:val="0007759E"/>
    <w:rsid w:val="00081D6C"/>
    <w:rsid w:val="00082F99"/>
    <w:rsid w:val="000907C3"/>
    <w:rsid w:val="00092AF4"/>
    <w:rsid w:val="00094A4E"/>
    <w:rsid w:val="000A5D15"/>
    <w:rsid w:val="000A6FBD"/>
    <w:rsid w:val="000B3538"/>
    <w:rsid w:val="000B421A"/>
    <w:rsid w:val="000C195C"/>
    <w:rsid w:val="000C4108"/>
    <w:rsid w:val="000C4C38"/>
    <w:rsid w:val="000C719A"/>
    <w:rsid w:val="000D0216"/>
    <w:rsid w:val="000D0B13"/>
    <w:rsid w:val="000D3B41"/>
    <w:rsid w:val="000D7437"/>
    <w:rsid w:val="000D7C64"/>
    <w:rsid w:val="000E1692"/>
    <w:rsid w:val="000E24B4"/>
    <w:rsid w:val="000E3F53"/>
    <w:rsid w:val="000E766E"/>
    <w:rsid w:val="000F1AA2"/>
    <w:rsid w:val="000F21B6"/>
    <w:rsid w:val="000F3130"/>
    <w:rsid w:val="000F5C1F"/>
    <w:rsid w:val="000F63B9"/>
    <w:rsid w:val="000F708D"/>
    <w:rsid w:val="00103968"/>
    <w:rsid w:val="00104E3A"/>
    <w:rsid w:val="0010586B"/>
    <w:rsid w:val="00110231"/>
    <w:rsid w:val="0011032D"/>
    <w:rsid w:val="00110771"/>
    <w:rsid w:val="00110EBF"/>
    <w:rsid w:val="00111464"/>
    <w:rsid w:val="00112825"/>
    <w:rsid w:val="001130EA"/>
    <w:rsid w:val="001146D9"/>
    <w:rsid w:val="00116CCE"/>
    <w:rsid w:val="00117E88"/>
    <w:rsid w:val="0012121E"/>
    <w:rsid w:val="001314F7"/>
    <w:rsid w:val="001343E9"/>
    <w:rsid w:val="00135A20"/>
    <w:rsid w:val="00136151"/>
    <w:rsid w:val="0013798A"/>
    <w:rsid w:val="00142C71"/>
    <w:rsid w:val="00142D91"/>
    <w:rsid w:val="00143632"/>
    <w:rsid w:val="00145476"/>
    <w:rsid w:val="00146C09"/>
    <w:rsid w:val="00150C4A"/>
    <w:rsid w:val="001519E6"/>
    <w:rsid w:val="00153DA8"/>
    <w:rsid w:val="00154E01"/>
    <w:rsid w:val="00155F63"/>
    <w:rsid w:val="00162572"/>
    <w:rsid w:val="00166621"/>
    <w:rsid w:val="00170C17"/>
    <w:rsid w:val="001724D4"/>
    <w:rsid w:val="00173AE0"/>
    <w:rsid w:val="00174BD5"/>
    <w:rsid w:val="00177CC1"/>
    <w:rsid w:val="00181AD3"/>
    <w:rsid w:val="00183675"/>
    <w:rsid w:val="001854D0"/>
    <w:rsid w:val="00185E16"/>
    <w:rsid w:val="0018621E"/>
    <w:rsid w:val="00186247"/>
    <w:rsid w:val="00196C79"/>
    <w:rsid w:val="001A05E2"/>
    <w:rsid w:val="001A1617"/>
    <w:rsid w:val="001A4113"/>
    <w:rsid w:val="001A4376"/>
    <w:rsid w:val="001A7CED"/>
    <w:rsid w:val="001B01B7"/>
    <w:rsid w:val="001B09A1"/>
    <w:rsid w:val="001B326F"/>
    <w:rsid w:val="001B419A"/>
    <w:rsid w:val="001B4E59"/>
    <w:rsid w:val="001B62A7"/>
    <w:rsid w:val="001B693E"/>
    <w:rsid w:val="001B7AEC"/>
    <w:rsid w:val="001B7DFC"/>
    <w:rsid w:val="001C2062"/>
    <w:rsid w:val="001C77C9"/>
    <w:rsid w:val="001C7864"/>
    <w:rsid w:val="001D0481"/>
    <w:rsid w:val="001D182D"/>
    <w:rsid w:val="001D1A53"/>
    <w:rsid w:val="001D2CA9"/>
    <w:rsid w:val="001D2E0D"/>
    <w:rsid w:val="001D3366"/>
    <w:rsid w:val="001D3FB8"/>
    <w:rsid w:val="001D55AE"/>
    <w:rsid w:val="001D5DF8"/>
    <w:rsid w:val="001D6F3D"/>
    <w:rsid w:val="001E033A"/>
    <w:rsid w:val="001E2A58"/>
    <w:rsid w:val="001E5253"/>
    <w:rsid w:val="001E5BE8"/>
    <w:rsid w:val="001E5C14"/>
    <w:rsid w:val="001E700F"/>
    <w:rsid w:val="001F0441"/>
    <w:rsid w:val="001F352D"/>
    <w:rsid w:val="001F53F2"/>
    <w:rsid w:val="001F722C"/>
    <w:rsid w:val="002007C8"/>
    <w:rsid w:val="0020497A"/>
    <w:rsid w:val="002053EF"/>
    <w:rsid w:val="00206B90"/>
    <w:rsid w:val="00206E17"/>
    <w:rsid w:val="00211CE0"/>
    <w:rsid w:val="0021595A"/>
    <w:rsid w:val="00215D61"/>
    <w:rsid w:val="00220198"/>
    <w:rsid w:val="00220686"/>
    <w:rsid w:val="00221C46"/>
    <w:rsid w:val="00227984"/>
    <w:rsid w:val="00235A41"/>
    <w:rsid w:val="002370F4"/>
    <w:rsid w:val="0024027E"/>
    <w:rsid w:val="00245185"/>
    <w:rsid w:val="00247DE9"/>
    <w:rsid w:val="0025040F"/>
    <w:rsid w:val="00250C71"/>
    <w:rsid w:val="00251070"/>
    <w:rsid w:val="002516D6"/>
    <w:rsid w:val="00254ACA"/>
    <w:rsid w:val="00254B4C"/>
    <w:rsid w:val="002563B0"/>
    <w:rsid w:val="00262B13"/>
    <w:rsid w:val="0026388B"/>
    <w:rsid w:val="00264CD8"/>
    <w:rsid w:val="00265192"/>
    <w:rsid w:val="00265301"/>
    <w:rsid w:val="002670BB"/>
    <w:rsid w:val="002673A1"/>
    <w:rsid w:val="002764B6"/>
    <w:rsid w:val="00276EA6"/>
    <w:rsid w:val="00277A60"/>
    <w:rsid w:val="002826B0"/>
    <w:rsid w:val="00282C11"/>
    <w:rsid w:val="00284444"/>
    <w:rsid w:val="00285275"/>
    <w:rsid w:val="00286343"/>
    <w:rsid w:val="002871DE"/>
    <w:rsid w:val="00291736"/>
    <w:rsid w:val="00294272"/>
    <w:rsid w:val="0029532E"/>
    <w:rsid w:val="00295DA5"/>
    <w:rsid w:val="0029660B"/>
    <w:rsid w:val="00296C6E"/>
    <w:rsid w:val="00296DD9"/>
    <w:rsid w:val="002A3B9F"/>
    <w:rsid w:val="002A40A2"/>
    <w:rsid w:val="002A7685"/>
    <w:rsid w:val="002B0121"/>
    <w:rsid w:val="002B0886"/>
    <w:rsid w:val="002B0DD6"/>
    <w:rsid w:val="002B3B2F"/>
    <w:rsid w:val="002B57E0"/>
    <w:rsid w:val="002C1B9D"/>
    <w:rsid w:val="002C294A"/>
    <w:rsid w:val="002C43A0"/>
    <w:rsid w:val="002C547E"/>
    <w:rsid w:val="002D36B8"/>
    <w:rsid w:val="002D51CF"/>
    <w:rsid w:val="002D5869"/>
    <w:rsid w:val="002E162E"/>
    <w:rsid w:val="002E1FC8"/>
    <w:rsid w:val="002E2AB2"/>
    <w:rsid w:val="002E655A"/>
    <w:rsid w:val="002F2857"/>
    <w:rsid w:val="002F31DF"/>
    <w:rsid w:val="002F4427"/>
    <w:rsid w:val="002F5199"/>
    <w:rsid w:val="002F5DBC"/>
    <w:rsid w:val="00300C11"/>
    <w:rsid w:val="00301926"/>
    <w:rsid w:val="00302136"/>
    <w:rsid w:val="00303126"/>
    <w:rsid w:val="00305A35"/>
    <w:rsid w:val="00311BDF"/>
    <w:rsid w:val="00312337"/>
    <w:rsid w:val="00317013"/>
    <w:rsid w:val="003207F6"/>
    <w:rsid w:val="00321E87"/>
    <w:rsid w:val="00323498"/>
    <w:rsid w:val="00324BF1"/>
    <w:rsid w:val="00326122"/>
    <w:rsid w:val="003272D0"/>
    <w:rsid w:val="003310ED"/>
    <w:rsid w:val="00333B05"/>
    <w:rsid w:val="00343806"/>
    <w:rsid w:val="00344836"/>
    <w:rsid w:val="0034568B"/>
    <w:rsid w:val="00345E71"/>
    <w:rsid w:val="0034655C"/>
    <w:rsid w:val="003505E9"/>
    <w:rsid w:val="0035168C"/>
    <w:rsid w:val="003548F2"/>
    <w:rsid w:val="00356502"/>
    <w:rsid w:val="003570F4"/>
    <w:rsid w:val="00363485"/>
    <w:rsid w:val="00364559"/>
    <w:rsid w:val="003653F8"/>
    <w:rsid w:val="0036678B"/>
    <w:rsid w:val="00371A24"/>
    <w:rsid w:val="0037330F"/>
    <w:rsid w:val="003754AB"/>
    <w:rsid w:val="0037610F"/>
    <w:rsid w:val="003764BD"/>
    <w:rsid w:val="00376FF8"/>
    <w:rsid w:val="00380A1F"/>
    <w:rsid w:val="003825A5"/>
    <w:rsid w:val="00382812"/>
    <w:rsid w:val="0038692D"/>
    <w:rsid w:val="003918E7"/>
    <w:rsid w:val="0039511E"/>
    <w:rsid w:val="00396181"/>
    <w:rsid w:val="00397BB0"/>
    <w:rsid w:val="003A041D"/>
    <w:rsid w:val="003A164E"/>
    <w:rsid w:val="003A4111"/>
    <w:rsid w:val="003A41F1"/>
    <w:rsid w:val="003A435A"/>
    <w:rsid w:val="003A782E"/>
    <w:rsid w:val="003B0043"/>
    <w:rsid w:val="003B07AD"/>
    <w:rsid w:val="003B17E1"/>
    <w:rsid w:val="003C2104"/>
    <w:rsid w:val="003C309E"/>
    <w:rsid w:val="003C3484"/>
    <w:rsid w:val="003C423D"/>
    <w:rsid w:val="003C57FF"/>
    <w:rsid w:val="003C6222"/>
    <w:rsid w:val="003D05D3"/>
    <w:rsid w:val="003D1598"/>
    <w:rsid w:val="003D3BA3"/>
    <w:rsid w:val="003D49CD"/>
    <w:rsid w:val="003D69D0"/>
    <w:rsid w:val="003D7AC9"/>
    <w:rsid w:val="003E03DB"/>
    <w:rsid w:val="003E0615"/>
    <w:rsid w:val="003E0CA2"/>
    <w:rsid w:val="003E1D4A"/>
    <w:rsid w:val="003E2C7D"/>
    <w:rsid w:val="003F2DAA"/>
    <w:rsid w:val="003F319D"/>
    <w:rsid w:val="003F3695"/>
    <w:rsid w:val="003F3736"/>
    <w:rsid w:val="00402BA9"/>
    <w:rsid w:val="00402D14"/>
    <w:rsid w:val="0040485E"/>
    <w:rsid w:val="004059CF"/>
    <w:rsid w:val="00412EBA"/>
    <w:rsid w:val="004144D1"/>
    <w:rsid w:val="00415619"/>
    <w:rsid w:val="004162DA"/>
    <w:rsid w:val="00417337"/>
    <w:rsid w:val="00421DBA"/>
    <w:rsid w:val="004230A6"/>
    <w:rsid w:val="00424BD8"/>
    <w:rsid w:val="00427676"/>
    <w:rsid w:val="00430151"/>
    <w:rsid w:val="0043182D"/>
    <w:rsid w:val="00432770"/>
    <w:rsid w:val="00436EA0"/>
    <w:rsid w:val="00442CF1"/>
    <w:rsid w:val="004444D6"/>
    <w:rsid w:val="0044454E"/>
    <w:rsid w:val="0044529E"/>
    <w:rsid w:val="00454E5E"/>
    <w:rsid w:val="0045540D"/>
    <w:rsid w:val="00455D75"/>
    <w:rsid w:val="004575CD"/>
    <w:rsid w:val="004603CC"/>
    <w:rsid w:val="004643C4"/>
    <w:rsid w:val="00465FE2"/>
    <w:rsid w:val="00466A5F"/>
    <w:rsid w:val="00471234"/>
    <w:rsid w:val="00471A63"/>
    <w:rsid w:val="004726CF"/>
    <w:rsid w:val="00473B8E"/>
    <w:rsid w:val="00476D28"/>
    <w:rsid w:val="004776E5"/>
    <w:rsid w:val="00480B26"/>
    <w:rsid w:val="00480F2D"/>
    <w:rsid w:val="00481658"/>
    <w:rsid w:val="0048431B"/>
    <w:rsid w:val="00485599"/>
    <w:rsid w:val="00486129"/>
    <w:rsid w:val="00493507"/>
    <w:rsid w:val="004948BE"/>
    <w:rsid w:val="00495287"/>
    <w:rsid w:val="00495D77"/>
    <w:rsid w:val="004A1731"/>
    <w:rsid w:val="004A3313"/>
    <w:rsid w:val="004A41E8"/>
    <w:rsid w:val="004A4B84"/>
    <w:rsid w:val="004A7897"/>
    <w:rsid w:val="004A7FF9"/>
    <w:rsid w:val="004B0006"/>
    <w:rsid w:val="004B3E05"/>
    <w:rsid w:val="004B4317"/>
    <w:rsid w:val="004B463D"/>
    <w:rsid w:val="004C0B1E"/>
    <w:rsid w:val="004C2928"/>
    <w:rsid w:val="004C2EF0"/>
    <w:rsid w:val="004C6199"/>
    <w:rsid w:val="004C6BF2"/>
    <w:rsid w:val="004C77B2"/>
    <w:rsid w:val="004D0AAE"/>
    <w:rsid w:val="004D0FDA"/>
    <w:rsid w:val="004D1576"/>
    <w:rsid w:val="004D28D7"/>
    <w:rsid w:val="004D2D3D"/>
    <w:rsid w:val="004D2D96"/>
    <w:rsid w:val="004D3FC5"/>
    <w:rsid w:val="004D52D3"/>
    <w:rsid w:val="004D68B9"/>
    <w:rsid w:val="004D718B"/>
    <w:rsid w:val="004E0712"/>
    <w:rsid w:val="004E2008"/>
    <w:rsid w:val="004E3640"/>
    <w:rsid w:val="004E4FDB"/>
    <w:rsid w:val="004E59AD"/>
    <w:rsid w:val="004E6147"/>
    <w:rsid w:val="004E71BB"/>
    <w:rsid w:val="004F3D2E"/>
    <w:rsid w:val="004F40A1"/>
    <w:rsid w:val="004F41BF"/>
    <w:rsid w:val="004F4994"/>
    <w:rsid w:val="00502BF5"/>
    <w:rsid w:val="00505B4E"/>
    <w:rsid w:val="005075F8"/>
    <w:rsid w:val="0051009F"/>
    <w:rsid w:val="00522F05"/>
    <w:rsid w:val="00523DB8"/>
    <w:rsid w:val="00524B9D"/>
    <w:rsid w:val="005254A9"/>
    <w:rsid w:val="00530DFB"/>
    <w:rsid w:val="005318F3"/>
    <w:rsid w:val="005342DD"/>
    <w:rsid w:val="005343BC"/>
    <w:rsid w:val="00535A08"/>
    <w:rsid w:val="00541F44"/>
    <w:rsid w:val="00542D4C"/>
    <w:rsid w:val="00543090"/>
    <w:rsid w:val="00543D97"/>
    <w:rsid w:val="00544BD3"/>
    <w:rsid w:val="00545ED9"/>
    <w:rsid w:val="00550715"/>
    <w:rsid w:val="00552D87"/>
    <w:rsid w:val="0055515D"/>
    <w:rsid w:val="00560669"/>
    <w:rsid w:val="00560C09"/>
    <w:rsid w:val="005620EA"/>
    <w:rsid w:val="005626BE"/>
    <w:rsid w:val="005627F9"/>
    <w:rsid w:val="00564407"/>
    <w:rsid w:val="00564F51"/>
    <w:rsid w:val="00566246"/>
    <w:rsid w:val="005709C0"/>
    <w:rsid w:val="00572F2F"/>
    <w:rsid w:val="00573CC3"/>
    <w:rsid w:val="00581E85"/>
    <w:rsid w:val="00581F7C"/>
    <w:rsid w:val="0058217A"/>
    <w:rsid w:val="005920D0"/>
    <w:rsid w:val="0059244B"/>
    <w:rsid w:val="005946BA"/>
    <w:rsid w:val="00594C10"/>
    <w:rsid w:val="00596A8A"/>
    <w:rsid w:val="00597C6D"/>
    <w:rsid w:val="005A1ADB"/>
    <w:rsid w:val="005A255C"/>
    <w:rsid w:val="005A3E52"/>
    <w:rsid w:val="005A5330"/>
    <w:rsid w:val="005A6713"/>
    <w:rsid w:val="005B06B2"/>
    <w:rsid w:val="005B0CF3"/>
    <w:rsid w:val="005B2E9A"/>
    <w:rsid w:val="005B35CA"/>
    <w:rsid w:val="005B6673"/>
    <w:rsid w:val="005B7AB6"/>
    <w:rsid w:val="005C153A"/>
    <w:rsid w:val="005C5B1D"/>
    <w:rsid w:val="005C665D"/>
    <w:rsid w:val="005C7DB2"/>
    <w:rsid w:val="005C7EE0"/>
    <w:rsid w:val="005D0ACE"/>
    <w:rsid w:val="005D203C"/>
    <w:rsid w:val="005D4322"/>
    <w:rsid w:val="005D4C21"/>
    <w:rsid w:val="005E0023"/>
    <w:rsid w:val="005E2F63"/>
    <w:rsid w:val="005E4086"/>
    <w:rsid w:val="005E625E"/>
    <w:rsid w:val="005E6FC8"/>
    <w:rsid w:val="005F249E"/>
    <w:rsid w:val="005F6E7F"/>
    <w:rsid w:val="006013DD"/>
    <w:rsid w:val="00603836"/>
    <w:rsid w:val="00604538"/>
    <w:rsid w:val="006061FE"/>
    <w:rsid w:val="0061148C"/>
    <w:rsid w:val="006126E7"/>
    <w:rsid w:val="00614D30"/>
    <w:rsid w:val="00616C18"/>
    <w:rsid w:val="00617546"/>
    <w:rsid w:val="00623B78"/>
    <w:rsid w:val="00623DB7"/>
    <w:rsid w:val="00624851"/>
    <w:rsid w:val="00624DDD"/>
    <w:rsid w:val="0062578D"/>
    <w:rsid w:val="00626310"/>
    <w:rsid w:val="006368CA"/>
    <w:rsid w:val="00637C1F"/>
    <w:rsid w:val="00637DD8"/>
    <w:rsid w:val="0064244A"/>
    <w:rsid w:val="0064314F"/>
    <w:rsid w:val="00643F20"/>
    <w:rsid w:val="0065091D"/>
    <w:rsid w:val="00657C73"/>
    <w:rsid w:val="00657F55"/>
    <w:rsid w:val="00661474"/>
    <w:rsid w:val="006615CC"/>
    <w:rsid w:val="00662332"/>
    <w:rsid w:val="00666018"/>
    <w:rsid w:val="006665DE"/>
    <w:rsid w:val="006673A8"/>
    <w:rsid w:val="0067063D"/>
    <w:rsid w:val="006722FA"/>
    <w:rsid w:val="00672AE1"/>
    <w:rsid w:val="006735B0"/>
    <w:rsid w:val="00674088"/>
    <w:rsid w:val="0067463A"/>
    <w:rsid w:val="006754B2"/>
    <w:rsid w:val="00675DE5"/>
    <w:rsid w:val="00677818"/>
    <w:rsid w:val="00680BD8"/>
    <w:rsid w:val="0068200A"/>
    <w:rsid w:val="006830C3"/>
    <w:rsid w:val="00684A4B"/>
    <w:rsid w:val="00687997"/>
    <w:rsid w:val="0069118F"/>
    <w:rsid w:val="006A26AA"/>
    <w:rsid w:val="006A306C"/>
    <w:rsid w:val="006A41B7"/>
    <w:rsid w:val="006A6DF4"/>
    <w:rsid w:val="006A77DC"/>
    <w:rsid w:val="006A785A"/>
    <w:rsid w:val="006C0D2F"/>
    <w:rsid w:val="006C5445"/>
    <w:rsid w:val="006C5510"/>
    <w:rsid w:val="006D18CB"/>
    <w:rsid w:val="006D2C3A"/>
    <w:rsid w:val="006D2CE9"/>
    <w:rsid w:val="006D4180"/>
    <w:rsid w:val="006D4BB0"/>
    <w:rsid w:val="006D596F"/>
    <w:rsid w:val="006D5C45"/>
    <w:rsid w:val="006D631B"/>
    <w:rsid w:val="006D76A0"/>
    <w:rsid w:val="006E445E"/>
    <w:rsid w:val="006E491D"/>
    <w:rsid w:val="006E79BB"/>
    <w:rsid w:val="006E7BC5"/>
    <w:rsid w:val="006F0323"/>
    <w:rsid w:val="006F1284"/>
    <w:rsid w:val="006F7E0A"/>
    <w:rsid w:val="00701BDA"/>
    <w:rsid w:val="00701BFF"/>
    <w:rsid w:val="0070269A"/>
    <w:rsid w:val="0070609E"/>
    <w:rsid w:val="00712B97"/>
    <w:rsid w:val="00713660"/>
    <w:rsid w:val="00714375"/>
    <w:rsid w:val="00715CD6"/>
    <w:rsid w:val="00717D55"/>
    <w:rsid w:val="00720671"/>
    <w:rsid w:val="007215B5"/>
    <w:rsid w:val="007234EF"/>
    <w:rsid w:val="0072581D"/>
    <w:rsid w:val="00726D1D"/>
    <w:rsid w:val="0072731B"/>
    <w:rsid w:val="00730961"/>
    <w:rsid w:val="007377BC"/>
    <w:rsid w:val="00742062"/>
    <w:rsid w:val="0074397E"/>
    <w:rsid w:val="00746C90"/>
    <w:rsid w:val="00750B21"/>
    <w:rsid w:val="00752C83"/>
    <w:rsid w:val="00754647"/>
    <w:rsid w:val="00754E43"/>
    <w:rsid w:val="007559DB"/>
    <w:rsid w:val="00755BEC"/>
    <w:rsid w:val="00761BE2"/>
    <w:rsid w:val="00762B6B"/>
    <w:rsid w:val="00764178"/>
    <w:rsid w:val="00771518"/>
    <w:rsid w:val="00771E62"/>
    <w:rsid w:val="00771EC8"/>
    <w:rsid w:val="007741CB"/>
    <w:rsid w:val="007751EE"/>
    <w:rsid w:val="007751F3"/>
    <w:rsid w:val="00775462"/>
    <w:rsid w:val="00775B70"/>
    <w:rsid w:val="00780BB8"/>
    <w:rsid w:val="007810CB"/>
    <w:rsid w:val="00781234"/>
    <w:rsid w:val="0078171F"/>
    <w:rsid w:val="00782C99"/>
    <w:rsid w:val="007859F5"/>
    <w:rsid w:val="007868F6"/>
    <w:rsid w:val="0079051C"/>
    <w:rsid w:val="0079098B"/>
    <w:rsid w:val="0079148C"/>
    <w:rsid w:val="00793246"/>
    <w:rsid w:val="007935D9"/>
    <w:rsid w:val="00793803"/>
    <w:rsid w:val="00794941"/>
    <w:rsid w:val="00794D7B"/>
    <w:rsid w:val="00795A96"/>
    <w:rsid w:val="007967BF"/>
    <w:rsid w:val="00796E17"/>
    <w:rsid w:val="007972BC"/>
    <w:rsid w:val="007A02B0"/>
    <w:rsid w:val="007A0516"/>
    <w:rsid w:val="007A2781"/>
    <w:rsid w:val="007A60E2"/>
    <w:rsid w:val="007B3702"/>
    <w:rsid w:val="007C0C19"/>
    <w:rsid w:val="007C1624"/>
    <w:rsid w:val="007C1C87"/>
    <w:rsid w:val="007C1CC1"/>
    <w:rsid w:val="007C27F4"/>
    <w:rsid w:val="007C77DD"/>
    <w:rsid w:val="007D0EEC"/>
    <w:rsid w:val="007D33DD"/>
    <w:rsid w:val="007D5D2F"/>
    <w:rsid w:val="007E5A8B"/>
    <w:rsid w:val="007F2A56"/>
    <w:rsid w:val="007F73D2"/>
    <w:rsid w:val="00801FB6"/>
    <w:rsid w:val="00804EC8"/>
    <w:rsid w:val="008053A7"/>
    <w:rsid w:val="008119A6"/>
    <w:rsid w:val="00812746"/>
    <w:rsid w:val="0081292B"/>
    <w:rsid w:val="008172A5"/>
    <w:rsid w:val="008209B4"/>
    <w:rsid w:val="008220CD"/>
    <w:rsid w:val="00823E9B"/>
    <w:rsid w:val="0082530E"/>
    <w:rsid w:val="008259B2"/>
    <w:rsid w:val="00834D26"/>
    <w:rsid w:val="00836A80"/>
    <w:rsid w:val="00841102"/>
    <w:rsid w:val="0084514C"/>
    <w:rsid w:val="008452C5"/>
    <w:rsid w:val="00845C3A"/>
    <w:rsid w:val="00850E5C"/>
    <w:rsid w:val="008517D2"/>
    <w:rsid w:val="00854E75"/>
    <w:rsid w:val="008565B2"/>
    <w:rsid w:val="008566DB"/>
    <w:rsid w:val="00860CFF"/>
    <w:rsid w:val="00861EF8"/>
    <w:rsid w:val="00862F7A"/>
    <w:rsid w:val="00863913"/>
    <w:rsid w:val="00867EAB"/>
    <w:rsid w:val="00871A3F"/>
    <w:rsid w:val="008738CB"/>
    <w:rsid w:val="0087486F"/>
    <w:rsid w:val="00876E02"/>
    <w:rsid w:val="00880117"/>
    <w:rsid w:val="008820D3"/>
    <w:rsid w:val="00884B28"/>
    <w:rsid w:val="00885DE2"/>
    <w:rsid w:val="0088672A"/>
    <w:rsid w:val="008918C6"/>
    <w:rsid w:val="008919CD"/>
    <w:rsid w:val="008923E4"/>
    <w:rsid w:val="008926AD"/>
    <w:rsid w:val="008935CE"/>
    <w:rsid w:val="00894425"/>
    <w:rsid w:val="008950D2"/>
    <w:rsid w:val="00897CD2"/>
    <w:rsid w:val="008A089F"/>
    <w:rsid w:val="008A13A8"/>
    <w:rsid w:val="008A44A2"/>
    <w:rsid w:val="008A73DC"/>
    <w:rsid w:val="008A7706"/>
    <w:rsid w:val="008A7C6C"/>
    <w:rsid w:val="008B2FE4"/>
    <w:rsid w:val="008B64A2"/>
    <w:rsid w:val="008C2832"/>
    <w:rsid w:val="008C367D"/>
    <w:rsid w:val="008C60BB"/>
    <w:rsid w:val="008C6616"/>
    <w:rsid w:val="008C798C"/>
    <w:rsid w:val="008D3C53"/>
    <w:rsid w:val="008D6F27"/>
    <w:rsid w:val="008E1C3F"/>
    <w:rsid w:val="008E2BE3"/>
    <w:rsid w:val="008E31AA"/>
    <w:rsid w:val="008E7F3B"/>
    <w:rsid w:val="008F57A4"/>
    <w:rsid w:val="008F57C6"/>
    <w:rsid w:val="008F5D38"/>
    <w:rsid w:val="008F5F10"/>
    <w:rsid w:val="008F77E9"/>
    <w:rsid w:val="009010EC"/>
    <w:rsid w:val="00901440"/>
    <w:rsid w:val="00902E19"/>
    <w:rsid w:val="0090639E"/>
    <w:rsid w:val="00907952"/>
    <w:rsid w:val="0091016B"/>
    <w:rsid w:val="009122DD"/>
    <w:rsid w:val="00917A9F"/>
    <w:rsid w:val="00921755"/>
    <w:rsid w:val="0092278D"/>
    <w:rsid w:val="00923CFC"/>
    <w:rsid w:val="00923D2F"/>
    <w:rsid w:val="00923DCF"/>
    <w:rsid w:val="00925722"/>
    <w:rsid w:val="00932E35"/>
    <w:rsid w:val="00933BB5"/>
    <w:rsid w:val="009353B4"/>
    <w:rsid w:val="009367E0"/>
    <w:rsid w:val="009375A3"/>
    <w:rsid w:val="00942689"/>
    <w:rsid w:val="009453AE"/>
    <w:rsid w:val="00950287"/>
    <w:rsid w:val="00950CB0"/>
    <w:rsid w:val="0095269F"/>
    <w:rsid w:val="00965094"/>
    <w:rsid w:val="009663F6"/>
    <w:rsid w:val="00966FAA"/>
    <w:rsid w:val="00967243"/>
    <w:rsid w:val="00970E5C"/>
    <w:rsid w:val="0097341C"/>
    <w:rsid w:val="009735EF"/>
    <w:rsid w:val="0098079A"/>
    <w:rsid w:val="00986BB7"/>
    <w:rsid w:val="009878EB"/>
    <w:rsid w:val="009879CA"/>
    <w:rsid w:val="00995A12"/>
    <w:rsid w:val="009973C7"/>
    <w:rsid w:val="00997EBE"/>
    <w:rsid w:val="00997FA8"/>
    <w:rsid w:val="009A0CF7"/>
    <w:rsid w:val="009A3676"/>
    <w:rsid w:val="009A38FF"/>
    <w:rsid w:val="009A3A3D"/>
    <w:rsid w:val="009A3E24"/>
    <w:rsid w:val="009A5F56"/>
    <w:rsid w:val="009A6358"/>
    <w:rsid w:val="009B082C"/>
    <w:rsid w:val="009B1C6C"/>
    <w:rsid w:val="009B35D5"/>
    <w:rsid w:val="009B427D"/>
    <w:rsid w:val="009B4BAD"/>
    <w:rsid w:val="009B5AF8"/>
    <w:rsid w:val="009B7E64"/>
    <w:rsid w:val="009C43B8"/>
    <w:rsid w:val="009C4F2A"/>
    <w:rsid w:val="009C5669"/>
    <w:rsid w:val="009C78F7"/>
    <w:rsid w:val="009D2F7C"/>
    <w:rsid w:val="009D3A6B"/>
    <w:rsid w:val="009D52EC"/>
    <w:rsid w:val="009D7410"/>
    <w:rsid w:val="009E7B15"/>
    <w:rsid w:val="009F0188"/>
    <w:rsid w:val="009F1C1B"/>
    <w:rsid w:val="009F381F"/>
    <w:rsid w:val="009F5F06"/>
    <w:rsid w:val="00A003E6"/>
    <w:rsid w:val="00A05793"/>
    <w:rsid w:val="00A05F00"/>
    <w:rsid w:val="00A12317"/>
    <w:rsid w:val="00A12463"/>
    <w:rsid w:val="00A12E2F"/>
    <w:rsid w:val="00A13DEC"/>
    <w:rsid w:val="00A146D9"/>
    <w:rsid w:val="00A21442"/>
    <w:rsid w:val="00A24A5F"/>
    <w:rsid w:val="00A25C15"/>
    <w:rsid w:val="00A2614E"/>
    <w:rsid w:val="00A27F1F"/>
    <w:rsid w:val="00A33729"/>
    <w:rsid w:val="00A338FD"/>
    <w:rsid w:val="00A33CF9"/>
    <w:rsid w:val="00A34B14"/>
    <w:rsid w:val="00A36409"/>
    <w:rsid w:val="00A36B77"/>
    <w:rsid w:val="00A372BB"/>
    <w:rsid w:val="00A410DC"/>
    <w:rsid w:val="00A41C22"/>
    <w:rsid w:val="00A50601"/>
    <w:rsid w:val="00A53ED0"/>
    <w:rsid w:val="00A604C3"/>
    <w:rsid w:val="00A60E05"/>
    <w:rsid w:val="00A6342A"/>
    <w:rsid w:val="00A63512"/>
    <w:rsid w:val="00A642F3"/>
    <w:rsid w:val="00A6448A"/>
    <w:rsid w:val="00A64CE7"/>
    <w:rsid w:val="00A6588D"/>
    <w:rsid w:val="00A667FB"/>
    <w:rsid w:val="00A712A7"/>
    <w:rsid w:val="00A7216A"/>
    <w:rsid w:val="00A74B89"/>
    <w:rsid w:val="00A77616"/>
    <w:rsid w:val="00A77C06"/>
    <w:rsid w:val="00A77E3C"/>
    <w:rsid w:val="00A8002C"/>
    <w:rsid w:val="00A812C9"/>
    <w:rsid w:val="00A82E5C"/>
    <w:rsid w:val="00A834B5"/>
    <w:rsid w:val="00A84358"/>
    <w:rsid w:val="00A872FC"/>
    <w:rsid w:val="00A9699E"/>
    <w:rsid w:val="00AA42AF"/>
    <w:rsid w:val="00AA4B48"/>
    <w:rsid w:val="00AA4BE2"/>
    <w:rsid w:val="00AB3309"/>
    <w:rsid w:val="00AB3708"/>
    <w:rsid w:val="00AC06A3"/>
    <w:rsid w:val="00AC43F3"/>
    <w:rsid w:val="00AC453C"/>
    <w:rsid w:val="00AC55F6"/>
    <w:rsid w:val="00AD0814"/>
    <w:rsid w:val="00AD0BB7"/>
    <w:rsid w:val="00AD2CDC"/>
    <w:rsid w:val="00AD3339"/>
    <w:rsid w:val="00AD5573"/>
    <w:rsid w:val="00AE39D8"/>
    <w:rsid w:val="00AE4390"/>
    <w:rsid w:val="00AE60F8"/>
    <w:rsid w:val="00AE6891"/>
    <w:rsid w:val="00AE72E5"/>
    <w:rsid w:val="00AF0FCA"/>
    <w:rsid w:val="00AF1FB3"/>
    <w:rsid w:val="00AF2C5F"/>
    <w:rsid w:val="00AF4D9A"/>
    <w:rsid w:val="00AF5570"/>
    <w:rsid w:val="00AF700B"/>
    <w:rsid w:val="00B0151E"/>
    <w:rsid w:val="00B055A4"/>
    <w:rsid w:val="00B056C4"/>
    <w:rsid w:val="00B06D1B"/>
    <w:rsid w:val="00B10A28"/>
    <w:rsid w:val="00B126B7"/>
    <w:rsid w:val="00B23D75"/>
    <w:rsid w:val="00B25D72"/>
    <w:rsid w:val="00B27AA0"/>
    <w:rsid w:val="00B318F8"/>
    <w:rsid w:val="00B32AF5"/>
    <w:rsid w:val="00B33DBC"/>
    <w:rsid w:val="00B34093"/>
    <w:rsid w:val="00B3446C"/>
    <w:rsid w:val="00B34C40"/>
    <w:rsid w:val="00B3593A"/>
    <w:rsid w:val="00B370B5"/>
    <w:rsid w:val="00B446DD"/>
    <w:rsid w:val="00B46A38"/>
    <w:rsid w:val="00B4788E"/>
    <w:rsid w:val="00B525AF"/>
    <w:rsid w:val="00B5364F"/>
    <w:rsid w:val="00B54D67"/>
    <w:rsid w:val="00B5582C"/>
    <w:rsid w:val="00B56934"/>
    <w:rsid w:val="00B6054C"/>
    <w:rsid w:val="00B60915"/>
    <w:rsid w:val="00B62249"/>
    <w:rsid w:val="00B63FE6"/>
    <w:rsid w:val="00B64A9F"/>
    <w:rsid w:val="00B71B50"/>
    <w:rsid w:val="00B75DE2"/>
    <w:rsid w:val="00B775C8"/>
    <w:rsid w:val="00B81C0C"/>
    <w:rsid w:val="00B82F0A"/>
    <w:rsid w:val="00B84C76"/>
    <w:rsid w:val="00B85879"/>
    <w:rsid w:val="00B86049"/>
    <w:rsid w:val="00B87167"/>
    <w:rsid w:val="00B87224"/>
    <w:rsid w:val="00B9035F"/>
    <w:rsid w:val="00B912CC"/>
    <w:rsid w:val="00B950E5"/>
    <w:rsid w:val="00B96384"/>
    <w:rsid w:val="00B97D4B"/>
    <w:rsid w:val="00BA15F3"/>
    <w:rsid w:val="00BA1AE9"/>
    <w:rsid w:val="00BA347B"/>
    <w:rsid w:val="00BA3843"/>
    <w:rsid w:val="00BA3D5B"/>
    <w:rsid w:val="00BA3DCC"/>
    <w:rsid w:val="00BA65BF"/>
    <w:rsid w:val="00BA676F"/>
    <w:rsid w:val="00BA6A52"/>
    <w:rsid w:val="00BA716A"/>
    <w:rsid w:val="00BA74FB"/>
    <w:rsid w:val="00BA771D"/>
    <w:rsid w:val="00BB032F"/>
    <w:rsid w:val="00BB044F"/>
    <w:rsid w:val="00BB126F"/>
    <w:rsid w:val="00BB12B0"/>
    <w:rsid w:val="00BB5C8E"/>
    <w:rsid w:val="00BB7C50"/>
    <w:rsid w:val="00BC08C7"/>
    <w:rsid w:val="00BC2DFC"/>
    <w:rsid w:val="00BC3E00"/>
    <w:rsid w:val="00BC3F3E"/>
    <w:rsid w:val="00BC6AFB"/>
    <w:rsid w:val="00BC712C"/>
    <w:rsid w:val="00BD08CC"/>
    <w:rsid w:val="00BD0A48"/>
    <w:rsid w:val="00BD294C"/>
    <w:rsid w:val="00BD2B60"/>
    <w:rsid w:val="00BD79E1"/>
    <w:rsid w:val="00BE1B78"/>
    <w:rsid w:val="00BE51E9"/>
    <w:rsid w:val="00BF1847"/>
    <w:rsid w:val="00BF1CD2"/>
    <w:rsid w:val="00BF7F8B"/>
    <w:rsid w:val="00C01163"/>
    <w:rsid w:val="00C01869"/>
    <w:rsid w:val="00C044CA"/>
    <w:rsid w:val="00C04E7E"/>
    <w:rsid w:val="00C05772"/>
    <w:rsid w:val="00C069C7"/>
    <w:rsid w:val="00C103EC"/>
    <w:rsid w:val="00C1065E"/>
    <w:rsid w:val="00C112C4"/>
    <w:rsid w:val="00C13157"/>
    <w:rsid w:val="00C153C6"/>
    <w:rsid w:val="00C175BA"/>
    <w:rsid w:val="00C277EA"/>
    <w:rsid w:val="00C30484"/>
    <w:rsid w:val="00C31178"/>
    <w:rsid w:val="00C32586"/>
    <w:rsid w:val="00C32869"/>
    <w:rsid w:val="00C33F70"/>
    <w:rsid w:val="00C34B92"/>
    <w:rsid w:val="00C4088C"/>
    <w:rsid w:val="00C42DF3"/>
    <w:rsid w:val="00C42DF9"/>
    <w:rsid w:val="00C43A4D"/>
    <w:rsid w:val="00C45A09"/>
    <w:rsid w:val="00C50DC3"/>
    <w:rsid w:val="00C51ECA"/>
    <w:rsid w:val="00C53BC5"/>
    <w:rsid w:val="00C5633B"/>
    <w:rsid w:val="00C5667E"/>
    <w:rsid w:val="00C5682A"/>
    <w:rsid w:val="00C60432"/>
    <w:rsid w:val="00C6282F"/>
    <w:rsid w:val="00C637A6"/>
    <w:rsid w:val="00C64106"/>
    <w:rsid w:val="00C64739"/>
    <w:rsid w:val="00C67F66"/>
    <w:rsid w:val="00C724AD"/>
    <w:rsid w:val="00C74C49"/>
    <w:rsid w:val="00C760B5"/>
    <w:rsid w:val="00C760E1"/>
    <w:rsid w:val="00C766ED"/>
    <w:rsid w:val="00C76A0E"/>
    <w:rsid w:val="00C77929"/>
    <w:rsid w:val="00C80190"/>
    <w:rsid w:val="00C82253"/>
    <w:rsid w:val="00C827FC"/>
    <w:rsid w:val="00C83DD7"/>
    <w:rsid w:val="00C90616"/>
    <w:rsid w:val="00C9080F"/>
    <w:rsid w:val="00C917BA"/>
    <w:rsid w:val="00C91E37"/>
    <w:rsid w:val="00C92650"/>
    <w:rsid w:val="00C93F1F"/>
    <w:rsid w:val="00C93F8F"/>
    <w:rsid w:val="00C95991"/>
    <w:rsid w:val="00C96AE0"/>
    <w:rsid w:val="00C97A59"/>
    <w:rsid w:val="00CA07C8"/>
    <w:rsid w:val="00CA2995"/>
    <w:rsid w:val="00CB61B0"/>
    <w:rsid w:val="00CB6609"/>
    <w:rsid w:val="00CC30E2"/>
    <w:rsid w:val="00CC3BF9"/>
    <w:rsid w:val="00CC59E0"/>
    <w:rsid w:val="00CD0A15"/>
    <w:rsid w:val="00CD105B"/>
    <w:rsid w:val="00CD2C93"/>
    <w:rsid w:val="00CD616D"/>
    <w:rsid w:val="00CD63E4"/>
    <w:rsid w:val="00CD76AA"/>
    <w:rsid w:val="00CE06A2"/>
    <w:rsid w:val="00CE06C8"/>
    <w:rsid w:val="00CE07AB"/>
    <w:rsid w:val="00CE0D17"/>
    <w:rsid w:val="00CE1033"/>
    <w:rsid w:val="00CE11C6"/>
    <w:rsid w:val="00CE1C87"/>
    <w:rsid w:val="00CE2A3F"/>
    <w:rsid w:val="00CE5CD5"/>
    <w:rsid w:val="00CF26F5"/>
    <w:rsid w:val="00CF2A19"/>
    <w:rsid w:val="00CF69FA"/>
    <w:rsid w:val="00CF6E3F"/>
    <w:rsid w:val="00CF7094"/>
    <w:rsid w:val="00CF75EC"/>
    <w:rsid w:val="00CF7C5A"/>
    <w:rsid w:val="00CF7E27"/>
    <w:rsid w:val="00D0312B"/>
    <w:rsid w:val="00D03661"/>
    <w:rsid w:val="00D07527"/>
    <w:rsid w:val="00D108CF"/>
    <w:rsid w:val="00D12C5A"/>
    <w:rsid w:val="00D12D86"/>
    <w:rsid w:val="00D13424"/>
    <w:rsid w:val="00D13E35"/>
    <w:rsid w:val="00D142C1"/>
    <w:rsid w:val="00D15461"/>
    <w:rsid w:val="00D17192"/>
    <w:rsid w:val="00D17E10"/>
    <w:rsid w:val="00D17FA6"/>
    <w:rsid w:val="00D20BB4"/>
    <w:rsid w:val="00D23E6C"/>
    <w:rsid w:val="00D248E0"/>
    <w:rsid w:val="00D24B27"/>
    <w:rsid w:val="00D305BE"/>
    <w:rsid w:val="00D31066"/>
    <w:rsid w:val="00D318F2"/>
    <w:rsid w:val="00D41C04"/>
    <w:rsid w:val="00D42C14"/>
    <w:rsid w:val="00D45BC4"/>
    <w:rsid w:val="00D47878"/>
    <w:rsid w:val="00D533E7"/>
    <w:rsid w:val="00D53FE2"/>
    <w:rsid w:val="00D54B61"/>
    <w:rsid w:val="00D54DB9"/>
    <w:rsid w:val="00D6032F"/>
    <w:rsid w:val="00D60400"/>
    <w:rsid w:val="00D613E6"/>
    <w:rsid w:val="00D61D6E"/>
    <w:rsid w:val="00D63237"/>
    <w:rsid w:val="00D6378C"/>
    <w:rsid w:val="00D64906"/>
    <w:rsid w:val="00D673A7"/>
    <w:rsid w:val="00D71BB0"/>
    <w:rsid w:val="00D71DC7"/>
    <w:rsid w:val="00D72AC5"/>
    <w:rsid w:val="00D74B33"/>
    <w:rsid w:val="00D77AB9"/>
    <w:rsid w:val="00D84F65"/>
    <w:rsid w:val="00D853F5"/>
    <w:rsid w:val="00D85BF9"/>
    <w:rsid w:val="00D868CA"/>
    <w:rsid w:val="00D92BBE"/>
    <w:rsid w:val="00D96677"/>
    <w:rsid w:val="00D96808"/>
    <w:rsid w:val="00DB0631"/>
    <w:rsid w:val="00DB421B"/>
    <w:rsid w:val="00DB5409"/>
    <w:rsid w:val="00DB5DFE"/>
    <w:rsid w:val="00DC0BED"/>
    <w:rsid w:val="00DC16B5"/>
    <w:rsid w:val="00DC4573"/>
    <w:rsid w:val="00DC55FB"/>
    <w:rsid w:val="00DD09E5"/>
    <w:rsid w:val="00DD1701"/>
    <w:rsid w:val="00DD21AB"/>
    <w:rsid w:val="00DD527C"/>
    <w:rsid w:val="00DD5285"/>
    <w:rsid w:val="00DE1D1C"/>
    <w:rsid w:val="00DE2540"/>
    <w:rsid w:val="00DE52C5"/>
    <w:rsid w:val="00DE5894"/>
    <w:rsid w:val="00DE702F"/>
    <w:rsid w:val="00DF064B"/>
    <w:rsid w:val="00DF0B14"/>
    <w:rsid w:val="00DF11FE"/>
    <w:rsid w:val="00DF21CD"/>
    <w:rsid w:val="00DF37B8"/>
    <w:rsid w:val="00DF4CC1"/>
    <w:rsid w:val="00DF5C52"/>
    <w:rsid w:val="00E0065C"/>
    <w:rsid w:val="00E032CF"/>
    <w:rsid w:val="00E102A4"/>
    <w:rsid w:val="00E11FFB"/>
    <w:rsid w:val="00E17834"/>
    <w:rsid w:val="00E208AD"/>
    <w:rsid w:val="00E22F53"/>
    <w:rsid w:val="00E26459"/>
    <w:rsid w:val="00E265E1"/>
    <w:rsid w:val="00E27A4C"/>
    <w:rsid w:val="00E31164"/>
    <w:rsid w:val="00E31820"/>
    <w:rsid w:val="00E32FCB"/>
    <w:rsid w:val="00E3444A"/>
    <w:rsid w:val="00E358D0"/>
    <w:rsid w:val="00E378B8"/>
    <w:rsid w:val="00E52D17"/>
    <w:rsid w:val="00E54263"/>
    <w:rsid w:val="00E54592"/>
    <w:rsid w:val="00E54C1E"/>
    <w:rsid w:val="00E55381"/>
    <w:rsid w:val="00E563E8"/>
    <w:rsid w:val="00E601A9"/>
    <w:rsid w:val="00E602D4"/>
    <w:rsid w:val="00E620D4"/>
    <w:rsid w:val="00E655B6"/>
    <w:rsid w:val="00E66191"/>
    <w:rsid w:val="00E6755E"/>
    <w:rsid w:val="00E70395"/>
    <w:rsid w:val="00E75C9A"/>
    <w:rsid w:val="00E8160C"/>
    <w:rsid w:val="00E8230E"/>
    <w:rsid w:val="00E82CA5"/>
    <w:rsid w:val="00E847BF"/>
    <w:rsid w:val="00E85266"/>
    <w:rsid w:val="00E9084A"/>
    <w:rsid w:val="00E93505"/>
    <w:rsid w:val="00E95246"/>
    <w:rsid w:val="00E9660F"/>
    <w:rsid w:val="00E96759"/>
    <w:rsid w:val="00EA053C"/>
    <w:rsid w:val="00EA179D"/>
    <w:rsid w:val="00EA2CF7"/>
    <w:rsid w:val="00EA3428"/>
    <w:rsid w:val="00EA47C4"/>
    <w:rsid w:val="00EB0200"/>
    <w:rsid w:val="00EB645B"/>
    <w:rsid w:val="00EB75DC"/>
    <w:rsid w:val="00EC1E20"/>
    <w:rsid w:val="00EC39E1"/>
    <w:rsid w:val="00EC5D67"/>
    <w:rsid w:val="00ED17D9"/>
    <w:rsid w:val="00EE18AF"/>
    <w:rsid w:val="00EE338D"/>
    <w:rsid w:val="00EE4F5B"/>
    <w:rsid w:val="00EE55EE"/>
    <w:rsid w:val="00EE6D6D"/>
    <w:rsid w:val="00EE747E"/>
    <w:rsid w:val="00EF0CD6"/>
    <w:rsid w:val="00EF10EC"/>
    <w:rsid w:val="00EF248E"/>
    <w:rsid w:val="00EF25D0"/>
    <w:rsid w:val="00EF4145"/>
    <w:rsid w:val="00EF42B5"/>
    <w:rsid w:val="00EF6A30"/>
    <w:rsid w:val="00EF6CEE"/>
    <w:rsid w:val="00F00BAC"/>
    <w:rsid w:val="00F05723"/>
    <w:rsid w:val="00F05D6E"/>
    <w:rsid w:val="00F05E44"/>
    <w:rsid w:val="00F07ECF"/>
    <w:rsid w:val="00F10554"/>
    <w:rsid w:val="00F10C81"/>
    <w:rsid w:val="00F12E20"/>
    <w:rsid w:val="00F13E9E"/>
    <w:rsid w:val="00F15122"/>
    <w:rsid w:val="00F15378"/>
    <w:rsid w:val="00F200BC"/>
    <w:rsid w:val="00F22F5E"/>
    <w:rsid w:val="00F2518E"/>
    <w:rsid w:val="00F25434"/>
    <w:rsid w:val="00F25B32"/>
    <w:rsid w:val="00F310A5"/>
    <w:rsid w:val="00F3495E"/>
    <w:rsid w:val="00F36335"/>
    <w:rsid w:val="00F413BD"/>
    <w:rsid w:val="00F44544"/>
    <w:rsid w:val="00F450C1"/>
    <w:rsid w:val="00F45A90"/>
    <w:rsid w:val="00F46B52"/>
    <w:rsid w:val="00F50AE5"/>
    <w:rsid w:val="00F51DD6"/>
    <w:rsid w:val="00F54B20"/>
    <w:rsid w:val="00F55064"/>
    <w:rsid w:val="00F552D5"/>
    <w:rsid w:val="00F6319E"/>
    <w:rsid w:val="00F650C1"/>
    <w:rsid w:val="00F65160"/>
    <w:rsid w:val="00F66C8C"/>
    <w:rsid w:val="00F66D89"/>
    <w:rsid w:val="00F70599"/>
    <w:rsid w:val="00F705B8"/>
    <w:rsid w:val="00F7164B"/>
    <w:rsid w:val="00F726B8"/>
    <w:rsid w:val="00F72E46"/>
    <w:rsid w:val="00F753EE"/>
    <w:rsid w:val="00F7633F"/>
    <w:rsid w:val="00F80919"/>
    <w:rsid w:val="00F8580A"/>
    <w:rsid w:val="00F87BB7"/>
    <w:rsid w:val="00F90E6B"/>
    <w:rsid w:val="00F93628"/>
    <w:rsid w:val="00F94E95"/>
    <w:rsid w:val="00F95092"/>
    <w:rsid w:val="00F95130"/>
    <w:rsid w:val="00F95290"/>
    <w:rsid w:val="00F97297"/>
    <w:rsid w:val="00FA0EA2"/>
    <w:rsid w:val="00FA2BED"/>
    <w:rsid w:val="00FA2F8F"/>
    <w:rsid w:val="00FA5061"/>
    <w:rsid w:val="00FA5E6A"/>
    <w:rsid w:val="00FA6C1F"/>
    <w:rsid w:val="00FA74C0"/>
    <w:rsid w:val="00FA7B56"/>
    <w:rsid w:val="00FB17E1"/>
    <w:rsid w:val="00FB5DC7"/>
    <w:rsid w:val="00FB668D"/>
    <w:rsid w:val="00FB6AF0"/>
    <w:rsid w:val="00FB7544"/>
    <w:rsid w:val="00FC4D39"/>
    <w:rsid w:val="00FC69C3"/>
    <w:rsid w:val="00FD1A33"/>
    <w:rsid w:val="00FD3A94"/>
    <w:rsid w:val="00FD54B7"/>
    <w:rsid w:val="00FD5648"/>
    <w:rsid w:val="00FD66B4"/>
    <w:rsid w:val="00FD687E"/>
    <w:rsid w:val="00FE34C6"/>
    <w:rsid w:val="00FE7B31"/>
    <w:rsid w:val="00FF568C"/>
    <w:rsid w:val="00FF5B57"/>
    <w:rsid w:val="00FF61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2BF993D"/>
  <w14:discardImageEditingData/>
  <w14:defaultImageDpi w14:val="150"/>
  <w15:docId w15:val="{D7C9ED63-3A8F-462C-8813-B78A742FC4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be-BY" w:eastAsia="be-BY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EE6D6D"/>
    <w:rPr>
      <w:sz w:val="24"/>
      <w:szCs w:val="24"/>
      <w:lang w:val="ru-RU" w:eastAsia="ru-RU"/>
    </w:rPr>
  </w:style>
  <w:style w:type="paragraph" w:styleId="1">
    <w:name w:val="heading 1"/>
    <w:basedOn w:val="a"/>
    <w:next w:val="a"/>
    <w:qFormat/>
    <w:rsid w:val="006F0323"/>
    <w:pPr>
      <w:keepNext/>
      <w:outlineLvl w:val="0"/>
    </w:pPr>
    <w:rPr>
      <w:b/>
      <w:sz w:val="18"/>
      <w:szCs w:val="20"/>
    </w:rPr>
  </w:style>
  <w:style w:type="paragraph" w:styleId="2">
    <w:name w:val="heading 2"/>
    <w:basedOn w:val="a"/>
    <w:next w:val="a"/>
    <w:qFormat/>
    <w:rsid w:val="006F0323"/>
    <w:pPr>
      <w:keepNext/>
      <w:tabs>
        <w:tab w:val="num" w:pos="720"/>
      </w:tabs>
      <w:ind w:left="720" w:hanging="720"/>
      <w:outlineLvl w:val="1"/>
    </w:pPr>
    <w:rPr>
      <w:b/>
      <w:sz w:val="20"/>
      <w:szCs w:val="20"/>
    </w:rPr>
  </w:style>
  <w:style w:type="paragraph" w:styleId="3">
    <w:name w:val="heading 3"/>
    <w:basedOn w:val="a"/>
    <w:next w:val="a"/>
    <w:link w:val="30"/>
    <w:qFormat/>
    <w:rsid w:val="006F0323"/>
    <w:pPr>
      <w:keepNext/>
      <w:tabs>
        <w:tab w:val="num" w:pos="720"/>
      </w:tabs>
      <w:ind w:left="720" w:hanging="720"/>
      <w:jc w:val="center"/>
      <w:outlineLvl w:val="2"/>
    </w:pPr>
    <w:rPr>
      <w:b/>
      <w:sz w:val="20"/>
      <w:szCs w:val="20"/>
    </w:rPr>
  </w:style>
  <w:style w:type="paragraph" w:styleId="4">
    <w:name w:val="heading 4"/>
    <w:basedOn w:val="a"/>
    <w:next w:val="a"/>
    <w:qFormat/>
    <w:rsid w:val="006F0323"/>
    <w:pPr>
      <w:keepNext/>
      <w:numPr>
        <w:numId w:val="12"/>
      </w:numPr>
      <w:outlineLvl w:val="3"/>
    </w:pPr>
    <w:rPr>
      <w:b/>
      <w:sz w:val="18"/>
      <w:szCs w:val="20"/>
    </w:rPr>
  </w:style>
  <w:style w:type="paragraph" w:styleId="5">
    <w:name w:val="heading 5"/>
    <w:basedOn w:val="a"/>
    <w:next w:val="a"/>
    <w:qFormat/>
    <w:rsid w:val="006F0323"/>
    <w:pPr>
      <w:keepNext/>
      <w:jc w:val="right"/>
      <w:outlineLvl w:val="4"/>
    </w:pPr>
    <w:rPr>
      <w:b/>
      <w:sz w:val="20"/>
      <w:szCs w:val="20"/>
    </w:rPr>
  </w:style>
  <w:style w:type="paragraph" w:styleId="6">
    <w:name w:val="heading 6"/>
    <w:basedOn w:val="a"/>
    <w:next w:val="a"/>
    <w:qFormat/>
    <w:rsid w:val="006F0323"/>
    <w:pPr>
      <w:keepNext/>
      <w:outlineLvl w:val="5"/>
    </w:pPr>
    <w:rPr>
      <w:b/>
      <w:sz w:val="20"/>
      <w:szCs w:val="20"/>
    </w:rPr>
  </w:style>
  <w:style w:type="paragraph" w:styleId="7">
    <w:name w:val="heading 7"/>
    <w:basedOn w:val="a"/>
    <w:next w:val="a"/>
    <w:qFormat/>
    <w:rsid w:val="006F0323"/>
    <w:pPr>
      <w:spacing w:before="240" w:after="60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link w:val="3"/>
    <w:rsid w:val="001F0441"/>
    <w:rPr>
      <w:b/>
      <w:lang w:val="ru-RU" w:eastAsia="ru-RU" w:bidi="ar-SA"/>
    </w:rPr>
  </w:style>
  <w:style w:type="paragraph" w:styleId="a3">
    <w:name w:val="Plain Text"/>
    <w:basedOn w:val="a"/>
    <w:link w:val="a4"/>
    <w:rsid w:val="002A7685"/>
    <w:rPr>
      <w:rFonts w:ascii="Courier New" w:hAnsi="Courier New"/>
      <w:sz w:val="20"/>
      <w:szCs w:val="20"/>
    </w:rPr>
  </w:style>
  <w:style w:type="character" w:customStyle="1" w:styleId="a4">
    <w:name w:val="Текст Знак"/>
    <w:link w:val="a3"/>
    <w:rsid w:val="008C798C"/>
    <w:rPr>
      <w:rFonts w:ascii="Courier New" w:hAnsi="Courier New"/>
      <w:lang w:val="ru-RU" w:eastAsia="ru-RU" w:bidi="ar-SA"/>
    </w:rPr>
  </w:style>
  <w:style w:type="table" w:styleId="a5">
    <w:name w:val="Table Grid"/>
    <w:basedOn w:val="a1"/>
    <w:rsid w:val="002A768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rsid w:val="002A7685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7">
    <w:name w:val="Верхний колонтитул Знак"/>
    <w:link w:val="a6"/>
    <w:rsid w:val="008C798C"/>
    <w:rPr>
      <w:lang w:val="ru-RU" w:eastAsia="ru-RU" w:bidi="ar-SA"/>
    </w:rPr>
  </w:style>
  <w:style w:type="paragraph" w:styleId="a8">
    <w:name w:val="footer"/>
    <w:basedOn w:val="a"/>
    <w:link w:val="a9"/>
    <w:rsid w:val="009A5F5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rsid w:val="008C798C"/>
    <w:rPr>
      <w:sz w:val="24"/>
      <w:szCs w:val="24"/>
      <w:lang w:val="ru-RU" w:eastAsia="ru-RU" w:bidi="ar-SA"/>
    </w:rPr>
  </w:style>
  <w:style w:type="paragraph" w:styleId="aa">
    <w:name w:val="Title"/>
    <w:basedOn w:val="a"/>
    <w:qFormat/>
    <w:rsid w:val="00285275"/>
    <w:pPr>
      <w:jc w:val="center"/>
    </w:pPr>
    <w:rPr>
      <w:sz w:val="28"/>
      <w:szCs w:val="20"/>
    </w:rPr>
  </w:style>
  <w:style w:type="paragraph" w:styleId="ab">
    <w:name w:val="Body Text"/>
    <w:basedOn w:val="a"/>
    <w:rsid w:val="006F0323"/>
    <w:rPr>
      <w:sz w:val="16"/>
      <w:szCs w:val="20"/>
    </w:rPr>
  </w:style>
  <w:style w:type="paragraph" w:styleId="20">
    <w:name w:val="Body Text 2"/>
    <w:basedOn w:val="a"/>
    <w:rsid w:val="006F0323"/>
    <w:pPr>
      <w:jc w:val="center"/>
    </w:pPr>
    <w:rPr>
      <w:b/>
      <w:sz w:val="18"/>
      <w:szCs w:val="20"/>
    </w:rPr>
  </w:style>
  <w:style w:type="character" w:styleId="ac">
    <w:name w:val="page number"/>
    <w:basedOn w:val="a0"/>
    <w:rsid w:val="006F0323"/>
  </w:style>
  <w:style w:type="paragraph" w:styleId="31">
    <w:name w:val="Body Text 3"/>
    <w:basedOn w:val="a"/>
    <w:rsid w:val="006F0323"/>
    <w:pPr>
      <w:spacing w:after="120"/>
    </w:pPr>
    <w:rPr>
      <w:sz w:val="16"/>
      <w:szCs w:val="16"/>
    </w:rPr>
  </w:style>
  <w:style w:type="paragraph" w:styleId="ad">
    <w:name w:val="caption"/>
    <w:basedOn w:val="a"/>
    <w:next w:val="a"/>
    <w:qFormat/>
    <w:rsid w:val="00F07ECF"/>
    <w:pPr>
      <w:jc w:val="center"/>
    </w:pPr>
    <w:rPr>
      <w:b/>
      <w:sz w:val="18"/>
      <w:szCs w:val="20"/>
    </w:rPr>
  </w:style>
  <w:style w:type="character" w:styleId="ae">
    <w:name w:val="annotation reference"/>
    <w:semiHidden/>
    <w:rsid w:val="00C82253"/>
    <w:rPr>
      <w:sz w:val="16"/>
      <w:szCs w:val="16"/>
    </w:rPr>
  </w:style>
  <w:style w:type="paragraph" w:styleId="af">
    <w:name w:val="annotation text"/>
    <w:basedOn w:val="a"/>
    <w:semiHidden/>
    <w:rsid w:val="00C82253"/>
    <w:rPr>
      <w:sz w:val="20"/>
      <w:szCs w:val="20"/>
    </w:rPr>
  </w:style>
  <w:style w:type="character" w:customStyle="1" w:styleId="32">
    <w:name w:val="Знак Знак3"/>
    <w:rsid w:val="00C277EA"/>
    <w:rPr>
      <w:rFonts w:ascii="Courier New" w:hAnsi="Courier New"/>
      <w:lang w:val="ru-RU" w:eastAsia="ru-RU" w:bidi="ar-SA"/>
    </w:rPr>
  </w:style>
  <w:style w:type="character" w:customStyle="1" w:styleId="PlainTextChar">
    <w:name w:val="Plain Text Char"/>
    <w:locked/>
    <w:rsid w:val="001F0441"/>
    <w:rPr>
      <w:rFonts w:ascii="Courier New" w:hAnsi="Courier New" w:cs="Times New Roman"/>
      <w:lang w:val="ru-RU" w:eastAsia="ru-RU" w:bidi="ar-SA"/>
    </w:rPr>
  </w:style>
  <w:style w:type="character" w:customStyle="1" w:styleId="70">
    <w:name w:val="Знак Знак7"/>
    <w:rsid w:val="001F0441"/>
    <w:rPr>
      <w:rFonts w:ascii="Courier New" w:hAnsi="Courier New"/>
    </w:rPr>
  </w:style>
  <w:style w:type="character" w:customStyle="1" w:styleId="40">
    <w:name w:val="Знак Знак4"/>
    <w:rsid w:val="00276EA6"/>
    <w:rPr>
      <w:b/>
      <w:lang w:val="ru-RU" w:eastAsia="ru-RU" w:bidi="ar-SA"/>
    </w:rPr>
  </w:style>
  <w:style w:type="paragraph" w:styleId="af0">
    <w:name w:val="Balloon Text"/>
    <w:basedOn w:val="a"/>
    <w:rsid w:val="00276EA6"/>
    <w:rPr>
      <w:rFonts w:ascii="Tahoma" w:hAnsi="Tahoma" w:cs="Tahoma"/>
      <w:sz w:val="16"/>
      <w:szCs w:val="16"/>
    </w:rPr>
  </w:style>
  <w:style w:type="character" w:customStyle="1" w:styleId="9">
    <w:name w:val="Знак Знак9"/>
    <w:rsid w:val="00276EA6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33">
    <w:name w:val="Знак Знак3"/>
    <w:locked/>
    <w:rsid w:val="00276EA6"/>
    <w:rPr>
      <w:rFonts w:ascii="Courier New" w:hAnsi="Courier New" w:cs="Courier New"/>
      <w:lang w:val="ru-RU" w:eastAsia="ru-RU" w:bidi="ar-SA"/>
    </w:rPr>
  </w:style>
  <w:style w:type="paragraph" w:customStyle="1" w:styleId="8">
    <w:name w:val="Обычный + 8 пт"/>
    <w:basedOn w:val="a"/>
    <w:rsid w:val="00276EA6"/>
    <w:rPr>
      <w:sz w:val="16"/>
      <w:szCs w:val="16"/>
    </w:rPr>
  </w:style>
  <w:style w:type="paragraph" w:customStyle="1" w:styleId="ConsPlusNormal">
    <w:name w:val="ConsPlusNormal"/>
    <w:rsid w:val="001D3366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lang w:val="ru-RU" w:eastAsia="ru-RU"/>
    </w:rPr>
  </w:style>
  <w:style w:type="paragraph" w:customStyle="1" w:styleId="newncpi0">
    <w:name w:val="newncpi0"/>
    <w:basedOn w:val="a"/>
    <w:rsid w:val="00A64CE7"/>
    <w:pPr>
      <w:spacing w:before="160" w:after="160"/>
      <w:jc w:val="both"/>
    </w:pPr>
  </w:style>
  <w:style w:type="paragraph" w:customStyle="1" w:styleId="table10">
    <w:name w:val="table10"/>
    <w:basedOn w:val="a"/>
    <w:rsid w:val="00A64CE7"/>
    <w:rPr>
      <w:sz w:val="20"/>
      <w:szCs w:val="20"/>
    </w:rPr>
  </w:style>
  <w:style w:type="paragraph" w:customStyle="1" w:styleId="undline">
    <w:name w:val="undline"/>
    <w:basedOn w:val="a"/>
    <w:rsid w:val="00A64CE7"/>
    <w:pPr>
      <w:spacing w:before="160" w:after="160"/>
      <w:jc w:val="both"/>
    </w:pPr>
    <w:rPr>
      <w:sz w:val="20"/>
      <w:szCs w:val="20"/>
    </w:rPr>
  </w:style>
  <w:style w:type="paragraph" w:styleId="af1">
    <w:name w:val="Normal (Web)"/>
    <w:basedOn w:val="a"/>
    <w:uiPriority w:val="99"/>
    <w:unhideWhenUsed/>
    <w:rsid w:val="00D42C14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955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91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1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2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7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4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70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0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64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1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93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Mshp\TEMPLATE\&#1073;&#1083;&#1072;&#1085;&#1082;_20150sx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бланк_20150sx.dot</Template>
  <TotalTime>326</TotalTime>
  <Pages>14</Pages>
  <Words>2800</Words>
  <Characters>15961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 О Д Ы</vt:lpstr>
    </vt:vector>
  </TitlesOfParts>
  <Company>Организация</Company>
  <LinksUpToDate>false</LinksUpToDate>
  <CharactersWithSpaces>18724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 О Д Ы</dc:title>
  <dc:subject/>
  <dc:creator>Admin</dc:creator>
  <cp:keywords/>
  <cp:lastModifiedBy>Пользователь</cp:lastModifiedBy>
  <cp:revision>112</cp:revision>
  <cp:lastPrinted>2018-04-20T05:58:00Z</cp:lastPrinted>
  <dcterms:created xsi:type="dcterms:W3CDTF">2018-04-18T13:33:00Z</dcterms:created>
  <dcterms:modified xsi:type="dcterms:W3CDTF">2022-04-06T08:13:00Z</dcterms:modified>
</cp:coreProperties>
</file>