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53D45" w:rsidRPr="00D53D45" w:rsidRDefault="00D53D45" w:rsidP="005606DD">
      <w:pPr>
        <w:jc w:val="center"/>
        <w:rPr>
          <w:rFonts w:eastAsiaTheme="minorHAnsi"/>
          <w:b/>
          <w:sz w:val="22"/>
          <w:szCs w:val="22"/>
          <w:lang w:eastAsia="en-US"/>
        </w:rPr>
      </w:pPr>
      <w:r w:rsidRPr="00D53D45">
        <w:rPr>
          <w:rFonts w:eastAsiaTheme="minorHAnsi"/>
          <w:b/>
          <w:sz w:val="22"/>
          <w:szCs w:val="22"/>
          <w:lang w:eastAsia="en-US"/>
        </w:rPr>
        <w:t>Годовой отчет ОАО "Конди</w:t>
      </w:r>
      <w:r w:rsidR="005606DD">
        <w:rPr>
          <w:rFonts w:eastAsiaTheme="minorHAnsi"/>
          <w:b/>
          <w:sz w:val="22"/>
          <w:szCs w:val="22"/>
          <w:lang w:eastAsia="en-US"/>
        </w:rPr>
        <w:t>терская фабрика "</w:t>
      </w:r>
      <w:proofErr w:type="spellStart"/>
      <w:r w:rsidR="005606DD">
        <w:rPr>
          <w:rFonts w:eastAsiaTheme="minorHAnsi"/>
          <w:b/>
          <w:sz w:val="22"/>
          <w:szCs w:val="22"/>
          <w:lang w:eastAsia="en-US"/>
        </w:rPr>
        <w:t>Слодыч</w:t>
      </w:r>
      <w:proofErr w:type="spellEnd"/>
      <w:r w:rsidR="005606DD">
        <w:rPr>
          <w:rFonts w:eastAsiaTheme="minorHAnsi"/>
          <w:b/>
          <w:sz w:val="22"/>
          <w:szCs w:val="22"/>
          <w:lang w:eastAsia="en-US"/>
        </w:rPr>
        <w:t>" за 2021</w:t>
      </w:r>
      <w:r w:rsidRPr="00D53D45">
        <w:rPr>
          <w:rFonts w:eastAsiaTheme="minorHAnsi"/>
          <w:b/>
          <w:sz w:val="22"/>
          <w:szCs w:val="22"/>
          <w:lang w:eastAsia="en-US"/>
        </w:rPr>
        <w:t xml:space="preserve"> год.</w:t>
      </w:r>
    </w:p>
    <w:p w:rsidR="00D53D45" w:rsidRPr="00D53D45" w:rsidRDefault="00D53D45" w:rsidP="00D53D45">
      <w:pPr>
        <w:jc w:val="center"/>
        <w:rPr>
          <w:rFonts w:eastAsiaTheme="minorHAnsi"/>
          <w:b/>
          <w:sz w:val="22"/>
          <w:szCs w:val="22"/>
          <w:lang w:eastAsia="en-US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3"/>
        <w:gridCol w:w="7"/>
        <w:gridCol w:w="1812"/>
        <w:gridCol w:w="1685"/>
        <w:gridCol w:w="43"/>
        <w:gridCol w:w="1580"/>
        <w:gridCol w:w="415"/>
        <w:gridCol w:w="1446"/>
        <w:gridCol w:w="434"/>
        <w:gridCol w:w="847"/>
        <w:gridCol w:w="423"/>
        <w:gridCol w:w="1449"/>
      </w:tblGrid>
      <w:tr w:rsidR="00D53D45" w:rsidRPr="00D53D45" w:rsidTr="0028235A">
        <w:trPr>
          <w:trHeight w:val="299"/>
        </w:trPr>
        <w:tc>
          <w:tcPr>
            <w:tcW w:w="4098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3D45" w:rsidRPr="00D53D45" w:rsidRDefault="00D53D45" w:rsidP="00D53D45">
            <w:pPr>
              <w:rPr>
                <w:b/>
                <w:bCs/>
                <w:sz w:val="20"/>
                <w:szCs w:val="20"/>
              </w:rPr>
            </w:pPr>
            <w:r w:rsidRPr="00D53D45">
              <w:rPr>
                <w:b/>
                <w:bCs/>
                <w:sz w:val="20"/>
                <w:szCs w:val="20"/>
              </w:rPr>
              <w:t>Доля государства в уставном фонде эмитента (всего в %):</w:t>
            </w:r>
          </w:p>
        </w:tc>
        <w:tc>
          <w:tcPr>
            <w:tcW w:w="90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3D45" w:rsidRPr="00D53D45" w:rsidRDefault="00D53D45" w:rsidP="00D53D45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</w:rPr>
            </w:pPr>
            <w:r w:rsidRPr="00D53D45"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</w:rPr>
              <w:t>70,28</w:t>
            </w:r>
          </w:p>
        </w:tc>
      </w:tr>
      <w:tr w:rsidR="00D53D45" w:rsidRPr="00D53D45" w:rsidTr="0028235A">
        <w:trPr>
          <w:trHeight w:val="403"/>
        </w:trPr>
        <w:tc>
          <w:tcPr>
            <w:tcW w:w="182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3D45" w:rsidRPr="00D53D45" w:rsidRDefault="00D53D45" w:rsidP="00D53D45">
            <w:pPr>
              <w:rPr>
                <w:sz w:val="20"/>
                <w:szCs w:val="20"/>
              </w:rPr>
            </w:pPr>
            <w:r w:rsidRPr="00D53D45">
              <w:rPr>
                <w:sz w:val="20"/>
                <w:szCs w:val="20"/>
              </w:rPr>
              <w:t>Вид собственности</w:t>
            </w:r>
          </w:p>
        </w:tc>
        <w:tc>
          <w:tcPr>
            <w:tcW w:w="2276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3D45" w:rsidRPr="00D53D45" w:rsidRDefault="00D53D45" w:rsidP="00D53D45">
            <w:pPr>
              <w:rPr>
                <w:sz w:val="20"/>
                <w:szCs w:val="20"/>
              </w:rPr>
            </w:pPr>
            <w:r w:rsidRPr="00D53D45">
              <w:rPr>
                <w:sz w:val="20"/>
                <w:szCs w:val="20"/>
              </w:rPr>
              <w:t>Количество акций, шт.</w:t>
            </w:r>
          </w:p>
        </w:tc>
        <w:tc>
          <w:tcPr>
            <w:tcW w:w="90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3D45" w:rsidRPr="00D53D45" w:rsidRDefault="00D53D45" w:rsidP="00D53D45">
            <w:pPr>
              <w:rPr>
                <w:sz w:val="20"/>
                <w:szCs w:val="20"/>
              </w:rPr>
            </w:pPr>
            <w:r w:rsidRPr="00D53D45">
              <w:rPr>
                <w:sz w:val="20"/>
                <w:szCs w:val="20"/>
              </w:rPr>
              <w:t>Доля в уставном фонде, %</w:t>
            </w:r>
          </w:p>
        </w:tc>
      </w:tr>
      <w:tr w:rsidR="00D53D45" w:rsidRPr="00D53D45" w:rsidTr="0028235A">
        <w:trPr>
          <w:trHeight w:val="257"/>
        </w:trPr>
        <w:tc>
          <w:tcPr>
            <w:tcW w:w="1822" w:type="pct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3D45" w:rsidRPr="00D53D45" w:rsidRDefault="00D53D45" w:rsidP="00D53D45">
            <w:pPr>
              <w:rPr>
                <w:sz w:val="18"/>
                <w:szCs w:val="18"/>
              </w:rPr>
            </w:pPr>
            <w:r w:rsidRPr="00D53D45">
              <w:rPr>
                <w:sz w:val="18"/>
                <w:szCs w:val="18"/>
              </w:rPr>
              <w:t>республиканская</w:t>
            </w:r>
          </w:p>
        </w:tc>
        <w:tc>
          <w:tcPr>
            <w:tcW w:w="2276" w:type="pct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D53D45" w:rsidRPr="00D53D45" w:rsidRDefault="00D53D45" w:rsidP="00D53D45">
            <w:pPr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</w:rPr>
            </w:pPr>
            <w:r w:rsidRPr="00D53D45"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</w:rPr>
              <w:t>1 242 860</w:t>
            </w:r>
          </w:p>
        </w:tc>
        <w:tc>
          <w:tcPr>
            <w:tcW w:w="90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D53D45" w:rsidRPr="00D53D45" w:rsidRDefault="00D53D45" w:rsidP="00D53D45">
            <w:pPr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</w:rPr>
            </w:pPr>
            <w:r w:rsidRPr="00D53D45"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</w:rPr>
              <w:t>70,28</w:t>
            </w:r>
          </w:p>
        </w:tc>
      </w:tr>
      <w:tr w:rsidR="00D53D45" w:rsidRPr="00D53D45" w:rsidTr="0028235A">
        <w:trPr>
          <w:trHeight w:val="288"/>
        </w:trPr>
        <w:tc>
          <w:tcPr>
            <w:tcW w:w="1822" w:type="pct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3D45" w:rsidRPr="00D53D45" w:rsidRDefault="00D53D45" w:rsidP="00D53D45">
            <w:pPr>
              <w:rPr>
                <w:sz w:val="18"/>
                <w:szCs w:val="18"/>
              </w:rPr>
            </w:pPr>
            <w:r w:rsidRPr="00D53D45">
              <w:rPr>
                <w:sz w:val="18"/>
                <w:szCs w:val="18"/>
              </w:rPr>
              <w:t>коммунальная всего:</w:t>
            </w:r>
          </w:p>
        </w:tc>
        <w:tc>
          <w:tcPr>
            <w:tcW w:w="2276" w:type="pct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3D45" w:rsidRPr="00D53D45" w:rsidRDefault="00D53D45" w:rsidP="00D53D45">
            <w:pPr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</w:rPr>
            </w:pPr>
            <w:r w:rsidRPr="00D53D45"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</w:rPr>
              <w:t>0</w:t>
            </w:r>
          </w:p>
        </w:tc>
        <w:tc>
          <w:tcPr>
            <w:tcW w:w="90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3D45" w:rsidRPr="00D53D45" w:rsidRDefault="00D53D45" w:rsidP="00D53D45">
            <w:pPr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</w:rPr>
            </w:pPr>
            <w:r w:rsidRPr="00D53D45"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</w:rPr>
              <w:t>0</w:t>
            </w:r>
          </w:p>
        </w:tc>
      </w:tr>
      <w:tr w:rsidR="00D53D45" w:rsidRPr="00D53D45" w:rsidTr="0028235A">
        <w:trPr>
          <w:trHeight w:val="255"/>
        </w:trPr>
        <w:tc>
          <w:tcPr>
            <w:tcW w:w="1822" w:type="pct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3D45" w:rsidRPr="00D53D45" w:rsidRDefault="00D53D45" w:rsidP="00D53D45">
            <w:pPr>
              <w:rPr>
                <w:sz w:val="18"/>
                <w:szCs w:val="18"/>
              </w:rPr>
            </w:pPr>
            <w:r w:rsidRPr="00D53D45">
              <w:rPr>
                <w:sz w:val="18"/>
                <w:szCs w:val="18"/>
              </w:rPr>
              <w:t>в том числе:</w:t>
            </w:r>
          </w:p>
        </w:tc>
        <w:tc>
          <w:tcPr>
            <w:tcW w:w="2276" w:type="pct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3D45" w:rsidRPr="00D53D45" w:rsidRDefault="00D53D45" w:rsidP="00D53D45">
            <w:pPr>
              <w:rPr>
                <w:sz w:val="18"/>
                <w:szCs w:val="18"/>
              </w:rPr>
            </w:pPr>
            <w:r w:rsidRPr="00D53D45">
              <w:rPr>
                <w:sz w:val="18"/>
                <w:szCs w:val="18"/>
              </w:rPr>
              <w:t>х</w:t>
            </w:r>
          </w:p>
        </w:tc>
        <w:tc>
          <w:tcPr>
            <w:tcW w:w="90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3D45" w:rsidRPr="00D53D45" w:rsidRDefault="00D53D45" w:rsidP="00D53D45">
            <w:pPr>
              <w:rPr>
                <w:sz w:val="18"/>
                <w:szCs w:val="18"/>
              </w:rPr>
            </w:pPr>
            <w:r w:rsidRPr="00D53D45">
              <w:rPr>
                <w:sz w:val="18"/>
                <w:szCs w:val="18"/>
              </w:rPr>
              <w:t>х</w:t>
            </w:r>
          </w:p>
        </w:tc>
      </w:tr>
      <w:tr w:rsidR="00D53D45" w:rsidRPr="00D53D45" w:rsidTr="0028235A">
        <w:trPr>
          <w:trHeight w:val="255"/>
        </w:trPr>
        <w:tc>
          <w:tcPr>
            <w:tcW w:w="1822" w:type="pct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3D45" w:rsidRPr="00D53D45" w:rsidRDefault="00D53D45" w:rsidP="00D53D45">
            <w:pPr>
              <w:rPr>
                <w:sz w:val="18"/>
                <w:szCs w:val="18"/>
              </w:rPr>
            </w:pPr>
            <w:r w:rsidRPr="00D53D45">
              <w:rPr>
                <w:sz w:val="18"/>
                <w:szCs w:val="18"/>
              </w:rPr>
              <w:t xml:space="preserve">областная </w:t>
            </w:r>
          </w:p>
        </w:tc>
        <w:tc>
          <w:tcPr>
            <w:tcW w:w="2276" w:type="pct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D53D45" w:rsidRPr="00D53D45" w:rsidRDefault="00D53D45" w:rsidP="00D53D45">
            <w:pPr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</w:rPr>
            </w:pPr>
            <w:r w:rsidRPr="00D53D45"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</w:rPr>
              <w:t>0</w:t>
            </w:r>
          </w:p>
        </w:tc>
        <w:tc>
          <w:tcPr>
            <w:tcW w:w="90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D53D45" w:rsidRPr="00D53D45" w:rsidRDefault="00D53D45" w:rsidP="00D53D45">
            <w:pPr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</w:rPr>
            </w:pPr>
            <w:r w:rsidRPr="00D53D45"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</w:rPr>
              <w:t>0</w:t>
            </w:r>
          </w:p>
        </w:tc>
      </w:tr>
      <w:tr w:rsidR="00D53D45" w:rsidRPr="00D53D45" w:rsidTr="0028235A">
        <w:trPr>
          <w:trHeight w:val="255"/>
        </w:trPr>
        <w:tc>
          <w:tcPr>
            <w:tcW w:w="1822" w:type="pct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3D45" w:rsidRPr="00D53D45" w:rsidRDefault="00D53D45" w:rsidP="00D53D45">
            <w:pPr>
              <w:rPr>
                <w:sz w:val="18"/>
                <w:szCs w:val="18"/>
              </w:rPr>
            </w:pPr>
            <w:r w:rsidRPr="00D53D45">
              <w:rPr>
                <w:sz w:val="18"/>
                <w:szCs w:val="18"/>
              </w:rPr>
              <w:t xml:space="preserve">районная </w:t>
            </w:r>
          </w:p>
        </w:tc>
        <w:tc>
          <w:tcPr>
            <w:tcW w:w="2276" w:type="pct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D53D45" w:rsidRPr="00D53D45" w:rsidRDefault="00D53D45" w:rsidP="00D53D45">
            <w:pPr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</w:rPr>
            </w:pPr>
            <w:r w:rsidRPr="00D53D45"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</w:rPr>
              <w:t>0</w:t>
            </w:r>
          </w:p>
        </w:tc>
        <w:tc>
          <w:tcPr>
            <w:tcW w:w="90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D53D45" w:rsidRPr="00D53D45" w:rsidRDefault="00D53D45" w:rsidP="00D53D45">
            <w:pPr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</w:rPr>
            </w:pPr>
            <w:r w:rsidRPr="00D53D45"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</w:rPr>
              <w:t>0</w:t>
            </w:r>
          </w:p>
        </w:tc>
      </w:tr>
      <w:tr w:rsidR="00D53D45" w:rsidRPr="00D53D45" w:rsidTr="0028235A">
        <w:trPr>
          <w:trHeight w:val="255"/>
        </w:trPr>
        <w:tc>
          <w:tcPr>
            <w:tcW w:w="1822" w:type="pct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3D45" w:rsidRPr="00D53D45" w:rsidRDefault="00D53D45" w:rsidP="00D53D45">
            <w:pPr>
              <w:rPr>
                <w:sz w:val="18"/>
                <w:szCs w:val="18"/>
              </w:rPr>
            </w:pPr>
            <w:r w:rsidRPr="00D53D45">
              <w:rPr>
                <w:sz w:val="18"/>
                <w:szCs w:val="18"/>
              </w:rPr>
              <w:t>городская</w:t>
            </w:r>
          </w:p>
        </w:tc>
        <w:tc>
          <w:tcPr>
            <w:tcW w:w="2276" w:type="pct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D53D45" w:rsidRPr="00D53D45" w:rsidRDefault="00D53D45" w:rsidP="00D53D45">
            <w:pPr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</w:rPr>
            </w:pPr>
            <w:r w:rsidRPr="00D53D45"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</w:rPr>
              <w:t>0</w:t>
            </w:r>
          </w:p>
        </w:tc>
        <w:tc>
          <w:tcPr>
            <w:tcW w:w="90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D53D45" w:rsidRPr="00D53D45" w:rsidRDefault="00D53D45" w:rsidP="00D53D45">
            <w:pPr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</w:rPr>
            </w:pPr>
            <w:r w:rsidRPr="00D53D45"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</w:rPr>
              <w:t>0</w:t>
            </w:r>
          </w:p>
        </w:tc>
      </w:tr>
      <w:tr w:rsidR="00D53D45" w:rsidRPr="00D53D45" w:rsidTr="0028235A">
        <w:trPr>
          <w:gridBefore w:val="2"/>
          <w:wBefore w:w="44" w:type="pct"/>
          <w:trHeight w:val="315"/>
        </w:trPr>
        <w:tc>
          <w:tcPr>
            <w:tcW w:w="2612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62E4" w:rsidRDefault="000A62E4" w:rsidP="00D53D45">
            <w:pPr>
              <w:rPr>
                <w:b/>
                <w:bCs/>
                <w:sz w:val="20"/>
                <w:szCs w:val="20"/>
              </w:rPr>
            </w:pPr>
          </w:p>
          <w:p w:rsidR="00D53D45" w:rsidRDefault="00D53D45" w:rsidP="00D53D45">
            <w:pPr>
              <w:rPr>
                <w:b/>
                <w:bCs/>
                <w:sz w:val="20"/>
                <w:szCs w:val="20"/>
              </w:rPr>
            </w:pPr>
            <w:r w:rsidRPr="00D53D45">
              <w:rPr>
                <w:b/>
                <w:bCs/>
                <w:sz w:val="20"/>
                <w:szCs w:val="20"/>
              </w:rPr>
              <w:t>Информация о дивидендах и акциях</w:t>
            </w:r>
            <w:r w:rsidR="000A62E4">
              <w:rPr>
                <w:b/>
                <w:bCs/>
                <w:sz w:val="20"/>
                <w:szCs w:val="20"/>
              </w:rPr>
              <w:t>:</w:t>
            </w:r>
          </w:p>
          <w:p w:rsidR="000A62E4" w:rsidRPr="00D53D45" w:rsidRDefault="000A62E4" w:rsidP="00D53D45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9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3D45" w:rsidRPr="00D53D45" w:rsidRDefault="00D53D45" w:rsidP="00D53D45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73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3D45" w:rsidRPr="00D53D45" w:rsidRDefault="00D53D45" w:rsidP="00D53D45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6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3D45" w:rsidRPr="00D53D45" w:rsidRDefault="00D53D45" w:rsidP="00D53D45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D53D45" w:rsidRPr="00D53D45" w:rsidTr="0028235A">
        <w:trPr>
          <w:gridBefore w:val="2"/>
          <w:wBefore w:w="44" w:type="pct"/>
          <w:trHeight w:val="865"/>
        </w:trPr>
        <w:tc>
          <w:tcPr>
            <w:tcW w:w="261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3D45" w:rsidRPr="00D53D45" w:rsidRDefault="00D53D45" w:rsidP="00D53D45">
            <w:pPr>
              <w:jc w:val="center"/>
              <w:rPr>
                <w:b/>
                <w:bCs/>
                <w:sz w:val="20"/>
                <w:szCs w:val="20"/>
              </w:rPr>
            </w:pPr>
            <w:r w:rsidRPr="00D53D45">
              <w:rPr>
                <w:b/>
                <w:bCs/>
                <w:sz w:val="20"/>
                <w:szCs w:val="20"/>
              </w:rPr>
              <w:t>Показатель</w:t>
            </w:r>
          </w:p>
        </w:tc>
        <w:tc>
          <w:tcPr>
            <w:tcW w:w="89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D53D45" w:rsidRPr="00D53D45" w:rsidRDefault="00D53D45" w:rsidP="00D53D45">
            <w:pPr>
              <w:jc w:val="center"/>
              <w:rPr>
                <w:b/>
                <w:bCs/>
                <w:sz w:val="20"/>
                <w:szCs w:val="20"/>
              </w:rPr>
            </w:pPr>
            <w:r w:rsidRPr="00D53D45">
              <w:rPr>
                <w:b/>
                <w:bCs/>
                <w:sz w:val="20"/>
                <w:szCs w:val="20"/>
              </w:rPr>
              <w:t>Единица измерения</w:t>
            </w:r>
          </w:p>
        </w:tc>
        <w:tc>
          <w:tcPr>
            <w:tcW w:w="73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3D45" w:rsidRPr="00D53D45" w:rsidRDefault="00D53D45" w:rsidP="00D53D45">
            <w:pPr>
              <w:jc w:val="center"/>
              <w:rPr>
                <w:b/>
                <w:bCs/>
                <w:sz w:val="20"/>
                <w:szCs w:val="20"/>
              </w:rPr>
            </w:pPr>
            <w:r w:rsidRPr="00D53D45">
              <w:rPr>
                <w:b/>
                <w:bCs/>
                <w:sz w:val="20"/>
                <w:szCs w:val="20"/>
              </w:rPr>
              <w:t>За отчетный период</w:t>
            </w:r>
          </w:p>
        </w:tc>
        <w:tc>
          <w:tcPr>
            <w:tcW w:w="6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3D45" w:rsidRPr="00D53D45" w:rsidRDefault="00D53D45" w:rsidP="00D53D45">
            <w:pPr>
              <w:jc w:val="center"/>
              <w:rPr>
                <w:b/>
                <w:bCs/>
                <w:sz w:val="20"/>
                <w:szCs w:val="20"/>
              </w:rPr>
            </w:pPr>
            <w:r w:rsidRPr="00D53D45">
              <w:rPr>
                <w:b/>
                <w:bCs/>
                <w:sz w:val="20"/>
                <w:szCs w:val="20"/>
              </w:rPr>
              <w:t>За аналогичный период прошлого года</w:t>
            </w:r>
          </w:p>
        </w:tc>
      </w:tr>
      <w:tr w:rsidR="00CA10D0" w:rsidRPr="00D53D45" w:rsidTr="0028235A">
        <w:trPr>
          <w:gridBefore w:val="2"/>
          <w:wBefore w:w="44" w:type="pct"/>
          <w:trHeight w:val="255"/>
        </w:trPr>
        <w:tc>
          <w:tcPr>
            <w:tcW w:w="2612" w:type="pct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10D0" w:rsidRPr="00D53D45" w:rsidRDefault="00CA10D0" w:rsidP="00CA10D0">
            <w:pPr>
              <w:rPr>
                <w:sz w:val="20"/>
                <w:szCs w:val="20"/>
              </w:rPr>
            </w:pPr>
            <w:r w:rsidRPr="00D53D45">
              <w:rPr>
                <w:sz w:val="20"/>
                <w:szCs w:val="20"/>
              </w:rPr>
              <w:t>Количество акционеров, всего</w:t>
            </w:r>
          </w:p>
        </w:tc>
        <w:tc>
          <w:tcPr>
            <w:tcW w:w="893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A10D0" w:rsidRPr="00D53D45" w:rsidRDefault="00CA10D0" w:rsidP="00CA10D0">
            <w:pPr>
              <w:rPr>
                <w:sz w:val="20"/>
                <w:szCs w:val="20"/>
              </w:rPr>
            </w:pPr>
            <w:r w:rsidRPr="00D53D45">
              <w:rPr>
                <w:sz w:val="20"/>
                <w:szCs w:val="20"/>
              </w:rPr>
              <w:t>лиц</w:t>
            </w:r>
          </w:p>
        </w:tc>
        <w:tc>
          <w:tcPr>
            <w:tcW w:w="730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10D0" w:rsidRPr="00BC1FCD" w:rsidRDefault="00FD166F" w:rsidP="005606DD">
            <w:pPr>
              <w:jc w:val="right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42</w:t>
            </w:r>
            <w:r w:rsidR="005606DD">
              <w:rPr>
                <w:color w:val="000000" w:themeColor="text1"/>
                <w:sz w:val="20"/>
                <w:szCs w:val="20"/>
              </w:rPr>
              <w:t>69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10D0" w:rsidRPr="00BC1FCD" w:rsidRDefault="005606DD" w:rsidP="00CA10D0">
            <w:pPr>
              <w:jc w:val="right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4270</w:t>
            </w:r>
          </w:p>
        </w:tc>
      </w:tr>
      <w:tr w:rsidR="00CA10D0" w:rsidRPr="00D53D45" w:rsidTr="0028235A">
        <w:trPr>
          <w:gridBefore w:val="2"/>
          <w:wBefore w:w="44" w:type="pct"/>
          <w:trHeight w:val="255"/>
        </w:trPr>
        <w:tc>
          <w:tcPr>
            <w:tcW w:w="2612" w:type="pct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10D0" w:rsidRPr="00D53D45" w:rsidRDefault="00CA10D0" w:rsidP="00CA10D0">
            <w:pPr>
              <w:rPr>
                <w:sz w:val="20"/>
                <w:szCs w:val="20"/>
              </w:rPr>
            </w:pPr>
            <w:r w:rsidRPr="00D53D45">
              <w:rPr>
                <w:sz w:val="20"/>
                <w:szCs w:val="20"/>
              </w:rPr>
              <w:t xml:space="preserve">   в том числе: юридических лиц</w:t>
            </w:r>
          </w:p>
        </w:tc>
        <w:tc>
          <w:tcPr>
            <w:tcW w:w="893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A10D0" w:rsidRPr="00D53D45" w:rsidRDefault="00CA10D0" w:rsidP="00CA10D0">
            <w:pPr>
              <w:rPr>
                <w:sz w:val="20"/>
                <w:szCs w:val="20"/>
              </w:rPr>
            </w:pPr>
            <w:r w:rsidRPr="00D53D45">
              <w:rPr>
                <w:sz w:val="20"/>
                <w:szCs w:val="20"/>
              </w:rPr>
              <w:t>лиц</w:t>
            </w:r>
          </w:p>
        </w:tc>
        <w:tc>
          <w:tcPr>
            <w:tcW w:w="730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CA10D0" w:rsidRPr="00BC1FCD" w:rsidRDefault="00CA10D0" w:rsidP="00CA10D0">
            <w:pPr>
              <w:jc w:val="right"/>
              <w:rPr>
                <w:color w:val="000000" w:themeColor="text1"/>
                <w:sz w:val="20"/>
                <w:szCs w:val="20"/>
              </w:rPr>
            </w:pPr>
            <w:r w:rsidRPr="00BC1FCD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CA10D0" w:rsidRPr="00BC1FCD" w:rsidRDefault="00CA10D0" w:rsidP="00CA10D0">
            <w:pPr>
              <w:jc w:val="right"/>
              <w:rPr>
                <w:color w:val="000000" w:themeColor="text1"/>
                <w:sz w:val="20"/>
                <w:szCs w:val="20"/>
              </w:rPr>
            </w:pPr>
            <w:r w:rsidRPr="00BC1FCD">
              <w:rPr>
                <w:color w:val="000000" w:themeColor="text1"/>
                <w:sz w:val="20"/>
                <w:szCs w:val="20"/>
              </w:rPr>
              <w:t>1</w:t>
            </w:r>
          </w:p>
        </w:tc>
      </w:tr>
      <w:tr w:rsidR="00CA10D0" w:rsidRPr="00D53D45" w:rsidTr="0028235A">
        <w:trPr>
          <w:gridBefore w:val="2"/>
          <w:wBefore w:w="44" w:type="pct"/>
          <w:trHeight w:val="255"/>
        </w:trPr>
        <w:tc>
          <w:tcPr>
            <w:tcW w:w="2612" w:type="pct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10D0" w:rsidRPr="00D53D45" w:rsidRDefault="00CA10D0" w:rsidP="00CA10D0">
            <w:pPr>
              <w:rPr>
                <w:sz w:val="20"/>
                <w:szCs w:val="20"/>
              </w:rPr>
            </w:pPr>
            <w:r w:rsidRPr="00D53D45">
              <w:rPr>
                <w:sz w:val="20"/>
                <w:szCs w:val="20"/>
              </w:rPr>
              <w:t xml:space="preserve">      из них нерезидентов Республики Беларусь</w:t>
            </w:r>
          </w:p>
        </w:tc>
        <w:tc>
          <w:tcPr>
            <w:tcW w:w="893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A10D0" w:rsidRPr="00D53D45" w:rsidRDefault="00CA10D0" w:rsidP="00CA10D0">
            <w:pPr>
              <w:rPr>
                <w:sz w:val="20"/>
                <w:szCs w:val="20"/>
              </w:rPr>
            </w:pPr>
            <w:r w:rsidRPr="00D53D45">
              <w:rPr>
                <w:sz w:val="20"/>
                <w:szCs w:val="20"/>
              </w:rPr>
              <w:t>лиц</w:t>
            </w:r>
          </w:p>
        </w:tc>
        <w:tc>
          <w:tcPr>
            <w:tcW w:w="730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CA10D0" w:rsidRPr="00BC1FCD" w:rsidRDefault="00CA10D0" w:rsidP="00CA10D0">
            <w:pPr>
              <w:jc w:val="right"/>
              <w:rPr>
                <w:color w:val="000000" w:themeColor="text1"/>
                <w:sz w:val="20"/>
                <w:szCs w:val="20"/>
              </w:rPr>
            </w:pPr>
            <w:r w:rsidRPr="00BC1FCD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CA10D0" w:rsidRPr="00BC1FCD" w:rsidRDefault="00CA10D0" w:rsidP="00CA10D0">
            <w:pPr>
              <w:jc w:val="right"/>
              <w:rPr>
                <w:color w:val="000000" w:themeColor="text1"/>
                <w:sz w:val="20"/>
                <w:szCs w:val="20"/>
              </w:rPr>
            </w:pPr>
            <w:r w:rsidRPr="00BC1FCD">
              <w:rPr>
                <w:color w:val="000000" w:themeColor="text1"/>
                <w:sz w:val="20"/>
                <w:szCs w:val="20"/>
              </w:rPr>
              <w:t>0</w:t>
            </w:r>
          </w:p>
        </w:tc>
      </w:tr>
      <w:tr w:rsidR="00CA10D0" w:rsidRPr="00D53D45" w:rsidTr="0028235A">
        <w:trPr>
          <w:gridBefore w:val="2"/>
          <w:wBefore w:w="44" w:type="pct"/>
          <w:trHeight w:val="255"/>
        </w:trPr>
        <w:tc>
          <w:tcPr>
            <w:tcW w:w="2612" w:type="pct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10D0" w:rsidRPr="00D53D45" w:rsidRDefault="00CA10D0" w:rsidP="00CA10D0">
            <w:pPr>
              <w:rPr>
                <w:sz w:val="20"/>
                <w:szCs w:val="20"/>
              </w:rPr>
            </w:pPr>
            <w:r w:rsidRPr="00D53D45">
              <w:rPr>
                <w:sz w:val="20"/>
                <w:szCs w:val="20"/>
              </w:rPr>
              <w:t xml:space="preserve">   в том числе: физических лиц</w:t>
            </w:r>
          </w:p>
        </w:tc>
        <w:tc>
          <w:tcPr>
            <w:tcW w:w="893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A10D0" w:rsidRPr="00D53D45" w:rsidRDefault="00CA10D0" w:rsidP="00CA10D0">
            <w:pPr>
              <w:rPr>
                <w:sz w:val="20"/>
                <w:szCs w:val="20"/>
              </w:rPr>
            </w:pPr>
            <w:r w:rsidRPr="00D53D45">
              <w:rPr>
                <w:sz w:val="20"/>
                <w:szCs w:val="20"/>
              </w:rPr>
              <w:t>лиц</w:t>
            </w:r>
          </w:p>
        </w:tc>
        <w:tc>
          <w:tcPr>
            <w:tcW w:w="730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CA10D0" w:rsidRPr="00BC1FCD" w:rsidRDefault="00FD166F" w:rsidP="00CA10D0">
            <w:pPr>
              <w:jc w:val="right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426</w:t>
            </w:r>
            <w:r w:rsidR="005606DD">
              <w:rPr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CA10D0" w:rsidRPr="00BC1FCD" w:rsidRDefault="00FD166F" w:rsidP="00CA10D0">
            <w:pPr>
              <w:jc w:val="right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426</w:t>
            </w:r>
            <w:r w:rsidR="005606DD">
              <w:rPr>
                <w:color w:val="000000" w:themeColor="text1"/>
                <w:sz w:val="20"/>
                <w:szCs w:val="20"/>
              </w:rPr>
              <w:t>9</w:t>
            </w:r>
          </w:p>
        </w:tc>
      </w:tr>
      <w:tr w:rsidR="00CA10D0" w:rsidRPr="00D53D45" w:rsidTr="0028235A">
        <w:trPr>
          <w:gridBefore w:val="2"/>
          <w:wBefore w:w="44" w:type="pct"/>
          <w:trHeight w:val="255"/>
        </w:trPr>
        <w:tc>
          <w:tcPr>
            <w:tcW w:w="2612" w:type="pct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10D0" w:rsidRPr="00D53D45" w:rsidRDefault="00CA10D0" w:rsidP="00CA10D0">
            <w:pPr>
              <w:rPr>
                <w:sz w:val="20"/>
                <w:szCs w:val="20"/>
              </w:rPr>
            </w:pPr>
            <w:r w:rsidRPr="00D53D45">
              <w:rPr>
                <w:sz w:val="20"/>
                <w:szCs w:val="20"/>
              </w:rPr>
              <w:t xml:space="preserve">      из них нерезидентов Республики Беларусь</w:t>
            </w:r>
          </w:p>
        </w:tc>
        <w:tc>
          <w:tcPr>
            <w:tcW w:w="893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A10D0" w:rsidRPr="00D53D45" w:rsidRDefault="00CA10D0" w:rsidP="00CA10D0">
            <w:pPr>
              <w:rPr>
                <w:sz w:val="20"/>
                <w:szCs w:val="20"/>
              </w:rPr>
            </w:pPr>
            <w:r w:rsidRPr="00D53D45">
              <w:rPr>
                <w:sz w:val="20"/>
                <w:szCs w:val="20"/>
              </w:rPr>
              <w:t>лиц</w:t>
            </w:r>
          </w:p>
        </w:tc>
        <w:tc>
          <w:tcPr>
            <w:tcW w:w="730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CA10D0" w:rsidRPr="00BC1FCD" w:rsidRDefault="00CA10D0" w:rsidP="00CA10D0">
            <w:pPr>
              <w:jc w:val="right"/>
              <w:rPr>
                <w:color w:val="000000" w:themeColor="text1"/>
                <w:sz w:val="20"/>
                <w:szCs w:val="20"/>
              </w:rPr>
            </w:pPr>
            <w:r w:rsidRPr="00BC1FCD">
              <w:rPr>
                <w:color w:val="000000" w:themeColor="text1"/>
                <w:sz w:val="20"/>
                <w:szCs w:val="20"/>
              </w:rPr>
              <w:t>1</w:t>
            </w:r>
            <w:r>
              <w:rPr>
                <w:color w:val="000000" w:themeColor="text1"/>
                <w:sz w:val="20"/>
                <w:szCs w:val="20"/>
              </w:rPr>
              <w:t>7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CA10D0" w:rsidRPr="00BC1FCD" w:rsidRDefault="00FD166F" w:rsidP="00CA10D0">
            <w:pPr>
              <w:jc w:val="right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17</w:t>
            </w:r>
          </w:p>
        </w:tc>
      </w:tr>
      <w:tr w:rsidR="00CA10D0" w:rsidRPr="00D53D45" w:rsidTr="0028235A">
        <w:trPr>
          <w:gridBefore w:val="2"/>
          <w:wBefore w:w="44" w:type="pct"/>
          <w:trHeight w:val="480"/>
        </w:trPr>
        <w:tc>
          <w:tcPr>
            <w:tcW w:w="2612" w:type="pct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10D0" w:rsidRPr="00D53D45" w:rsidRDefault="00CA10D0" w:rsidP="00CA10D0">
            <w:pPr>
              <w:rPr>
                <w:sz w:val="20"/>
                <w:szCs w:val="20"/>
              </w:rPr>
            </w:pPr>
            <w:r w:rsidRPr="00D53D45">
              <w:rPr>
                <w:sz w:val="20"/>
                <w:szCs w:val="20"/>
              </w:rPr>
              <w:t>Начислено на выплату дивидендов в данном отчетном  периоде</w:t>
            </w:r>
          </w:p>
        </w:tc>
        <w:tc>
          <w:tcPr>
            <w:tcW w:w="893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A10D0" w:rsidRPr="00D53D45" w:rsidRDefault="00CA10D0" w:rsidP="00CA10D0">
            <w:pPr>
              <w:rPr>
                <w:sz w:val="20"/>
                <w:szCs w:val="20"/>
              </w:rPr>
            </w:pPr>
            <w:r w:rsidRPr="00D53D45">
              <w:rPr>
                <w:sz w:val="20"/>
                <w:szCs w:val="20"/>
              </w:rPr>
              <w:t>тысяч рублей</w:t>
            </w:r>
          </w:p>
        </w:tc>
        <w:tc>
          <w:tcPr>
            <w:tcW w:w="730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CA10D0" w:rsidRPr="00BC1FCD" w:rsidRDefault="005606DD" w:rsidP="00CA10D0">
            <w:pPr>
              <w:jc w:val="right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419,42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CA10D0" w:rsidRPr="00BC1FCD" w:rsidRDefault="005606DD" w:rsidP="00CA10D0">
            <w:pPr>
              <w:jc w:val="right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609,53</w:t>
            </w:r>
          </w:p>
        </w:tc>
      </w:tr>
      <w:tr w:rsidR="00CA10D0" w:rsidRPr="00D53D45" w:rsidTr="0028235A">
        <w:trPr>
          <w:gridBefore w:val="2"/>
          <w:wBefore w:w="44" w:type="pct"/>
          <w:trHeight w:val="480"/>
        </w:trPr>
        <w:tc>
          <w:tcPr>
            <w:tcW w:w="2612" w:type="pct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10D0" w:rsidRPr="00D53D45" w:rsidRDefault="00CA10D0" w:rsidP="00CA10D0">
            <w:pPr>
              <w:rPr>
                <w:sz w:val="20"/>
                <w:szCs w:val="20"/>
              </w:rPr>
            </w:pPr>
            <w:r w:rsidRPr="00D53D45">
              <w:rPr>
                <w:sz w:val="20"/>
                <w:szCs w:val="20"/>
              </w:rPr>
              <w:t>Фактически выплаченные дивиденды в данном отчетном  периоде</w:t>
            </w:r>
          </w:p>
        </w:tc>
        <w:tc>
          <w:tcPr>
            <w:tcW w:w="893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A10D0" w:rsidRPr="00D53D45" w:rsidRDefault="00CA10D0" w:rsidP="00CA10D0">
            <w:pPr>
              <w:rPr>
                <w:sz w:val="20"/>
                <w:szCs w:val="20"/>
              </w:rPr>
            </w:pPr>
            <w:r w:rsidRPr="00D53D45">
              <w:rPr>
                <w:sz w:val="20"/>
                <w:szCs w:val="20"/>
              </w:rPr>
              <w:t>тысяч рублей</w:t>
            </w:r>
          </w:p>
        </w:tc>
        <w:tc>
          <w:tcPr>
            <w:tcW w:w="730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CA10D0" w:rsidRPr="00BC1FCD" w:rsidRDefault="005606DD" w:rsidP="00CA10D0">
            <w:pPr>
              <w:jc w:val="right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609,53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CA10D0" w:rsidRPr="00BC1FCD" w:rsidRDefault="005606DD" w:rsidP="00CA10D0">
            <w:pPr>
              <w:jc w:val="right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184,99</w:t>
            </w:r>
          </w:p>
        </w:tc>
      </w:tr>
      <w:tr w:rsidR="00CA10D0" w:rsidRPr="00D53D45" w:rsidTr="0028235A">
        <w:trPr>
          <w:gridBefore w:val="2"/>
          <w:wBefore w:w="44" w:type="pct"/>
          <w:trHeight w:val="480"/>
        </w:trPr>
        <w:tc>
          <w:tcPr>
            <w:tcW w:w="2612" w:type="pct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10D0" w:rsidRPr="00D53D45" w:rsidRDefault="00CA10D0" w:rsidP="00CA10D0">
            <w:pPr>
              <w:rPr>
                <w:sz w:val="20"/>
                <w:szCs w:val="20"/>
              </w:rPr>
            </w:pPr>
            <w:r w:rsidRPr="00D53D45">
              <w:rPr>
                <w:sz w:val="20"/>
                <w:szCs w:val="20"/>
              </w:rPr>
              <w:t>Дивиденды, приходящиеся на одну простую (обыкновенную) акцию (включая налоги)</w:t>
            </w:r>
          </w:p>
        </w:tc>
        <w:tc>
          <w:tcPr>
            <w:tcW w:w="893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A10D0" w:rsidRPr="00D53D45" w:rsidRDefault="00CA10D0" w:rsidP="00CA10D0">
            <w:pPr>
              <w:rPr>
                <w:sz w:val="20"/>
                <w:szCs w:val="20"/>
              </w:rPr>
            </w:pPr>
            <w:r w:rsidRPr="00D53D45">
              <w:rPr>
                <w:sz w:val="20"/>
                <w:szCs w:val="20"/>
              </w:rPr>
              <w:t>рублей</w:t>
            </w:r>
          </w:p>
        </w:tc>
        <w:tc>
          <w:tcPr>
            <w:tcW w:w="730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CA10D0" w:rsidRPr="00BC1FCD" w:rsidRDefault="00CA10D0" w:rsidP="00FD166F">
            <w:pPr>
              <w:jc w:val="right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0,</w:t>
            </w:r>
            <w:r w:rsidR="005606DD">
              <w:rPr>
                <w:color w:val="000000" w:themeColor="text1"/>
                <w:sz w:val="20"/>
                <w:szCs w:val="20"/>
              </w:rPr>
              <w:t>237176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CA10D0" w:rsidRPr="00BC1FCD" w:rsidRDefault="005606DD" w:rsidP="00CA10D0">
            <w:pPr>
              <w:jc w:val="right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0,344673</w:t>
            </w:r>
          </w:p>
        </w:tc>
      </w:tr>
      <w:tr w:rsidR="00CA10D0" w:rsidRPr="00D53D45" w:rsidTr="0028235A">
        <w:trPr>
          <w:gridBefore w:val="2"/>
          <w:wBefore w:w="44" w:type="pct"/>
          <w:trHeight w:val="480"/>
        </w:trPr>
        <w:tc>
          <w:tcPr>
            <w:tcW w:w="2612" w:type="pct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10D0" w:rsidRPr="00D53D45" w:rsidRDefault="00CA10D0" w:rsidP="00CA10D0">
            <w:pPr>
              <w:rPr>
                <w:sz w:val="20"/>
                <w:szCs w:val="20"/>
              </w:rPr>
            </w:pPr>
            <w:r w:rsidRPr="00D53D45">
              <w:rPr>
                <w:sz w:val="20"/>
                <w:szCs w:val="20"/>
              </w:rPr>
              <w:t>Дивиденды, фактически выплаченные на одну простую (обыкновенную) акцию (включая налоги)</w:t>
            </w:r>
          </w:p>
        </w:tc>
        <w:tc>
          <w:tcPr>
            <w:tcW w:w="893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A10D0" w:rsidRPr="00D53D45" w:rsidRDefault="00CA10D0" w:rsidP="00CA10D0">
            <w:pPr>
              <w:rPr>
                <w:sz w:val="20"/>
                <w:szCs w:val="20"/>
              </w:rPr>
            </w:pPr>
            <w:r w:rsidRPr="00D53D45">
              <w:rPr>
                <w:sz w:val="20"/>
                <w:szCs w:val="20"/>
              </w:rPr>
              <w:t>рублей</w:t>
            </w:r>
          </w:p>
        </w:tc>
        <w:tc>
          <w:tcPr>
            <w:tcW w:w="730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CA10D0" w:rsidRPr="00BC1FCD" w:rsidRDefault="005606DD" w:rsidP="00CA10D0">
            <w:pPr>
              <w:jc w:val="right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0,344673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CA10D0" w:rsidRPr="00BC1FCD" w:rsidRDefault="005606DD" w:rsidP="00CA10D0">
            <w:pPr>
              <w:jc w:val="right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0,104607</w:t>
            </w:r>
          </w:p>
        </w:tc>
      </w:tr>
      <w:tr w:rsidR="00CA10D0" w:rsidRPr="00D53D45" w:rsidTr="0028235A">
        <w:trPr>
          <w:gridBefore w:val="2"/>
          <w:wBefore w:w="44" w:type="pct"/>
          <w:trHeight w:val="340"/>
        </w:trPr>
        <w:tc>
          <w:tcPr>
            <w:tcW w:w="2612" w:type="pct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10D0" w:rsidRPr="00D53D45" w:rsidRDefault="00CA10D0" w:rsidP="00CA10D0">
            <w:pPr>
              <w:rPr>
                <w:sz w:val="20"/>
                <w:szCs w:val="20"/>
              </w:rPr>
            </w:pPr>
            <w:r w:rsidRPr="00D53D45">
              <w:rPr>
                <w:sz w:val="20"/>
                <w:szCs w:val="20"/>
              </w:rPr>
              <w:t xml:space="preserve">Период, за который выплачивались дивиденды </w:t>
            </w:r>
          </w:p>
        </w:tc>
        <w:tc>
          <w:tcPr>
            <w:tcW w:w="893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A10D0" w:rsidRPr="00D53D45" w:rsidRDefault="00CA10D0" w:rsidP="00CA10D0">
            <w:pPr>
              <w:rPr>
                <w:sz w:val="20"/>
                <w:szCs w:val="20"/>
              </w:rPr>
            </w:pPr>
            <w:r w:rsidRPr="00D53D45">
              <w:rPr>
                <w:sz w:val="20"/>
                <w:szCs w:val="20"/>
              </w:rPr>
              <w:t>месяц, квартал, год</w:t>
            </w:r>
          </w:p>
        </w:tc>
        <w:tc>
          <w:tcPr>
            <w:tcW w:w="730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hideMark/>
          </w:tcPr>
          <w:p w:rsidR="00CA10D0" w:rsidRPr="00BC1FCD" w:rsidRDefault="005606DD" w:rsidP="00CA10D0">
            <w:pPr>
              <w:jc w:val="right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за 2020</w:t>
            </w:r>
            <w:r w:rsidR="00CA10D0" w:rsidRPr="00BC1FCD">
              <w:rPr>
                <w:color w:val="000000" w:themeColor="text1"/>
                <w:sz w:val="20"/>
                <w:szCs w:val="20"/>
              </w:rPr>
              <w:t xml:space="preserve"> год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10D0" w:rsidRPr="00BC1FCD" w:rsidRDefault="00CA10D0" w:rsidP="00CA10D0">
            <w:pPr>
              <w:jc w:val="right"/>
              <w:rPr>
                <w:color w:val="000000" w:themeColor="text1"/>
                <w:sz w:val="20"/>
                <w:szCs w:val="20"/>
              </w:rPr>
            </w:pPr>
            <w:r w:rsidRPr="00BC1FCD">
              <w:rPr>
                <w:color w:val="000000" w:themeColor="text1"/>
                <w:sz w:val="20"/>
                <w:szCs w:val="20"/>
              </w:rPr>
              <w:t>X</w:t>
            </w:r>
          </w:p>
        </w:tc>
      </w:tr>
      <w:tr w:rsidR="00CA10D0" w:rsidRPr="00D53D45" w:rsidTr="0028235A">
        <w:trPr>
          <w:gridBefore w:val="2"/>
          <w:wBefore w:w="44" w:type="pct"/>
          <w:trHeight w:val="416"/>
        </w:trPr>
        <w:tc>
          <w:tcPr>
            <w:tcW w:w="2612" w:type="pct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10D0" w:rsidRPr="00D53D45" w:rsidRDefault="00CA10D0" w:rsidP="00CA10D0">
            <w:pPr>
              <w:rPr>
                <w:sz w:val="20"/>
                <w:szCs w:val="20"/>
              </w:rPr>
            </w:pPr>
            <w:r w:rsidRPr="00D53D45">
              <w:rPr>
                <w:sz w:val="20"/>
                <w:szCs w:val="20"/>
              </w:rPr>
              <w:t>Дата (даты) принятия решений о выплате дивидендов</w:t>
            </w:r>
          </w:p>
        </w:tc>
        <w:tc>
          <w:tcPr>
            <w:tcW w:w="893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A10D0" w:rsidRPr="00D53D45" w:rsidRDefault="00CA10D0" w:rsidP="00CA10D0">
            <w:pPr>
              <w:rPr>
                <w:sz w:val="20"/>
                <w:szCs w:val="20"/>
              </w:rPr>
            </w:pPr>
            <w:r w:rsidRPr="00D53D45">
              <w:rPr>
                <w:sz w:val="20"/>
                <w:szCs w:val="20"/>
              </w:rPr>
              <w:t>число, месяц, год</w:t>
            </w:r>
          </w:p>
        </w:tc>
        <w:tc>
          <w:tcPr>
            <w:tcW w:w="730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hideMark/>
          </w:tcPr>
          <w:p w:rsidR="00CA10D0" w:rsidRPr="00BC1FCD" w:rsidRDefault="007845AC" w:rsidP="00CA10D0">
            <w:pPr>
              <w:jc w:val="right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19</w:t>
            </w:r>
            <w:r w:rsidR="005606DD">
              <w:rPr>
                <w:color w:val="000000" w:themeColor="text1"/>
                <w:sz w:val="20"/>
                <w:szCs w:val="20"/>
              </w:rPr>
              <w:t>.03.2021</w:t>
            </w:r>
            <w:r w:rsidR="007D6FE2">
              <w:rPr>
                <w:color w:val="000000" w:themeColor="text1"/>
                <w:sz w:val="20"/>
                <w:szCs w:val="20"/>
              </w:rPr>
              <w:t xml:space="preserve"> </w:t>
            </w:r>
            <w:r w:rsidR="00CA10D0" w:rsidRPr="00BC1FCD">
              <w:rPr>
                <w:color w:val="000000" w:themeColor="text1"/>
                <w:sz w:val="20"/>
                <w:szCs w:val="20"/>
              </w:rPr>
              <w:t>г.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10D0" w:rsidRPr="00BC1FCD" w:rsidRDefault="00CA10D0" w:rsidP="00CA10D0">
            <w:pPr>
              <w:jc w:val="right"/>
              <w:rPr>
                <w:color w:val="000000" w:themeColor="text1"/>
                <w:sz w:val="20"/>
                <w:szCs w:val="20"/>
              </w:rPr>
            </w:pPr>
            <w:r w:rsidRPr="00BC1FCD">
              <w:rPr>
                <w:color w:val="000000" w:themeColor="text1"/>
                <w:sz w:val="20"/>
                <w:szCs w:val="20"/>
              </w:rPr>
              <w:t>X</w:t>
            </w:r>
          </w:p>
        </w:tc>
      </w:tr>
      <w:tr w:rsidR="00CA10D0" w:rsidRPr="00D53D45" w:rsidTr="0028235A">
        <w:trPr>
          <w:gridBefore w:val="2"/>
          <w:wBefore w:w="44" w:type="pct"/>
          <w:trHeight w:val="422"/>
        </w:trPr>
        <w:tc>
          <w:tcPr>
            <w:tcW w:w="2612" w:type="pct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10D0" w:rsidRPr="00D53D45" w:rsidRDefault="00CA10D0" w:rsidP="00CA10D0">
            <w:pPr>
              <w:rPr>
                <w:sz w:val="20"/>
                <w:szCs w:val="20"/>
              </w:rPr>
            </w:pPr>
            <w:r w:rsidRPr="00D53D45">
              <w:rPr>
                <w:sz w:val="20"/>
                <w:szCs w:val="20"/>
              </w:rPr>
              <w:t>Срок (сроки) выплаты дивидендов</w:t>
            </w:r>
          </w:p>
        </w:tc>
        <w:tc>
          <w:tcPr>
            <w:tcW w:w="893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A10D0" w:rsidRPr="00D53D45" w:rsidRDefault="00CA10D0" w:rsidP="00CA10D0">
            <w:pPr>
              <w:rPr>
                <w:sz w:val="20"/>
                <w:szCs w:val="20"/>
              </w:rPr>
            </w:pPr>
            <w:r w:rsidRPr="00D53D45">
              <w:rPr>
                <w:sz w:val="20"/>
                <w:szCs w:val="20"/>
              </w:rPr>
              <w:t>число, месяц, год</w:t>
            </w:r>
          </w:p>
        </w:tc>
        <w:tc>
          <w:tcPr>
            <w:tcW w:w="730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hideMark/>
          </w:tcPr>
          <w:p w:rsidR="00CA10D0" w:rsidRPr="00BC1FCD" w:rsidRDefault="005606DD" w:rsidP="00CA10D0">
            <w:pPr>
              <w:jc w:val="right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Физ. лица: 01.06.2021-30.06.2021</w:t>
            </w:r>
            <w:r w:rsidR="00FD166F">
              <w:rPr>
                <w:color w:val="000000" w:themeColor="text1"/>
                <w:sz w:val="20"/>
                <w:szCs w:val="20"/>
              </w:rPr>
              <w:t>, республиканский бюджет до 22.04.202</w:t>
            </w:r>
            <w:r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10D0" w:rsidRPr="00BC1FCD" w:rsidRDefault="00CA10D0" w:rsidP="00CA10D0">
            <w:pPr>
              <w:jc w:val="right"/>
              <w:rPr>
                <w:color w:val="000000" w:themeColor="text1"/>
                <w:sz w:val="20"/>
                <w:szCs w:val="20"/>
              </w:rPr>
            </w:pPr>
            <w:r w:rsidRPr="00BC1FCD">
              <w:rPr>
                <w:color w:val="000000" w:themeColor="text1"/>
                <w:sz w:val="20"/>
                <w:szCs w:val="20"/>
              </w:rPr>
              <w:t>X</w:t>
            </w:r>
          </w:p>
        </w:tc>
      </w:tr>
      <w:tr w:rsidR="00CA10D0" w:rsidRPr="00D53D45" w:rsidTr="00664B67">
        <w:trPr>
          <w:gridBefore w:val="2"/>
          <w:wBefore w:w="44" w:type="pct"/>
          <w:trHeight w:val="458"/>
        </w:trPr>
        <w:tc>
          <w:tcPr>
            <w:tcW w:w="2612" w:type="pct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D0" w:rsidRPr="00D53D45" w:rsidRDefault="00CA10D0" w:rsidP="00CA10D0">
            <w:pPr>
              <w:rPr>
                <w:sz w:val="20"/>
                <w:szCs w:val="20"/>
              </w:rPr>
            </w:pPr>
            <w:r w:rsidRPr="00D53D45">
              <w:rPr>
                <w:sz w:val="20"/>
                <w:szCs w:val="20"/>
              </w:rPr>
              <w:t>Обеспеченность акции имуществом общества</w:t>
            </w:r>
          </w:p>
        </w:tc>
        <w:tc>
          <w:tcPr>
            <w:tcW w:w="893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A10D0" w:rsidRPr="00D53D45" w:rsidRDefault="00CA10D0" w:rsidP="00CA10D0">
            <w:pPr>
              <w:rPr>
                <w:sz w:val="20"/>
                <w:szCs w:val="20"/>
              </w:rPr>
            </w:pPr>
            <w:r w:rsidRPr="00D53D45">
              <w:rPr>
                <w:sz w:val="20"/>
                <w:szCs w:val="20"/>
              </w:rPr>
              <w:t>рублей</w:t>
            </w:r>
          </w:p>
        </w:tc>
        <w:tc>
          <w:tcPr>
            <w:tcW w:w="730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CA10D0" w:rsidRPr="005606DD" w:rsidRDefault="006D4399" w:rsidP="00A43D3B">
            <w:pPr>
              <w:jc w:val="center"/>
              <w:rPr>
                <w:color w:val="FF0000"/>
                <w:sz w:val="20"/>
                <w:szCs w:val="20"/>
              </w:rPr>
            </w:pPr>
            <w:r w:rsidRPr="00A43D3B">
              <w:rPr>
                <w:sz w:val="20"/>
                <w:szCs w:val="20"/>
              </w:rPr>
              <w:t>15,</w:t>
            </w:r>
            <w:r w:rsidR="00A43D3B" w:rsidRPr="00A43D3B">
              <w:rPr>
                <w:sz w:val="20"/>
                <w:szCs w:val="20"/>
              </w:rPr>
              <w:t>84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CA10D0" w:rsidRPr="005606DD" w:rsidRDefault="00A43D3B" w:rsidP="00CA10D0">
            <w:pPr>
              <w:jc w:val="center"/>
              <w:rPr>
                <w:color w:val="FF0000"/>
                <w:sz w:val="20"/>
                <w:szCs w:val="20"/>
              </w:rPr>
            </w:pPr>
            <w:r w:rsidRPr="00A43D3B">
              <w:rPr>
                <w:sz w:val="20"/>
                <w:szCs w:val="20"/>
              </w:rPr>
              <w:t>15,14</w:t>
            </w:r>
          </w:p>
        </w:tc>
      </w:tr>
      <w:tr w:rsidR="00CA10D0" w:rsidRPr="00D53D45" w:rsidTr="0028235A">
        <w:trPr>
          <w:gridBefore w:val="2"/>
          <w:wBefore w:w="44" w:type="pct"/>
          <w:trHeight w:val="435"/>
        </w:trPr>
        <w:tc>
          <w:tcPr>
            <w:tcW w:w="2612" w:type="pct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10D0" w:rsidRPr="00D53D45" w:rsidRDefault="00CA10D0" w:rsidP="00CA10D0">
            <w:pPr>
              <w:rPr>
                <w:sz w:val="20"/>
                <w:szCs w:val="20"/>
              </w:rPr>
            </w:pPr>
            <w:r w:rsidRPr="00D53D45">
              <w:rPr>
                <w:sz w:val="20"/>
                <w:szCs w:val="20"/>
              </w:rPr>
              <w:t>Количество простых акций, находящихся на балансе общества</w:t>
            </w:r>
          </w:p>
        </w:tc>
        <w:tc>
          <w:tcPr>
            <w:tcW w:w="893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A10D0" w:rsidRPr="00D53D45" w:rsidRDefault="00CA10D0" w:rsidP="00CA10D0">
            <w:pPr>
              <w:rPr>
                <w:sz w:val="20"/>
                <w:szCs w:val="20"/>
              </w:rPr>
            </w:pPr>
            <w:r w:rsidRPr="00D53D45">
              <w:rPr>
                <w:sz w:val="20"/>
                <w:szCs w:val="20"/>
              </w:rPr>
              <w:t>штук</w:t>
            </w:r>
          </w:p>
        </w:tc>
        <w:tc>
          <w:tcPr>
            <w:tcW w:w="730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CA10D0" w:rsidRPr="00BC1FCD" w:rsidRDefault="00CA10D0" w:rsidP="00CA10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BC1FCD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CA10D0" w:rsidRPr="00BC1FCD" w:rsidRDefault="00CA10D0" w:rsidP="00CA10D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BC1FCD">
              <w:rPr>
                <w:color w:val="000000" w:themeColor="text1"/>
                <w:sz w:val="20"/>
                <w:szCs w:val="20"/>
              </w:rPr>
              <w:t>0</w:t>
            </w:r>
          </w:p>
        </w:tc>
      </w:tr>
      <w:tr w:rsidR="00CA10D0" w:rsidRPr="00D53D45" w:rsidTr="0028235A">
        <w:trPr>
          <w:gridBefore w:val="1"/>
          <w:wBefore w:w="39" w:type="pct"/>
          <w:trHeight w:val="555"/>
        </w:trPr>
        <w:tc>
          <w:tcPr>
            <w:tcW w:w="2816" w:type="pct"/>
            <w:gridSpan w:val="6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:rsidR="00CA10D0" w:rsidRPr="00D53D45" w:rsidRDefault="00CA10D0" w:rsidP="00CA10D0">
            <w:pPr>
              <w:jc w:val="center"/>
              <w:rPr>
                <w:b/>
                <w:bCs/>
                <w:sz w:val="20"/>
                <w:szCs w:val="20"/>
              </w:rPr>
            </w:pPr>
            <w:r w:rsidRPr="00D53D45">
              <w:rPr>
                <w:b/>
                <w:bCs/>
                <w:sz w:val="20"/>
                <w:szCs w:val="20"/>
              </w:rPr>
              <w:t>Простые акции, поступившие в распоряжение общества.</w:t>
            </w:r>
          </w:p>
        </w:tc>
        <w:tc>
          <w:tcPr>
            <w:tcW w:w="2119" w:type="pct"/>
            <w:gridSpan w:val="5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:rsidR="00CA10D0" w:rsidRPr="00D53D45" w:rsidRDefault="00CA10D0" w:rsidP="00CA10D0">
            <w:pPr>
              <w:jc w:val="center"/>
              <w:rPr>
                <w:b/>
                <w:bCs/>
                <w:sz w:val="20"/>
                <w:szCs w:val="20"/>
              </w:rPr>
            </w:pPr>
            <w:r w:rsidRPr="00D53D45">
              <w:rPr>
                <w:b/>
                <w:bCs/>
                <w:sz w:val="20"/>
                <w:szCs w:val="20"/>
              </w:rPr>
              <w:t>Простые акции, приобретенные в целях сокращения общего количества</w:t>
            </w:r>
          </w:p>
        </w:tc>
      </w:tr>
      <w:tr w:rsidR="00CA10D0" w:rsidRPr="00D53D45" w:rsidTr="0028235A">
        <w:trPr>
          <w:gridBefore w:val="1"/>
          <w:wBefore w:w="39" w:type="pct"/>
          <w:trHeight w:val="700"/>
        </w:trPr>
        <w:tc>
          <w:tcPr>
            <w:tcW w:w="936" w:type="pct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10D0" w:rsidRPr="00D53D45" w:rsidRDefault="00CA10D0" w:rsidP="00CA10D0">
            <w:pPr>
              <w:jc w:val="center"/>
              <w:rPr>
                <w:sz w:val="20"/>
                <w:szCs w:val="20"/>
              </w:rPr>
            </w:pPr>
            <w:r w:rsidRPr="00D53D45">
              <w:rPr>
                <w:sz w:val="20"/>
                <w:szCs w:val="20"/>
              </w:rPr>
              <w:t>Дата зачисления  акций на счет "депо" общества</w:t>
            </w:r>
          </w:p>
        </w:tc>
        <w:tc>
          <w:tcPr>
            <w:tcW w:w="87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10D0" w:rsidRPr="00D53D45" w:rsidRDefault="00CA10D0" w:rsidP="00CA10D0">
            <w:pPr>
              <w:jc w:val="center"/>
              <w:rPr>
                <w:sz w:val="20"/>
                <w:szCs w:val="20"/>
              </w:rPr>
            </w:pPr>
            <w:r w:rsidRPr="00D53D45">
              <w:rPr>
                <w:sz w:val="20"/>
                <w:szCs w:val="20"/>
              </w:rPr>
              <w:t xml:space="preserve">Количество акций, </w:t>
            </w:r>
            <w:proofErr w:type="spellStart"/>
            <w:r w:rsidRPr="00D53D45"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002" w:type="pct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CA10D0" w:rsidRPr="00D53D45" w:rsidRDefault="00CA10D0" w:rsidP="00CA10D0">
            <w:pPr>
              <w:jc w:val="center"/>
              <w:rPr>
                <w:sz w:val="20"/>
                <w:szCs w:val="20"/>
              </w:rPr>
            </w:pPr>
            <w:r w:rsidRPr="00D53D45">
              <w:rPr>
                <w:sz w:val="20"/>
                <w:szCs w:val="20"/>
              </w:rPr>
              <w:t>Срок реализации акций, поступивших в распоряжение общества</w:t>
            </w:r>
          </w:p>
        </w:tc>
        <w:tc>
          <w:tcPr>
            <w:tcW w:w="88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10D0" w:rsidRPr="00D53D45" w:rsidRDefault="00CA10D0" w:rsidP="00CA10D0">
            <w:pPr>
              <w:jc w:val="center"/>
              <w:rPr>
                <w:sz w:val="20"/>
                <w:szCs w:val="20"/>
              </w:rPr>
            </w:pPr>
            <w:r w:rsidRPr="00D53D45">
              <w:rPr>
                <w:sz w:val="20"/>
                <w:szCs w:val="20"/>
              </w:rPr>
              <w:t>Дата зачисления акций на счет "депо" общества</w:t>
            </w:r>
          </w:p>
        </w:tc>
        <w:tc>
          <w:tcPr>
            <w:tcW w:w="1239" w:type="pct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CA10D0" w:rsidRPr="00D53D45" w:rsidRDefault="00CA10D0" w:rsidP="00CA10D0">
            <w:pPr>
              <w:jc w:val="center"/>
              <w:rPr>
                <w:sz w:val="20"/>
                <w:szCs w:val="20"/>
              </w:rPr>
            </w:pPr>
            <w:r w:rsidRPr="00D53D45">
              <w:rPr>
                <w:sz w:val="20"/>
                <w:szCs w:val="20"/>
              </w:rPr>
              <w:t>Количество акций, шт</w:t>
            </w:r>
            <w:r w:rsidR="007845AC">
              <w:rPr>
                <w:sz w:val="20"/>
                <w:szCs w:val="20"/>
              </w:rPr>
              <w:t>.</w:t>
            </w:r>
          </w:p>
        </w:tc>
      </w:tr>
      <w:tr w:rsidR="00CA10D0" w:rsidRPr="00D53D45" w:rsidTr="0028235A">
        <w:trPr>
          <w:gridBefore w:val="1"/>
          <w:wBefore w:w="39" w:type="pct"/>
          <w:trHeight w:val="255"/>
        </w:trPr>
        <w:tc>
          <w:tcPr>
            <w:tcW w:w="936" w:type="pct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CA10D0" w:rsidRPr="00D53D45" w:rsidRDefault="00CA10D0" w:rsidP="00CA10D0">
            <w:pPr>
              <w:rPr>
                <w:sz w:val="20"/>
                <w:szCs w:val="20"/>
              </w:rPr>
            </w:pPr>
            <w:r w:rsidRPr="00D53D45">
              <w:rPr>
                <w:sz w:val="20"/>
                <w:szCs w:val="20"/>
              </w:rPr>
              <w:t> </w:t>
            </w:r>
          </w:p>
        </w:tc>
        <w:tc>
          <w:tcPr>
            <w:tcW w:w="87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CA10D0" w:rsidRPr="00D53D45" w:rsidRDefault="00CA10D0" w:rsidP="00CA10D0">
            <w:pPr>
              <w:jc w:val="right"/>
              <w:rPr>
                <w:sz w:val="20"/>
                <w:szCs w:val="20"/>
              </w:rPr>
            </w:pPr>
            <w:r w:rsidRPr="00D53D45">
              <w:rPr>
                <w:sz w:val="20"/>
                <w:szCs w:val="20"/>
              </w:rPr>
              <w:t>0</w:t>
            </w:r>
          </w:p>
        </w:tc>
        <w:tc>
          <w:tcPr>
            <w:tcW w:w="1002" w:type="pct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CA10D0" w:rsidRPr="00D53D45" w:rsidRDefault="00CA10D0" w:rsidP="00CA10D0">
            <w:pPr>
              <w:rPr>
                <w:sz w:val="20"/>
                <w:szCs w:val="20"/>
              </w:rPr>
            </w:pPr>
            <w:r w:rsidRPr="00D53D45">
              <w:rPr>
                <w:sz w:val="20"/>
                <w:szCs w:val="20"/>
              </w:rPr>
              <w:t> </w:t>
            </w:r>
          </w:p>
        </w:tc>
        <w:tc>
          <w:tcPr>
            <w:tcW w:w="88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CA10D0" w:rsidRPr="00D53D45" w:rsidRDefault="00CA10D0" w:rsidP="00CA10D0">
            <w:pPr>
              <w:rPr>
                <w:sz w:val="20"/>
                <w:szCs w:val="20"/>
              </w:rPr>
            </w:pPr>
            <w:r w:rsidRPr="00D53D45">
              <w:rPr>
                <w:sz w:val="20"/>
                <w:szCs w:val="20"/>
              </w:rPr>
              <w:t> </w:t>
            </w:r>
          </w:p>
        </w:tc>
        <w:tc>
          <w:tcPr>
            <w:tcW w:w="1239" w:type="pct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CA10D0" w:rsidRPr="00D53D45" w:rsidRDefault="00CA10D0" w:rsidP="00CA10D0">
            <w:pPr>
              <w:jc w:val="right"/>
              <w:rPr>
                <w:sz w:val="20"/>
                <w:szCs w:val="20"/>
              </w:rPr>
            </w:pPr>
            <w:r w:rsidRPr="00D53D45">
              <w:rPr>
                <w:sz w:val="20"/>
                <w:szCs w:val="20"/>
              </w:rPr>
              <w:t>0</w:t>
            </w:r>
          </w:p>
        </w:tc>
      </w:tr>
    </w:tbl>
    <w:p w:rsidR="00C30416" w:rsidRDefault="00C30416" w:rsidP="00D53D45">
      <w:pPr>
        <w:jc w:val="both"/>
        <w:rPr>
          <w:rFonts w:eastAsiaTheme="minorHAnsi"/>
          <w:b/>
          <w:sz w:val="20"/>
          <w:szCs w:val="20"/>
          <w:lang w:eastAsia="en-US"/>
        </w:rPr>
      </w:pPr>
    </w:p>
    <w:p w:rsidR="00C30416" w:rsidRDefault="00C30416" w:rsidP="00D53D45">
      <w:pPr>
        <w:jc w:val="both"/>
        <w:rPr>
          <w:rFonts w:eastAsiaTheme="minorHAnsi"/>
          <w:b/>
          <w:sz w:val="20"/>
          <w:szCs w:val="20"/>
          <w:lang w:eastAsia="en-US"/>
        </w:rPr>
      </w:pPr>
      <w:r>
        <w:rPr>
          <w:rFonts w:eastAsiaTheme="minorHAnsi"/>
          <w:b/>
          <w:sz w:val="20"/>
          <w:szCs w:val="20"/>
          <w:lang w:eastAsia="en-US"/>
        </w:rPr>
        <w:t>Отдельные финансовые результаты деятельности открытого акционерного общества:</w:t>
      </w:r>
    </w:p>
    <w:p w:rsidR="000A62E4" w:rsidRDefault="000A62E4" w:rsidP="00D53D45">
      <w:pPr>
        <w:jc w:val="both"/>
        <w:rPr>
          <w:rFonts w:eastAsiaTheme="minorHAnsi"/>
          <w:b/>
          <w:sz w:val="20"/>
          <w:szCs w:val="20"/>
          <w:lang w:eastAsia="en-US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453"/>
        <w:gridCol w:w="1367"/>
        <w:gridCol w:w="1739"/>
        <w:gridCol w:w="1635"/>
      </w:tblGrid>
      <w:tr w:rsidR="00C30416" w:rsidRPr="00D53D45" w:rsidTr="00D20F07">
        <w:trPr>
          <w:trHeight w:val="865"/>
        </w:trPr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0416" w:rsidRPr="00D53D45" w:rsidRDefault="00C30416" w:rsidP="00E54EE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Наименование показателя</w:t>
            </w:r>
          </w:p>
        </w:tc>
        <w:tc>
          <w:tcPr>
            <w:tcW w:w="67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30416" w:rsidRPr="00D53D45" w:rsidRDefault="00C30416" w:rsidP="00E54EEE">
            <w:pPr>
              <w:jc w:val="center"/>
              <w:rPr>
                <w:b/>
                <w:bCs/>
                <w:sz w:val="20"/>
                <w:szCs w:val="20"/>
              </w:rPr>
            </w:pPr>
            <w:r w:rsidRPr="00D53D45">
              <w:rPr>
                <w:b/>
                <w:bCs/>
                <w:sz w:val="20"/>
                <w:szCs w:val="20"/>
              </w:rPr>
              <w:t>Единица измерения</w:t>
            </w: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0416" w:rsidRPr="00D53D45" w:rsidRDefault="00C30416" w:rsidP="00E54EE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На отчетную дату</w:t>
            </w:r>
          </w:p>
        </w:tc>
        <w:tc>
          <w:tcPr>
            <w:tcW w:w="8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0416" w:rsidRPr="00D53D45" w:rsidRDefault="00C30416" w:rsidP="00E54EE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На аналогичную дату прошлого года</w:t>
            </w:r>
          </w:p>
        </w:tc>
      </w:tr>
      <w:tr w:rsidR="00C30416" w:rsidRPr="00BC1FCD" w:rsidTr="00D20F07">
        <w:trPr>
          <w:trHeight w:val="255"/>
        </w:trPr>
        <w:tc>
          <w:tcPr>
            <w:tcW w:w="26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0416" w:rsidRDefault="00C30416" w:rsidP="00E54E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Выручка от реализации продукции, товаров, работ, услуг</w:t>
            </w:r>
            <w:r w:rsidR="000A62E4">
              <w:rPr>
                <w:sz w:val="20"/>
                <w:szCs w:val="20"/>
              </w:rPr>
              <w:t xml:space="preserve"> </w:t>
            </w:r>
          </w:p>
          <w:p w:rsidR="000A62E4" w:rsidRPr="00D53D45" w:rsidRDefault="000A62E4" w:rsidP="00E54EEE">
            <w:pPr>
              <w:rPr>
                <w:sz w:val="20"/>
                <w:szCs w:val="20"/>
              </w:rPr>
            </w:pPr>
          </w:p>
        </w:tc>
        <w:tc>
          <w:tcPr>
            <w:tcW w:w="67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30416" w:rsidRPr="00D53D45" w:rsidRDefault="00C30416" w:rsidP="00E54EEE">
            <w:pPr>
              <w:rPr>
                <w:sz w:val="20"/>
                <w:szCs w:val="20"/>
              </w:rPr>
            </w:pPr>
            <w:r w:rsidRPr="00D53D45">
              <w:rPr>
                <w:sz w:val="20"/>
                <w:szCs w:val="20"/>
              </w:rPr>
              <w:t>тысяч рублей</w:t>
            </w:r>
          </w:p>
        </w:tc>
        <w:tc>
          <w:tcPr>
            <w:tcW w:w="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0416" w:rsidRPr="00BC1FCD" w:rsidRDefault="00A43D3B" w:rsidP="00A43D3B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43 806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0416" w:rsidRPr="00BC1FCD" w:rsidRDefault="00A43D3B" w:rsidP="00A43D3B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35 318</w:t>
            </w:r>
          </w:p>
        </w:tc>
      </w:tr>
      <w:tr w:rsidR="00C30416" w:rsidRPr="00BC1FCD" w:rsidTr="000A62E4">
        <w:trPr>
          <w:trHeight w:val="255"/>
        </w:trPr>
        <w:tc>
          <w:tcPr>
            <w:tcW w:w="26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0416" w:rsidRPr="00D53D45" w:rsidRDefault="00C30416" w:rsidP="00E54E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Себестоимость реализованной продукции, товаров, работ, услуг; управленческие расходы; расходы на реализацию</w:t>
            </w:r>
          </w:p>
        </w:tc>
        <w:tc>
          <w:tcPr>
            <w:tcW w:w="67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30416" w:rsidRPr="00D53D45" w:rsidRDefault="00C30416" w:rsidP="00E54EEE">
            <w:pPr>
              <w:rPr>
                <w:sz w:val="20"/>
                <w:szCs w:val="20"/>
              </w:rPr>
            </w:pPr>
            <w:r w:rsidRPr="00D53D45">
              <w:rPr>
                <w:sz w:val="20"/>
                <w:szCs w:val="20"/>
              </w:rPr>
              <w:t>тысяч рублей</w:t>
            </w:r>
          </w:p>
        </w:tc>
        <w:tc>
          <w:tcPr>
            <w:tcW w:w="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0416" w:rsidRPr="00BC1FCD" w:rsidRDefault="00A43D3B" w:rsidP="00A43D3B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41 522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0416" w:rsidRPr="00BC1FCD" w:rsidRDefault="00A43D3B" w:rsidP="00A43D3B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31 819</w:t>
            </w:r>
          </w:p>
        </w:tc>
      </w:tr>
      <w:tr w:rsidR="00C30416" w:rsidRPr="00BC1FCD" w:rsidTr="000A62E4">
        <w:trPr>
          <w:trHeight w:val="255"/>
        </w:trPr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0416" w:rsidRDefault="00C30416" w:rsidP="00E54E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Прибыль (убыток) до налогообложения – всего</w:t>
            </w:r>
          </w:p>
          <w:p w:rsidR="00C30416" w:rsidRPr="00D53D45" w:rsidRDefault="00C30416" w:rsidP="00E54E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(Прибыль (убыток) отчетного периода)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0416" w:rsidRPr="00D53D45" w:rsidRDefault="00C30416" w:rsidP="00E54EEE">
            <w:pPr>
              <w:rPr>
                <w:sz w:val="20"/>
                <w:szCs w:val="20"/>
              </w:rPr>
            </w:pPr>
            <w:r w:rsidRPr="00D53D45">
              <w:rPr>
                <w:sz w:val="20"/>
                <w:szCs w:val="20"/>
              </w:rPr>
              <w:t>тысяч рублей</w:t>
            </w: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0416" w:rsidRPr="00BC1FCD" w:rsidRDefault="00E028AA" w:rsidP="00A43D3B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2 149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0416" w:rsidRPr="00BC1FCD" w:rsidRDefault="00E028AA" w:rsidP="00A43D3B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2 795</w:t>
            </w:r>
          </w:p>
        </w:tc>
      </w:tr>
      <w:tr w:rsidR="00C30416" w:rsidRPr="00BC1FCD" w:rsidTr="000A62E4">
        <w:trPr>
          <w:trHeight w:val="255"/>
        </w:trPr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0416" w:rsidRDefault="00C30416" w:rsidP="00E54E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том числе:</w:t>
            </w:r>
          </w:p>
          <w:p w:rsidR="00C30416" w:rsidRPr="00D53D45" w:rsidRDefault="00C30416" w:rsidP="00E54E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прибыль (убыток) от реализации продукции, товаров, работ, услуг</w:t>
            </w:r>
          </w:p>
        </w:tc>
        <w:tc>
          <w:tcPr>
            <w:tcW w:w="67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30416" w:rsidRPr="00D53D45" w:rsidRDefault="00C30416" w:rsidP="00E54EEE">
            <w:pPr>
              <w:rPr>
                <w:sz w:val="20"/>
                <w:szCs w:val="20"/>
              </w:rPr>
            </w:pPr>
            <w:r w:rsidRPr="00D53D45">
              <w:rPr>
                <w:sz w:val="20"/>
                <w:szCs w:val="20"/>
              </w:rPr>
              <w:t>тысяч рублей</w:t>
            </w: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0416" w:rsidRPr="00BC1FCD" w:rsidRDefault="00E028AA" w:rsidP="00A43D3B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2 284</w:t>
            </w:r>
          </w:p>
        </w:tc>
        <w:tc>
          <w:tcPr>
            <w:tcW w:w="8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0416" w:rsidRPr="00BC1FCD" w:rsidRDefault="00E028AA" w:rsidP="00A43D3B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3 499</w:t>
            </w:r>
          </w:p>
        </w:tc>
      </w:tr>
      <w:tr w:rsidR="00C30416" w:rsidRPr="00BC1FCD" w:rsidTr="00D20F07">
        <w:trPr>
          <w:trHeight w:val="255"/>
        </w:trPr>
        <w:tc>
          <w:tcPr>
            <w:tcW w:w="26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0416" w:rsidRPr="00D53D45" w:rsidRDefault="00C30416" w:rsidP="00E54E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доходы и расходы по текущей деятельности</w:t>
            </w:r>
          </w:p>
        </w:tc>
        <w:tc>
          <w:tcPr>
            <w:tcW w:w="67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30416" w:rsidRPr="00D53D45" w:rsidRDefault="00C30416" w:rsidP="00E54EEE">
            <w:pPr>
              <w:rPr>
                <w:sz w:val="20"/>
                <w:szCs w:val="20"/>
              </w:rPr>
            </w:pPr>
            <w:r w:rsidRPr="00D53D45">
              <w:rPr>
                <w:sz w:val="20"/>
                <w:szCs w:val="20"/>
              </w:rPr>
              <w:t>тысяч рублей</w:t>
            </w:r>
          </w:p>
        </w:tc>
        <w:tc>
          <w:tcPr>
            <w:tcW w:w="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0416" w:rsidRPr="00BC1FCD" w:rsidRDefault="00E028AA" w:rsidP="00A43D3B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-1 023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0416" w:rsidRPr="00BC1FCD" w:rsidRDefault="00E028AA" w:rsidP="00A43D3B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-1 077</w:t>
            </w:r>
          </w:p>
        </w:tc>
      </w:tr>
      <w:tr w:rsidR="00C30416" w:rsidRPr="00BC1FCD" w:rsidTr="00D20F07">
        <w:trPr>
          <w:trHeight w:val="480"/>
        </w:trPr>
        <w:tc>
          <w:tcPr>
            <w:tcW w:w="26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0416" w:rsidRPr="00D53D45" w:rsidRDefault="00D20F07" w:rsidP="00E54E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="00C30416">
              <w:rPr>
                <w:sz w:val="20"/>
                <w:szCs w:val="20"/>
              </w:rPr>
              <w:t>рибыль (убыток) от</w:t>
            </w:r>
            <w:r>
              <w:rPr>
                <w:sz w:val="20"/>
                <w:szCs w:val="20"/>
              </w:rPr>
              <w:t xml:space="preserve"> инвестиционной и финансовой деятельности</w:t>
            </w:r>
          </w:p>
        </w:tc>
        <w:tc>
          <w:tcPr>
            <w:tcW w:w="67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30416" w:rsidRPr="00D53D45" w:rsidRDefault="00C30416" w:rsidP="00E54EEE">
            <w:pPr>
              <w:rPr>
                <w:sz w:val="20"/>
                <w:szCs w:val="20"/>
              </w:rPr>
            </w:pPr>
            <w:r w:rsidRPr="00D53D45">
              <w:rPr>
                <w:sz w:val="20"/>
                <w:szCs w:val="20"/>
              </w:rPr>
              <w:t>тысяч рублей</w:t>
            </w:r>
          </w:p>
        </w:tc>
        <w:tc>
          <w:tcPr>
            <w:tcW w:w="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0416" w:rsidRPr="00BC1FCD" w:rsidRDefault="00E028AA" w:rsidP="00A43D3B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888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0416" w:rsidRPr="00BC1FCD" w:rsidRDefault="00E028AA" w:rsidP="00A43D3B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373</w:t>
            </w:r>
          </w:p>
        </w:tc>
      </w:tr>
      <w:tr w:rsidR="00C30416" w:rsidRPr="00BC1FCD" w:rsidTr="00D20F07">
        <w:trPr>
          <w:trHeight w:val="480"/>
        </w:trPr>
        <w:tc>
          <w:tcPr>
            <w:tcW w:w="26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0416" w:rsidRPr="00D53D45" w:rsidRDefault="00D20F07" w:rsidP="00E54E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Налог на прибыль; изменение отложенных налоговых активов; изменение отложенных налоговых обязательств; прочие налоги и сборы, исчисляемые из прибыли (дохода); прочие платежи, исчисляемые из прибыли (дохода)</w:t>
            </w:r>
          </w:p>
        </w:tc>
        <w:tc>
          <w:tcPr>
            <w:tcW w:w="67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30416" w:rsidRPr="00D53D45" w:rsidRDefault="00C30416" w:rsidP="00E54EEE">
            <w:pPr>
              <w:rPr>
                <w:sz w:val="20"/>
                <w:szCs w:val="20"/>
              </w:rPr>
            </w:pPr>
            <w:r w:rsidRPr="00D53D45">
              <w:rPr>
                <w:sz w:val="20"/>
                <w:szCs w:val="20"/>
              </w:rPr>
              <w:t>тысяч рублей</w:t>
            </w:r>
          </w:p>
        </w:tc>
        <w:tc>
          <w:tcPr>
            <w:tcW w:w="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0416" w:rsidRPr="00BC1FCD" w:rsidRDefault="00E028AA" w:rsidP="00A43D3B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311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0416" w:rsidRPr="00BC1FCD" w:rsidRDefault="00E028AA" w:rsidP="00A43D3B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716</w:t>
            </w:r>
          </w:p>
        </w:tc>
      </w:tr>
      <w:tr w:rsidR="00C30416" w:rsidRPr="00BC1FCD" w:rsidTr="00D20F07">
        <w:trPr>
          <w:trHeight w:val="480"/>
        </w:trPr>
        <w:tc>
          <w:tcPr>
            <w:tcW w:w="26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0416" w:rsidRPr="00D53D45" w:rsidRDefault="00D20F07" w:rsidP="00E54E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Чистая прибыль (убыток)</w:t>
            </w:r>
          </w:p>
        </w:tc>
        <w:tc>
          <w:tcPr>
            <w:tcW w:w="67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30416" w:rsidRPr="00D53D45" w:rsidRDefault="00C30416" w:rsidP="00E54EEE">
            <w:pPr>
              <w:rPr>
                <w:sz w:val="20"/>
                <w:szCs w:val="20"/>
              </w:rPr>
            </w:pPr>
            <w:r w:rsidRPr="00D53D45">
              <w:rPr>
                <w:sz w:val="20"/>
                <w:szCs w:val="20"/>
              </w:rPr>
              <w:t>тысяч рублей</w:t>
            </w:r>
          </w:p>
        </w:tc>
        <w:tc>
          <w:tcPr>
            <w:tcW w:w="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0416" w:rsidRPr="00BC1FCD" w:rsidRDefault="00A43D3B" w:rsidP="00A43D3B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1 838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0416" w:rsidRPr="00BC1FCD" w:rsidRDefault="00A43D3B" w:rsidP="00A43D3B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2 079</w:t>
            </w:r>
          </w:p>
        </w:tc>
      </w:tr>
      <w:tr w:rsidR="00C30416" w:rsidRPr="00BC1FCD" w:rsidTr="00D20F07">
        <w:trPr>
          <w:trHeight w:val="480"/>
        </w:trPr>
        <w:tc>
          <w:tcPr>
            <w:tcW w:w="26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0416" w:rsidRPr="00D53D45" w:rsidRDefault="00D20F07" w:rsidP="00E54E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Нераспределенная прибыль (непокрытый убыток)</w:t>
            </w:r>
          </w:p>
        </w:tc>
        <w:tc>
          <w:tcPr>
            <w:tcW w:w="67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30416" w:rsidRPr="00D53D45" w:rsidRDefault="00C30416" w:rsidP="00E54EEE">
            <w:pPr>
              <w:rPr>
                <w:sz w:val="20"/>
                <w:szCs w:val="20"/>
              </w:rPr>
            </w:pPr>
            <w:r w:rsidRPr="00D53D45">
              <w:rPr>
                <w:sz w:val="20"/>
                <w:szCs w:val="20"/>
              </w:rPr>
              <w:t>тысяч рублей</w:t>
            </w:r>
          </w:p>
        </w:tc>
        <w:tc>
          <w:tcPr>
            <w:tcW w:w="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0416" w:rsidRPr="00BC1FCD" w:rsidRDefault="00A43D3B" w:rsidP="00A43D3B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6 608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0416" w:rsidRPr="00BC1FCD" w:rsidRDefault="00A43D3B" w:rsidP="00A43D3B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5 382</w:t>
            </w:r>
          </w:p>
        </w:tc>
      </w:tr>
      <w:tr w:rsidR="00D20F07" w:rsidRPr="00BC1FCD" w:rsidTr="00D20F07">
        <w:trPr>
          <w:trHeight w:val="480"/>
        </w:trPr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0F07" w:rsidRDefault="00D20F07" w:rsidP="00D20F0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Долгосрочная дебиторская задолженность</w:t>
            </w:r>
          </w:p>
        </w:tc>
        <w:tc>
          <w:tcPr>
            <w:tcW w:w="67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D20F07" w:rsidRPr="00D53D45" w:rsidRDefault="00D20F07" w:rsidP="00D20F07">
            <w:pPr>
              <w:rPr>
                <w:sz w:val="20"/>
                <w:szCs w:val="20"/>
              </w:rPr>
            </w:pPr>
            <w:r w:rsidRPr="00D53D45">
              <w:rPr>
                <w:sz w:val="20"/>
                <w:szCs w:val="20"/>
              </w:rPr>
              <w:t>тысяч рублей</w:t>
            </w: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0F07" w:rsidRPr="00BC1FCD" w:rsidRDefault="007400A8" w:rsidP="00A43D3B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100</w:t>
            </w:r>
          </w:p>
        </w:tc>
        <w:tc>
          <w:tcPr>
            <w:tcW w:w="8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0F07" w:rsidRPr="00BC1FCD" w:rsidRDefault="007400A8" w:rsidP="00A43D3B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74</w:t>
            </w:r>
          </w:p>
        </w:tc>
      </w:tr>
      <w:tr w:rsidR="00D20F07" w:rsidRPr="00BC1FCD" w:rsidTr="00D20F07">
        <w:trPr>
          <w:trHeight w:val="480"/>
        </w:trPr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0F07" w:rsidRDefault="00D20F07" w:rsidP="00D20F0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Долгосрочные обязательства</w:t>
            </w:r>
          </w:p>
        </w:tc>
        <w:tc>
          <w:tcPr>
            <w:tcW w:w="67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D20F07" w:rsidRPr="00D53D45" w:rsidRDefault="00D20F07" w:rsidP="00D20F07">
            <w:pPr>
              <w:rPr>
                <w:sz w:val="20"/>
                <w:szCs w:val="20"/>
              </w:rPr>
            </w:pPr>
            <w:r w:rsidRPr="00D53D45">
              <w:rPr>
                <w:sz w:val="20"/>
                <w:szCs w:val="20"/>
              </w:rPr>
              <w:t>тысяч рублей</w:t>
            </w: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0F07" w:rsidRPr="00BC1FCD" w:rsidRDefault="00A43D3B" w:rsidP="00E028AA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5 </w:t>
            </w:r>
            <w:r w:rsidR="00E028AA">
              <w:rPr>
                <w:color w:val="000000" w:themeColor="text1"/>
                <w:sz w:val="20"/>
                <w:szCs w:val="20"/>
              </w:rPr>
              <w:t>595</w:t>
            </w:r>
          </w:p>
        </w:tc>
        <w:tc>
          <w:tcPr>
            <w:tcW w:w="8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0F07" w:rsidRPr="00BC1FCD" w:rsidRDefault="00A43D3B" w:rsidP="00A43D3B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5 232</w:t>
            </w:r>
          </w:p>
        </w:tc>
      </w:tr>
      <w:tr w:rsidR="00D20F07" w:rsidRPr="00BC1FCD" w:rsidTr="00D20F07">
        <w:trPr>
          <w:trHeight w:val="480"/>
        </w:trPr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0F07" w:rsidRDefault="00D20F07" w:rsidP="00D20F0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Среднесписочная численность работающих</w:t>
            </w:r>
          </w:p>
        </w:tc>
        <w:tc>
          <w:tcPr>
            <w:tcW w:w="67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D20F07" w:rsidRPr="00D53D45" w:rsidRDefault="00D20F07" w:rsidP="00D20F0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человек</w:t>
            </w: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0F07" w:rsidRPr="00BC1FCD" w:rsidRDefault="00D20F07" w:rsidP="00A43D3B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526</w:t>
            </w:r>
          </w:p>
        </w:tc>
        <w:tc>
          <w:tcPr>
            <w:tcW w:w="8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0F07" w:rsidRPr="00BC1FCD" w:rsidRDefault="00A43D3B" w:rsidP="00A43D3B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460</w:t>
            </w:r>
          </w:p>
        </w:tc>
      </w:tr>
      <w:tr w:rsidR="00D20F07" w:rsidRPr="00BC1FCD" w:rsidTr="00D20F07">
        <w:trPr>
          <w:trHeight w:val="480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0F07" w:rsidRDefault="00D20F07" w:rsidP="00D20F07">
            <w:pPr>
              <w:rPr>
                <w:rFonts w:eastAsiaTheme="minorHAnsi"/>
                <w:b/>
                <w:sz w:val="20"/>
                <w:szCs w:val="20"/>
                <w:lang w:eastAsia="en-US"/>
              </w:rPr>
            </w:pPr>
            <w:r w:rsidRPr="00D53D45">
              <w:rPr>
                <w:rFonts w:eastAsiaTheme="minorHAnsi"/>
                <w:b/>
                <w:sz w:val="20"/>
                <w:szCs w:val="20"/>
                <w:lang w:eastAsia="en-US"/>
              </w:rPr>
              <w:t>Основные виды продукции или виды деятельности, по которым получено двадцать и более процентов выручки от реализации товаров, продукции, работ, услуг (только в составе годового отчета):</w:t>
            </w:r>
          </w:p>
          <w:p w:rsidR="00ED1B21" w:rsidRPr="00BC1FCD" w:rsidRDefault="00ED1B21" w:rsidP="00D20F07">
            <w:pPr>
              <w:rPr>
                <w:color w:val="000000" w:themeColor="text1"/>
                <w:sz w:val="20"/>
                <w:szCs w:val="20"/>
              </w:rPr>
            </w:pPr>
          </w:p>
        </w:tc>
      </w:tr>
      <w:tr w:rsidR="00D20F07" w:rsidRPr="00BC1FCD" w:rsidTr="00D20F07">
        <w:trPr>
          <w:trHeight w:val="480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0F07" w:rsidRDefault="00D20F07" w:rsidP="00D20F07">
            <w:pPr>
              <w:jc w:val="both"/>
              <w:rPr>
                <w:rFonts w:eastAsiaTheme="minorHAnsi"/>
                <w:i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i/>
                <w:sz w:val="20"/>
                <w:szCs w:val="20"/>
                <w:lang w:eastAsia="en-US"/>
              </w:rPr>
              <w:t>п</w:t>
            </w:r>
            <w:r w:rsidRPr="004907B5">
              <w:rPr>
                <w:rFonts w:eastAsiaTheme="minorHAnsi"/>
                <w:i/>
                <w:sz w:val="20"/>
                <w:szCs w:val="20"/>
                <w:lang w:eastAsia="en-US"/>
              </w:rPr>
              <w:t xml:space="preserve">роизводство сухарных, бараночных, мучных кондитерских изделий и прочих хлебобулочных изделий, предназначенных для длительного хранения </w:t>
            </w:r>
            <w:r>
              <w:rPr>
                <w:rFonts w:eastAsiaTheme="minorHAnsi"/>
                <w:i/>
                <w:sz w:val="20"/>
                <w:szCs w:val="20"/>
                <w:lang w:eastAsia="en-US"/>
              </w:rPr>
              <w:t>– 81,1%.</w:t>
            </w:r>
          </w:p>
          <w:p w:rsidR="00D20F07" w:rsidRPr="00BC1FCD" w:rsidRDefault="00D20F07" w:rsidP="00D20F07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</w:tbl>
    <w:p w:rsidR="00ED1B21" w:rsidRDefault="00ED1B21" w:rsidP="00D53D45">
      <w:pPr>
        <w:jc w:val="both"/>
        <w:rPr>
          <w:rFonts w:eastAsiaTheme="minorHAnsi"/>
          <w:b/>
          <w:sz w:val="20"/>
          <w:szCs w:val="20"/>
          <w:lang w:eastAsia="en-US"/>
        </w:rPr>
      </w:pPr>
    </w:p>
    <w:p w:rsidR="00D53D45" w:rsidRDefault="00D53D45" w:rsidP="00D53D45">
      <w:pPr>
        <w:jc w:val="both"/>
        <w:rPr>
          <w:rFonts w:eastAsiaTheme="minorHAnsi"/>
          <w:i/>
          <w:sz w:val="20"/>
          <w:szCs w:val="20"/>
          <w:lang w:eastAsia="en-US"/>
        </w:rPr>
      </w:pPr>
      <w:r w:rsidRPr="00D53D45">
        <w:rPr>
          <w:rFonts w:eastAsiaTheme="minorHAnsi"/>
          <w:b/>
          <w:sz w:val="20"/>
          <w:szCs w:val="20"/>
          <w:lang w:eastAsia="en-US"/>
        </w:rPr>
        <w:t xml:space="preserve">Дата проведения годового общего собрания акционеров, на котором утверждался годовой бухгалтерский баланс за отчетный год: </w:t>
      </w:r>
      <w:r w:rsidR="007845AC">
        <w:rPr>
          <w:rFonts w:eastAsiaTheme="minorHAnsi"/>
          <w:i/>
          <w:sz w:val="20"/>
          <w:szCs w:val="20"/>
          <w:lang w:eastAsia="en-US"/>
        </w:rPr>
        <w:t>23 марта 2022</w:t>
      </w:r>
      <w:r w:rsidRPr="00D53D45">
        <w:rPr>
          <w:rFonts w:eastAsiaTheme="minorHAnsi"/>
          <w:i/>
          <w:sz w:val="20"/>
          <w:szCs w:val="20"/>
          <w:lang w:eastAsia="en-US"/>
        </w:rPr>
        <w:t xml:space="preserve"> года.</w:t>
      </w:r>
    </w:p>
    <w:p w:rsidR="00ED1B21" w:rsidRDefault="00ED1B21" w:rsidP="00D53D45">
      <w:pPr>
        <w:jc w:val="both"/>
        <w:rPr>
          <w:rFonts w:eastAsiaTheme="minorHAnsi"/>
          <w:i/>
          <w:sz w:val="20"/>
          <w:szCs w:val="20"/>
          <w:lang w:eastAsia="en-US"/>
        </w:rPr>
      </w:pPr>
    </w:p>
    <w:p w:rsidR="00D20F07" w:rsidRDefault="000A62E4" w:rsidP="00D53D45">
      <w:pPr>
        <w:jc w:val="both"/>
        <w:rPr>
          <w:rFonts w:eastAsiaTheme="minorHAnsi"/>
          <w:i/>
          <w:sz w:val="20"/>
          <w:szCs w:val="20"/>
          <w:lang w:eastAsia="en-US"/>
        </w:rPr>
      </w:pPr>
      <w:r w:rsidRPr="000A62E4">
        <w:rPr>
          <w:rFonts w:eastAsiaTheme="minorHAnsi"/>
          <w:b/>
          <w:sz w:val="20"/>
          <w:szCs w:val="20"/>
          <w:lang w:eastAsia="en-US"/>
        </w:rPr>
        <w:t xml:space="preserve">Аудиторское </w:t>
      </w:r>
      <w:r>
        <w:rPr>
          <w:rFonts w:eastAsiaTheme="minorHAnsi"/>
          <w:b/>
          <w:sz w:val="20"/>
          <w:szCs w:val="20"/>
          <w:lang w:eastAsia="en-US"/>
        </w:rPr>
        <w:t xml:space="preserve">заключение по бухгалтерской (финансовой) отчетности подготовлено: </w:t>
      </w:r>
      <w:r w:rsidRPr="000A62E4">
        <w:rPr>
          <w:rFonts w:eastAsiaTheme="minorHAnsi"/>
          <w:i/>
          <w:sz w:val="20"/>
          <w:szCs w:val="20"/>
          <w:lang w:eastAsia="en-US"/>
        </w:rPr>
        <w:t>09 марта 2022 года.</w:t>
      </w:r>
    </w:p>
    <w:p w:rsidR="00ED1B21" w:rsidRDefault="00ED1B21" w:rsidP="00D53D45">
      <w:pPr>
        <w:jc w:val="both"/>
        <w:rPr>
          <w:rFonts w:eastAsiaTheme="minorHAnsi"/>
          <w:i/>
          <w:sz w:val="20"/>
          <w:szCs w:val="20"/>
          <w:lang w:eastAsia="en-US"/>
        </w:rPr>
      </w:pPr>
    </w:p>
    <w:p w:rsidR="000A62E4" w:rsidRDefault="000A62E4" w:rsidP="00D53D45">
      <w:pPr>
        <w:jc w:val="both"/>
        <w:rPr>
          <w:rFonts w:eastAsiaTheme="minorHAnsi"/>
          <w:i/>
          <w:sz w:val="20"/>
          <w:szCs w:val="20"/>
          <w:lang w:eastAsia="en-US"/>
        </w:rPr>
      </w:pPr>
      <w:r w:rsidRPr="000A62E4">
        <w:rPr>
          <w:rFonts w:eastAsiaTheme="minorHAnsi"/>
          <w:b/>
          <w:sz w:val="20"/>
          <w:szCs w:val="20"/>
          <w:lang w:eastAsia="en-US"/>
        </w:rPr>
        <w:t>Аудит проведен:</w:t>
      </w:r>
      <w:r>
        <w:rPr>
          <w:rFonts w:eastAsiaTheme="minorHAnsi"/>
          <w:b/>
          <w:sz w:val="20"/>
          <w:szCs w:val="20"/>
          <w:lang w:eastAsia="en-US"/>
        </w:rPr>
        <w:t xml:space="preserve"> </w:t>
      </w:r>
      <w:r w:rsidRPr="000A62E4">
        <w:rPr>
          <w:rFonts w:eastAsiaTheme="minorHAnsi"/>
          <w:i/>
          <w:sz w:val="20"/>
          <w:szCs w:val="20"/>
          <w:lang w:eastAsia="en-US"/>
        </w:rPr>
        <w:t>ООО «ДИС-Аудит</w:t>
      </w:r>
      <w:r>
        <w:rPr>
          <w:rFonts w:eastAsiaTheme="minorHAnsi"/>
          <w:i/>
          <w:sz w:val="20"/>
          <w:szCs w:val="20"/>
          <w:lang w:eastAsia="en-US"/>
        </w:rPr>
        <w:t xml:space="preserve">, Республика Беларусь, 220073, г. Минск, ул. </w:t>
      </w:r>
      <w:proofErr w:type="spellStart"/>
      <w:r>
        <w:rPr>
          <w:rFonts w:eastAsiaTheme="minorHAnsi"/>
          <w:i/>
          <w:sz w:val="20"/>
          <w:szCs w:val="20"/>
          <w:lang w:eastAsia="en-US"/>
        </w:rPr>
        <w:t>Ольшевского</w:t>
      </w:r>
      <w:proofErr w:type="spellEnd"/>
      <w:r>
        <w:rPr>
          <w:rFonts w:eastAsiaTheme="minorHAnsi"/>
          <w:i/>
          <w:sz w:val="20"/>
          <w:szCs w:val="20"/>
          <w:lang w:eastAsia="en-US"/>
        </w:rPr>
        <w:t>, 10-202, свидетельство о государственной регистрации выдано решением Минского горисполкома №1196 от 15.06.2006 в ЕГР за № 190726536.</w:t>
      </w:r>
    </w:p>
    <w:p w:rsidR="00ED1B21" w:rsidRDefault="00ED1B21" w:rsidP="00D53D45">
      <w:pPr>
        <w:jc w:val="both"/>
        <w:rPr>
          <w:rFonts w:eastAsiaTheme="minorHAnsi"/>
          <w:i/>
          <w:sz w:val="20"/>
          <w:szCs w:val="20"/>
          <w:lang w:eastAsia="en-US"/>
        </w:rPr>
      </w:pPr>
    </w:p>
    <w:p w:rsidR="000A62E4" w:rsidRDefault="000A62E4" w:rsidP="00D53D45">
      <w:pPr>
        <w:jc w:val="both"/>
        <w:rPr>
          <w:rFonts w:eastAsiaTheme="minorHAnsi"/>
          <w:i/>
          <w:sz w:val="20"/>
          <w:szCs w:val="20"/>
          <w:lang w:eastAsia="en-US"/>
        </w:rPr>
      </w:pPr>
      <w:r>
        <w:rPr>
          <w:rFonts w:eastAsiaTheme="minorHAnsi"/>
          <w:b/>
          <w:sz w:val="20"/>
          <w:szCs w:val="20"/>
          <w:lang w:eastAsia="en-US"/>
        </w:rPr>
        <w:t xml:space="preserve">Период, за который проводился аудит: </w:t>
      </w:r>
      <w:r>
        <w:rPr>
          <w:rFonts w:eastAsiaTheme="minorHAnsi"/>
          <w:i/>
          <w:sz w:val="20"/>
          <w:szCs w:val="20"/>
          <w:lang w:eastAsia="en-US"/>
        </w:rPr>
        <w:t>за 2021 год.</w:t>
      </w:r>
    </w:p>
    <w:p w:rsidR="00ED1B21" w:rsidRPr="000A62E4" w:rsidRDefault="00ED1B21" w:rsidP="00D53D45">
      <w:pPr>
        <w:jc w:val="both"/>
        <w:rPr>
          <w:rFonts w:eastAsiaTheme="minorHAnsi"/>
          <w:i/>
          <w:sz w:val="20"/>
          <w:szCs w:val="20"/>
          <w:lang w:eastAsia="en-US"/>
        </w:rPr>
      </w:pPr>
    </w:p>
    <w:p w:rsidR="000A62E4" w:rsidRDefault="00D53D45" w:rsidP="0028235A">
      <w:pPr>
        <w:jc w:val="both"/>
        <w:rPr>
          <w:rFonts w:eastAsiaTheme="minorHAnsi"/>
          <w:b/>
          <w:sz w:val="20"/>
          <w:szCs w:val="20"/>
          <w:lang w:eastAsia="en-US"/>
        </w:rPr>
      </w:pPr>
      <w:r w:rsidRPr="00D53D45">
        <w:rPr>
          <w:rFonts w:eastAsiaTheme="minorHAnsi"/>
          <w:b/>
          <w:sz w:val="20"/>
          <w:szCs w:val="20"/>
          <w:lang w:eastAsia="en-US"/>
        </w:rPr>
        <w:t>Сведения о применении открытым акционерным обществом Свода правил корпоративного поведения (только в составе годового отчета):</w:t>
      </w:r>
    </w:p>
    <w:p w:rsidR="0028235A" w:rsidRDefault="000A62E4" w:rsidP="0028235A">
      <w:pPr>
        <w:jc w:val="both"/>
        <w:rPr>
          <w:rFonts w:eastAsiaTheme="minorHAnsi"/>
          <w:i/>
          <w:sz w:val="20"/>
          <w:szCs w:val="20"/>
          <w:lang w:eastAsia="en-US"/>
        </w:rPr>
      </w:pPr>
      <w:r>
        <w:rPr>
          <w:rFonts w:eastAsiaTheme="minorHAnsi"/>
          <w:i/>
          <w:sz w:val="20"/>
          <w:szCs w:val="20"/>
          <w:lang w:eastAsia="en-US"/>
        </w:rPr>
        <w:t>о</w:t>
      </w:r>
      <w:r w:rsidR="0028235A" w:rsidRPr="001E0486">
        <w:rPr>
          <w:rFonts w:eastAsiaTheme="minorHAnsi"/>
          <w:i/>
          <w:sz w:val="20"/>
          <w:szCs w:val="20"/>
          <w:lang w:eastAsia="en-US"/>
        </w:rPr>
        <w:t>бщество руководствуется Уставом Общества. Утверждены положения:</w:t>
      </w:r>
      <w:r w:rsidR="0099126F">
        <w:rPr>
          <w:rFonts w:eastAsiaTheme="minorHAnsi"/>
          <w:i/>
          <w:sz w:val="20"/>
          <w:szCs w:val="20"/>
          <w:lang w:eastAsia="en-US"/>
        </w:rPr>
        <w:t xml:space="preserve"> «О дивидендной политике»,</w:t>
      </w:r>
      <w:r w:rsidR="0028235A" w:rsidRPr="001E0486">
        <w:rPr>
          <w:rFonts w:eastAsiaTheme="minorHAnsi"/>
          <w:i/>
          <w:sz w:val="20"/>
          <w:szCs w:val="20"/>
          <w:lang w:eastAsia="en-US"/>
        </w:rPr>
        <w:t xml:space="preserve"> «О наблюдательном совете»; «О порядке определения размера вознаграждения членам наблюдательного совета»</w:t>
      </w:r>
      <w:r w:rsidR="0099126F">
        <w:rPr>
          <w:rFonts w:eastAsiaTheme="minorHAnsi"/>
          <w:i/>
          <w:sz w:val="20"/>
          <w:szCs w:val="20"/>
          <w:lang w:eastAsia="en-US"/>
        </w:rPr>
        <w:t>, «О ревизионной комиссии»</w:t>
      </w:r>
      <w:r w:rsidR="0028235A" w:rsidRPr="001E0486">
        <w:rPr>
          <w:rFonts w:eastAsiaTheme="minorHAnsi"/>
          <w:i/>
          <w:sz w:val="20"/>
          <w:szCs w:val="20"/>
          <w:lang w:eastAsia="en-US"/>
        </w:rPr>
        <w:t xml:space="preserve">, регламент работы с реестром владельцев ценных бумаг ОАО «Кондитерская фабрика </w:t>
      </w:r>
      <w:proofErr w:type="spellStart"/>
      <w:r w:rsidR="0028235A" w:rsidRPr="001E0486">
        <w:rPr>
          <w:rFonts w:eastAsiaTheme="minorHAnsi"/>
          <w:i/>
          <w:sz w:val="20"/>
          <w:szCs w:val="20"/>
          <w:lang w:eastAsia="en-US"/>
        </w:rPr>
        <w:t>Слодыч</w:t>
      </w:r>
      <w:proofErr w:type="spellEnd"/>
      <w:r w:rsidR="0028235A" w:rsidRPr="001E0486">
        <w:rPr>
          <w:rFonts w:eastAsiaTheme="minorHAnsi"/>
          <w:i/>
          <w:sz w:val="20"/>
          <w:szCs w:val="20"/>
          <w:lang w:eastAsia="en-US"/>
        </w:rPr>
        <w:t>».</w:t>
      </w:r>
    </w:p>
    <w:p w:rsidR="00ED1B21" w:rsidRPr="001E0486" w:rsidRDefault="00ED1B21" w:rsidP="0028235A">
      <w:pPr>
        <w:jc w:val="both"/>
        <w:rPr>
          <w:rFonts w:eastAsiaTheme="minorHAnsi"/>
          <w:i/>
          <w:sz w:val="20"/>
          <w:szCs w:val="20"/>
          <w:lang w:eastAsia="en-US"/>
        </w:rPr>
      </w:pPr>
    </w:p>
    <w:p w:rsidR="00950E4F" w:rsidRPr="00D53D45" w:rsidRDefault="00D53D45" w:rsidP="00D53D45">
      <w:pPr>
        <w:jc w:val="both"/>
        <w:rPr>
          <w:rFonts w:eastAsiaTheme="minorHAnsi"/>
          <w:i/>
          <w:color w:val="0000FF" w:themeColor="hyperlink"/>
          <w:sz w:val="20"/>
          <w:szCs w:val="20"/>
          <w:u w:val="single"/>
          <w:lang w:eastAsia="en-US"/>
        </w:rPr>
      </w:pPr>
      <w:r w:rsidRPr="00D53D45">
        <w:rPr>
          <w:rFonts w:eastAsiaTheme="minorHAnsi"/>
          <w:b/>
          <w:sz w:val="20"/>
          <w:szCs w:val="20"/>
          <w:lang w:eastAsia="en-US"/>
        </w:rPr>
        <w:t xml:space="preserve">Адрес официального сайта открытого акционерного общества в глобальной компьютерной сети Интернет:  </w:t>
      </w:r>
      <w:hyperlink r:id="rId6" w:history="1">
        <w:r w:rsidRPr="00D53D45">
          <w:rPr>
            <w:rFonts w:eastAsiaTheme="minorHAnsi"/>
            <w:i/>
            <w:color w:val="0000FF" w:themeColor="hyperlink"/>
            <w:sz w:val="20"/>
            <w:szCs w:val="20"/>
            <w:u w:val="single"/>
            <w:lang w:eastAsia="en-US"/>
          </w:rPr>
          <w:t>www.slodych.by</w:t>
        </w:r>
      </w:hyperlink>
    </w:p>
    <w:p w:rsidR="00D53D45" w:rsidRDefault="00D53D45" w:rsidP="00D53D45">
      <w:pPr>
        <w:jc w:val="both"/>
        <w:rPr>
          <w:rFonts w:eastAsiaTheme="minorHAnsi"/>
          <w:i/>
          <w:color w:val="0000FF" w:themeColor="hyperlink"/>
          <w:sz w:val="20"/>
          <w:szCs w:val="20"/>
          <w:u w:val="single"/>
          <w:lang w:eastAsia="en-US"/>
        </w:rPr>
      </w:pPr>
    </w:p>
    <w:p w:rsidR="000A62E4" w:rsidRDefault="000A62E4" w:rsidP="00D53D45">
      <w:pPr>
        <w:jc w:val="both"/>
        <w:rPr>
          <w:rFonts w:eastAsiaTheme="minorHAnsi"/>
          <w:i/>
          <w:color w:val="0000FF" w:themeColor="hyperlink"/>
          <w:sz w:val="20"/>
          <w:szCs w:val="20"/>
          <w:u w:val="single"/>
          <w:lang w:eastAsia="en-US"/>
        </w:rPr>
      </w:pPr>
    </w:p>
    <w:p w:rsidR="000A62E4" w:rsidRDefault="000A62E4" w:rsidP="00D53D45">
      <w:pPr>
        <w:jc w:val="both"/>
        <w:rPr>
          <w:rFonts w:eastAsiaTheme="minorHAnsi"/>
          <w:i/>
          <w:color w:val="0000FF" w:themeColor="hyperlink"/>
          <w:sz w:val="20"/>
          <w:szCs w:val="20"/>
          <w:u w:val="single"/>
          <w:lang w:eastAsia="en-US"/>
        </w:rPr>
      </w:pPr>
    </w:p>
    <w:p w:rsidR="000A62E4" w:rsidRDefault="000A62E4" w:rsidP="00D53D45">
      <w:pPr>
        <w:jc w:val="both"/>
        <w:rPr>
          <w:rFonts w:eastAsiaTheme="minorHAnsi"/>
          <w:i/>
          <w:color w:val="0000FF" w:themeColor="hyperlink"/>
          <w:sz w:val="20"/>
          <w:szCs w:val="20"/>
          <w:u w:val="single"/>
          <w:lang w:eastAsia="en-US"/>
        </w:rPr>
      </w:pPr>
    </w:p>
    <w:p w:rsidR="000A62E4" w:rsidRDefault="000A62E4" w:rsidP="00D53D45">
      <w:pPr>
        <w:jc w:val="both"/>
        <w:rPr>
          <w:rFonts w:eastAsiaTheme="minorHAnsi"/>
          <w:i/>
          <w:color w:val="0000FF" w:themeColor="hyperlink"/>
          <w:sz w:val="20"/>
          <w:szCs w:val="20"/>
          <w:u w:val="single"/>
          <w:lang w:eastAsia="en-US"/>
        </w:rPr>
      </w:pPr>
    </w:p>
    <w:p w:rsidR="000A62E4" w:rsidRDefault="000A62E4" w:rsidP="00D53D45">
      <w:pPr>
        <w:jc w:val="both"/>
        <w:rPr>
          <w:rFonts w:eastAsiaTheme="minorHAnsi"/>
          <w:i/>
          <w:color w:val="0000FF" w:themeColor="hyperlink"/>
          <w:sz w:val="20"/>
          <w:szCs w:val="20"/>
          <w:u w:val="single"/>
          <w:lang w:eastAsia="en-US"/>
        </w:rPr>
      </w:pPr>
    </w:p>
    <w:p w:rsidR="000A62E4" w:rsidRDefault="000A62E4" w:rsidP="00D53D45">
      <w:pPr>
        <w:jc w:val="both"/>
        <w:rPr>
          <w:rFonts w:eastAsiaTheme="minorHAnsi"/>
          <w:i/>
          <w:color w:val="0000FF" w:themeColor="hyperlink"/>
          <w:sz w:val="20"/>
          <w:szCs w:val="20"/>
          <w:u w:val="single"/>
          <w:lang w:eastAsia="en-US"/>
        </w:rPr>
      </w:pPr>
    </w:p>
    <w:p w:rsidR="000A62E4" w:rsidRDefault="000A62E4" w:rsidP="00D53D45">
      <w:pPr>
        <w:jc w:val="both"/>
        <w:rPr>
          <w:rFonts w:eastAsiaTheme="minorHAnsi"/>
          <w:i/>
          <w:color w:val="0000FF" w:themeColor="hyperlink"/>
          <w:sz w:val="20"/>
          <w:szCs w:val="20"/>
          <w:u w:val="single"/>
          <w:lang w:eastAsia="en-US"/>
        </w:rPr>
      </w:pPr>
    </w:p>
    <w:p w:rsidR="000A62E4" w:rsidRDefault="000A62E4" w:rsidP="00D53D45">
      <w:pPr>
        <w:jc w:val="both"/>
        <w:rPr>
          <w:rFonts w:eastAsiaTheme="minorHAnsi"/>
          <w:i/>
          <w:color w:val="0000FF" w:themeColor="hyperlink"/>
          <w:sz w:val="20"/>
          <w:szCs w:val="20"/>
          <w:u w:val="single"/>
          <w:lang w:eastAsia="en-US"/>
        </w:rPr>
      </w:pPr>
    </w:p>
    <w:p w:rsidR="000A62E4" w:rsidRDefault="000A62E4" w:rsidP="00D53D45">
      <w:pPr>
        <w:jc w:val="both"/>
        <w:rPr>
          <w:rFonts w:eastAsiaTheme="minorHAnsi"/>
          <w:i/>
          <w:color w:val="0000FF" w:themeColor="hyperlink"/>
          <w:sz w:val="20"/>
          <w:szCs w:val="20"/>
          <w:u w:val="single"/>
          <w:lang w:eastAsia="en-US"/>
        </w:rPr>
      </w:pPr>
    </w:p>
    <w:p w:rsidR="000A62E4" w:rsidRDefault="000A62E4" w:rsidP="00D53D45">
      <w:pPr>
        <w:jc w:val="both"/>
        <w:rPr>
          <w:rFonts w:eastAsiaTheme="minorHAnsi"/>
          <w:i/>
          <w:color w:val="0000FF" w:themeColor="hyperlink"/>
          <w:sz w:val="20"/>
          <w:szCs w:val="20"/>
          <w:u w:val="single"/>
          <w:lang w:eastAsia="en-US"/>
        </w:rPr>
      </w:pPr>
    </w:p>
    <w:p w:rsidR="000A62E4" w:rsidRDefault="000A62E4" w:rsidP="00D53D45">
      <w:pPr>
        <w:jc w:val="both"/>
        <w:rPr>
          <w:rFonts w:eastAsiaTheme="minorHAnsi"/>
          <w:i/>
          <w:color w:val="0000FF" w:themeColor="hyperlink"/>
          <w:sz w:val="20"/>
          <w:szCs w:val="20"/>
          <w:u w:val="single"/>
          <w:lang w:eastAsia="en-US"/>
        </w:rPr>
      </w:pPr>
    </w:p>
    <w:p w:rsidR="000A62E4" w:rsidRDefault="000A62E4" w:rsidP="00D53D45">
      <w:pPr>
        <w:jc w:val="both"/>
        <w:rPr>
          <w:rFonts w:eastAsiaTheme="minorHAnsi"/>
          <w:i/>
          <w:color w:val="0000FF" w:themeColor="hyperlink"/>
          <w:sz w:val="20"/>
          <w:szCs w:val="20"/>
          <w:u w:val="single"/>
          <w:lang w:eastAsia="en-US"/>
        </w:rPr>
      </w:pPr>
    </w:p>
    <w:p w:rsidR="000A62E4" w:rsidRDefault="000A62E4" w:rsidP="00D53D45">
      <w:pPr>
        <w:jc w:val="both"/>
        <w:rPr>
          <w:rFonts w:eastAsiaTheme="minorHAnsi"/>
          <w:i/>
          <w:color w:val="0000FF" w:themeColor="hyperlink"/>
          <w:sz w:val="20"/>
          <w:szCs w:val="20"/>
          <w:u w:val="single"/>
          <w:lang w:eastAsia="en-US"/>
        </w:rPr>
      </w:pPr>
    </w:p>
    <w:p w:rsidR="000A62E4" w:rsidRDefault="000A62E4" w:rsidP="00D53D45">
      <w:pPr>
        <w:jc w:val="both"/>
        <w:rPr>
          <w:rFonts w:eastAsiaTheme="minorHAnsi"/>
          <w:i/>
          <w:color w:val="0000FF" w:themeColor="hyperlink"/>
          <w:sz w:val="20"/>
          <w:szCs w:val="20"/>
          <w:u w:val="single"/>
          <w:lang w:eastAsia="en-US"/>
        </w:rPr>
      </w:pPr>
    </w:p>
    <w:p w:rsidR="000A62E4" w:rsidRDefault="000A62E4" w:rsidP="00D53D45">
      <w:pPr>
        <w:jc w:val="both"/>
        <w:rPr>
          <w:rFonts w:eastAsiaTheme="minorHAnsi"/>
          <w:i/>
          <w:color w:val="0000FF" w:themeColor="hyperlink"/>
          <w:sz w:val="20"/>
          <w:szCs w:val="20"/>
          <w:u w:val="single"/>
          <w:lang w:eastAsia="en-US"/>
        </w:rPr>
      </w:pPr>
    </w:p>
    <w:p w:rsidR="000A62E4" w:rsidRDefault="000A62E4" w:rsidP="00D53D45">
      <w:pPr>
        <w:jc w:val="both"/>
        <w:rPr>
          <w:rFonts w:eastAsiaTheme="minorHAnsi"/>
          <w:i/>
          <w:color w:val="0000FF" w:themeColor="hyperlink"/>
          <w:sz w:val="20"/>
          <w:szCs w:val="20"/>
          <w:u w:val="single"/>
          <w:lang w:eastAsia="en-US"/>
        </w:rPr>
      </w:pPr>
    </w:p>
    <w:p w:rsidR="000A62E4" w:rsidRDefault="000A62E4" w:rsidP="00D53D45">
      <w:pPr>
        <w:jc w:val="both"/>
        <w:rPr>
          <w:rFonts w:eastAsiaTheme="minorHAnsi"/>
          <w:i/>
          <w:color w:val="0000FF" w:themeColor="hyperlink"/>
          <w:sz w:val="20"/>
          <w:szCs w:val="20"/>
          <w:u w:val="single"/>
          <w:lang w:eastAsia="en-US"/>
        </w:rPr>
      </w:pPr>
    </w:p>
    <w:tbl>
      <w:tblPr>
        <w:tblW w:w="1041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875"/>
        <w:gridCol w:w="895"/>
        <w:gridCol w:w="1415"/>
        <w:gridCol w:w="1175"/>
        <w:gridCol w:w="310"/>
        <w:gridCol w:w="176"/>
        <w:gridCol w:w="590"/>
        <w:gridCol w:w="1560"/>
        <w:gridCol w:w="6"/>
        <w:gridCol w:w="418"/>
        <w:gridCol w:w="1984"/>
        <w:gridCol w:w="6"/>
      </w:tblGrid>
      <w:tr w:rsidR="00C23E41" w:rsidTr="0087152D">
        <w:trPr>
          <w:gridAfter w:val="1"/>
          <w:wAfter w:w="6" w:type="dxa"/>
          <w:trHeight w:val="80"/>
        </w:trPr>
        <w:tc>
          <w:tcPr>
            <w:tcW w:w="187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23E41" w:rsidRDefault="00C23E41" w:rsidP="007D6FE2">
            <w:pPr>
              <w:rPr>
                <w:sz w:val="20"/>
                <w:szCs w:val="20"/>
              </w:rPr>
            </w:pPr>
            <w:bookmarkStart w:id="0" w:name="f2"/>
            <w:r w:rsidRPr="004A1543">
              <w:lastRenderedPageBreak/>
              <w:br w:type="page"/>
            </w:r>
            <w:r w:rsidRPr="004A1543">
              <w:br w:type="page"/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23E41" w:rsidRDefault="00C23E41" w:rsidP="007D6FE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23E41" w:rsidRDefault="00C23E41" w:rsidP="007D6FE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23E41" w:rsidRDefault="00C23E41" w:rsidP="007D6FE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23E41" w:rsidRDefault="00C23E41" w:rsidP="007D6FE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55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C23E41" w:rsidRDefault="00C23E41" w:rsidP="007D6FE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Приложение 1</w:t>
            </w:r>
          </w:p>
        </w:tc>
      </w:tr>
      <w:tr w:rsidR="00C23E41" w:rsidTr="0087152D">
        <w:trPr>
          <w:gridAfter w:val="1"/>
          <w:wAfter w:w="6" w:type="dxa"/>
          <w:trHeight w:val="225"/>
        </w:trPr>
        <w:tc>
          <w:tcPr>
            <w:tcW w:w="187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23E41" w:rsidRDefault="00C23E41" w:rsidP="007D6FE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23E41" w:rsidRDefault="00C23E41" w:rsidP="007D6FE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23E41" w:rsidRDefault="00C23E41" w:rsidP="007D6FE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23E41" w:rsidRDefault="00C23E41" w:rsidP="007D6FE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23E41" w:rsidRDefault="00C23E41" w:rsidP="007D6FE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55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C23E41" w:rsidRDefault="0087152D" w:rsidP="007D6FE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к Национальному стандарту бухгалтерского учета и отчетности «Индивидуальная бухгалтерская отчетность» </w:t>
            </w:r>
            <w:r>
              <w:rPr>
                <w:sz w:val="16"/>
                <w:szCs w:val="16"/>
              </w:rPr>
              <w:br/>
              <w:t>Форма</w:t>
            </w:r>
            <w:r w:rsidR="00C23E41">
              <w:rPr>
                <w:sz w:val="16"/>
                <w:szCs w:val="16"/>
              </w:rPr>
              <w:t xml:space="preserve"> </w:t>
            </w:r>
          </w:p>
        </w:tc>
      </w:tr>
      <w:tr w:rsidR="00C23E41" w:rsidTr="0087152D">
        <w:trPr>
          <w:gridAfter w:val="1"/>
          <w:wAfter w:w="6" w:type="dxa"/>
          <w:trHeight w:val="225"/>
        </w:trPr>
        <w:tc>
          <w:tcPr>
            <w:tcW w:w="187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23E41" w:rsidRDefault="00C23E41" w:rsidP="007D6FE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23E41" w:rsidRDefault="00C23E41" w:rsidP="007D6FE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23E41" w:rsidRDefault="00C23E41" w:rsidP="007D6FE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23E41" w:rsidRDefault="00C23E41" w:rsidP="007D6FE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23E41" w:rsidRDefault="00C23E41" w:rsidP="007D6FE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55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C23E41" w:rsidRDefault="00C23E41" w:rsidP="0087152D">
            <w:pPr>
              <w:rPr>
                <w:sz w:val="16"/>
                <w:szCs w:val="16"/>
              </w:rPr>
            </w:pPr>
          </w:p>
        </w:tc>
      </w:tr>
      <w:tr w:rsidR="00C23E41" w:rsidTr="0087152D">
        <w:trPr>
          <w:trHeight w:val="255"/>
        </w:trPr>
        <w:tc>
          <w:tcPr>
            <w:tcW w:w="10410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23E41" w:rsidRDefault="00C23E41" w:rsidP="007D6FE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БУХГАЛТЕРСКИЙ БАЛАНС</w:t>
            </w:r>
          </w:p>
        </w:tc>
      </w:tr>
      <w:tr w:rsidR="00C23E41" w:rsidTr="0087152D">
        <w:trPr>
          <w:trHeight w:val="300"/>
        </w:trPr>
        <w:tc>
          <w:tcPr>
            <w:tcW w:w="187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23E41" w:rsidRDefault="00C23E41" w:rsidP="007D6FE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23E41" w:rsidRDefault="00C23E41" w:rsidP="007D6FE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23E41" w:rsidRPr="00225EAF" w:rsidRDefault="00C23E41" w:rsidP="007D6FE2">
            <w:pPr>
              <w:ind w:firstLineChars="300" w:firstLine="663"/>
              <w:rPr>
                <w:b/>
                <w:sz w:val="22"/>
                <w:szCs w:val="22"/>
              </w:rPr>
            </w:pPr>
            <w:r w:rsidRPr="00225EAF">
              <w:rPr>
                <w:b/>
                <w:sz w:val="22"/>
                <w:szCs w:val="22"/>
              </w:rPr>
              <w:t>на</w:t>
            </w:r>
          </w:p>
        </w:tc>
        <w:tc>
          <w:tcPr>
            <w:tcW w:w="3817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C23E41" w:rsidRPr="00225EAF" w:rsidRDefault="002D786A" w:rsidP="007D6FE2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31</w:t>
            </w:r>
            <w:r w:rsidR="00C23E41" w:rsidRPr="00225EAF">
              <w:rPr>
                <w:b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</w:rPr>
              <w:t>декабря</w:t>
            </w:r>
            <w:r w:rsidR="00E54EEE">
              <w:rPr>
                <w:b/>
                <w:sz w:val="22"/>
                <w:szCs w:val="22"/>
              </w:rPr>
              <w:t xml:space="preserve"> 2021</w:t>
            </w:r>
            <w:r w:rsidR="00C23E41" w:rsidRPr="00225EAF">
              <w:rPr>
                <w:b/>
                <w:sz w:val="22"/>
                <w:szCs w:val="22"/>
              </w:rPr>
              <w:t xml:space="preserve"> года</w:t>
            </w:r>
          </w:p>
        </w:tc>
        <w:tc>
          <w:tcPr>
            <w:tcW w:w="240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23E41" w:rsidRDefault="00C23E41" w:rsidP="007D6FE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C23E41" w:rsidTr="0087152D">
        <w:trPr>
          <w:gridAfter w:val="1"/>
          <w:wAfter w:w="6" w:type="dxa"/>
          <w:trHeight w:val="70"/>
        </w:trPr>
        <w:tc>
          <w:tcPr>
            <w:tcW w:w="187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23E41" w:rsidRPr="00670171" w:rsidRDefault="00C23E41" w:rsidP="007D6FE2">
            <w:pPr>
              <w:rPr>
                <w:sz w:val="16"/>
                <w:szCs w:val="16"/>
              </w:rPr>
            </w:pPr>
            <w:r w:rsidRPr="00670171">
              <w:rPr>
                <w:sz w:val="16"/>
                <w:szCs w:val="16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23E41" w:rsidRPr="00670171" w:rsidRDefault="00C23E41" w:rsidP="007D6FE2">
            <w:pPr>
              <w:rPr>
                <w:sz w:val="16"/>
                <w:szCs w:val="16"/>
              </w:rPr>
            </w:pPr>
            <w:r w:rsidRPr="00670171">
              <w:rPr>
                <w:sz w:val="16"/>
                <w:szCs w:val="16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23E41" w:rsidRPr="00670171" w:rsidRDefault="00C23E41" w:rsidP="007D6FE2">
            <w:pPr>
              <w:rPr>
                <w:sz w:val="16"/>
                <w:szCs w:val="16"/>
              </w:rPr>
            </w:pPr>
            <w:r w:rsidRPr="00670171">
              <w:rPr>
                <w:sz w:val="16"/>
                <w:szCs w:val="16"/>
              </w:rPr>
              <w:t> 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23E41" w:rsidRPr="00670171" w:rsidRDefault="00C23E41" w:rsidP="007D6FE2">
            <w:pPr>
              <w:rPr>
                <w:sz w:val="16"/>
                <w:szCs w:val="16"/>
              </w:rPr>
            </w:pPr>
            <w:r w:rsidRPr="00670171">
              <w:rPr>
                <w:sz w:val="16"/>
                <w:szCs w:val="16"/>
              </w:rPr>
              <w:t> </w:t>
            </w:r>
          </w:p>
        </w:tc>
        <w:tc>
          <w:tcPr>
            <w:tcW w:w="4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23E41" w:rsidRPr="00670171" w:rsidRDefault="00C23E41" w:rsidP="007D6FE2">
            <w:pPr>
              <w:rPr>
                <w:sz w:val="16"/>
                <w:szCs w:val="16"/>
              </w:rPr>
            </w:pPr>
            <w:r w:rsidRPr="00670171">
              <w:rPr>
                <w:sz w:val="16"/>
                <w:szCs w:val="16"/>
              </w:rPr>
              <w:t> </w:t>
            </w:r>
          </w:p>
        </w:tc>
        <w:tc>
          <w:tcPr>
            <w:tcW w:w="21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23E41" w:rsidRPr="00670171" w:rsidRDefault="00C23E41" w:rsidP="007D6FE2">
            <w:pPr>
              <w:rPr>
                <w:sz w:val="16"/>
                <w:szCs w:val="16"/>
              </w:rPr>
            </w:pPr>
            <w:r w:rsidRPr="00670171">
              <w:rPr>
                <w:sz w:val="16"/>
                <w:szCs w:val="16"/>
              </w:rPr>
              <w:t> </w:t>
            </w:r>
          </w:p>
        </w:tc>
        <w:tc>
          <w:tcPr>
            <w:tcW w:w="240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23E41" w:rsidRPr="00670171" w:rsidRDefault="00C23E41" w:rsidP="007D6FE2">
            <w:pPr>
              <w:rPr>
                <w:sz w:val="16"/>
                <w:szCs w:val="16"/>
              </w:rPr>
            </w:pPr>
            <w:r w:rsidRPr="00670171">
              <w:rPr>
                <w:sz w:val="16"/>
                <w:szCs w:val="16"/>
              </w:rPr>
              <w:t> </w:t>
            </w:r>
          </w:p>
        </w:tc>
      </w:tr>
      <w:tr w:rsidR="00C23E41" w:rsidTr="0087152D">
        <w:trPr>
          <w:trHeight w:val="113"/>
        </w:trPr>
        <w:tc>
          <w:tcPr>
            <w:tcW w:w="41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C23E41" w:rsidRDefault="00C23E41" w:rsidP="007D6FE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Организация</w:t>
            </w:r>
          </w:p>
        </w:tc>
        <w:tc>
          <w:tcPr>
            <w:tcW w:w="622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C23E41" w:rsidRDefault="00C23E41" w:rsidP="007D6FE2">
            <w:pPr>
              <w:rPr>
                <w:sz w:val="20"/>
                <w:szCs w:val="20"/>
              </w:rPr>
            </w:pPr>
            <w:bookmarkStart w:id="1" w:name="title2"/>
            <w:bookmarkEnd w:id="1"/>
            <w:r>
              <w:rPr>
                <w:sz w:val="20"/>
                <w:szCs w:val="20"/>
              </w:rPr>
              <w:t> ОАО «Кондитерская фабрика «</w:t>
            </w:r>
            <w:proofErr w:type="spellStart"/>
            <w:r>
              <w:rPr>
                <w:sz w:val="20"/>
                <w:szCs w:val="20"/>
              </w:rPr>
              <w:t>Слодыч</w:t>
            </w:r>
            <w:proofErr w:type="spellEnd"/>
            <w:r>
              <w:rPr>
                <w:sz w:val="20"/>
                <w:szCs w:val="20"/>
              </w:rPr>
              <w:t>»</w:t>
            </w:r>
          </w:p>
        </w:tc>
      </w:tr>
      <w:tr w:rsidR="00C23E41" w:rsidTr="0087152D">
        <w:trPr>
          <w:trHeight w:val="113"/>
        </w:trPr>
        <w:tc>
          <w:tcPr>
            <w:tcW w:w="41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C23E41" w:rsidRDefault="00C23E41" w:rsidP="007D6FE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Учетный номер плательщика</w:t>
            </w:r>
          </w:p>
        </w:tc>
        <w:tc>
          <w:tcPr>
            <w:tcW w:w="622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C23E41" w:rsidRDefault="00C23E41" w:rsidP="007D6FE2">
            <w:pPr>
              <w:rPr>
                <w:sz w:val="20"/>
                <w:szCs w:val="20"/>
              </w:rPr>
            </w:pPr>
            <w:bookmarkStart w:id="2" w:name="unn"/>
            <w:bookmarkEnd w:id="2"/>
            <w:r>
              <w:rPr>
                <w:sz w:val="20"/>
                <w:szCs w:val="20"/>
              </w:rPr>
              <w:t> 100129695</w:t>
            </w:r>
          </w:p>
        </w:tc>
      </w:tr>
      <w:tr w:rsidR="00C23E41" w:rsidTr="0087152D">
        <w:trPr>
          <w:trHeight w:val="113"/>
        </w:trPr>
        <w:tc>
          <w:tcPr>
            <w:tcW w:w="41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C23E41" w:rsidRDefault="00C23E41" w:rsidP="007D6FE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Вид экономической деятельности</w:t>
            </w:r>
          </w:p>
        </w:tc>
        <w:tc>
          <w:tcPr>
            <w:tcW w:w="622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C23E41" w:rsidRDefault="00C23E41" w:rsidP="007D6FE2">
            <w:pPr>
              <w:rPr>
                <w:sz w:val="20"/>
                <w:szCs w:val="20"/>
              </w:rPr>
            </w:pPr>
            <w:bookmarkStart w:id="3" w:name="okad"/>
            <w:bookmarkEnd w:id="3"/>
            <w:r>
              <w:rPr>
                <w:sz w:val="20"/>
                <w:szCs w:val="20"/>
              </w:rPr>
              <w:t> Производство мучных кондитерских изделий</w:t>
            </w:r>
          </w:p>
        </w:tc>
      </w:tr>
      <w:tr w:rsidR="00C23E41" w:rsidTr="0087152D">
        <w:trPr>
          <w:trHeight w:val="113"/>
        </w:trPr>
        <w:tc>
          <w:tcPr>
            <w:tcW w:w="41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C23E41" w:rsidRDefault="00C23E41" w:rsidP="007D6FE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Организационно-правовая форма</w:t>
            </w:r>
          </w:p>
        </w:tc>
        <w:tc>
          <w:tcPr>
            <w:tcW w:w="622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C23E41" w:rsidRDefault="00C23E41" w:rsidP="007D6FE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  <w:bookmarkStart w:id="4" w:name="prop_kind"/>
            <w:bookmarkEnd w:id="4"/>
            <w:r>
              <w:rPr>
                <w:sz w:val="20"/>
                <w:szCs w:val="20"/>
              </w:rPr>
              <w:t>Открытое акционерное общество</w:t>
            </w:r>
          </w:p>
        </w:tc>
      </w:tr>
      <w:tr w:rsidR="00C23E41" w:rsidTr="0087152D">
        <w:trPr>
          <w:trHeight w:val="113"/>
        </w:trPr>
        <w:tc>
          <w:tcPr>
            <w:tcW w:w="41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C23E41" w:rsidRDefault="00C23E41" w:rsidP="007D6FE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Орган управления</w:t>
            </w:r>
          </w:p>
        </w:tc>
        <w:tc>
          <w:tcPr>
            <w:tcW w:w="622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C23E41" w:rsidRDefault="00C23E41" w:rsidP="007D6FE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  <w:bookmarkStart w:id="5" w:name="control"/>
            <w:bookmarkEnd w:id="5"/>
            <w:r>
              <w:rPr>
                <w:sz w:val="20"/>
                <w:szCs w:val="20"/>
              </w:rPr>
              <w:t>Концерн «</w:t>
            </w:r>
            <w:proofErr w:type="spellStart"/>
            <w:r>
              <w:rPr>
                <w:sz w:val="20"/>
                <w:szCs w:val="20"/>
              </w:rPr>
              <w:t>Белгоспищепром</w:t>
            </w:r>
            <w:proofErr w:type="spellEnd"/>
            <w:r>
              <w:rPr>
                <w:sz w:val="20"/>
                <w:szCs w:val="20"/>
              </w:rPr>
              <w:t>»</w:t>
            </w:r>
          </w:p>
        </w:tc>
      </w:tr>
      <w:tr w:rsidR="00C23E41" w:rsidTr="0087152D">
        <w:trPr>
          <w:trHeight w:val="113"/>
        </w:trPr>
        <w:tc>
          <w:tcPr>
            <w:tcW w:w="41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C23E41" w:rsidRDefault="00C23E41" w:rsidP="007D6FE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622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C23E41" w:rsidRDefault="00C23E41" w:rsidP="007D6FE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тыс. руб.</w:t>
            </w:r>
          </w:p>
        </w:tc>
      </w:tr>
      <w:tr w:rsidR="00C23E41" w:rsidTr="0087152D">
        <w:trPr>
          <w:trHeight w:val="113"/>
        </w:trPr>
        <w:tc>
          <w:tcPr>
            <w:tcW w:w="41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C23E41" w:rsidRDefault="00C23E41" w:rsidP="007D6FE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Адрес</w:t>
            </w:r>
          </w:p>
        </w:tc>
        <w:tc>
          <w:tcPr>
            <w:tcW w:w="622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C23E41" w:rsidRDefault="0093107E" w:rsidP="007D6FE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220070, </w:t>
            </w:r>
            <w:r w:rsidR="002D786A">
              <w:rPr>
                <w:sz w:val="20"/>
                <w:szCs w:val="20"/>
              </w:rPr>
              <w:t>г</w:t>
            </w:r>
            <w:r w:rsidR="002C1BB9">
              <w:rPr>
                <w:sz w:val="20"/>
                <w:szCs w:val="20"/>
              </w:rPr>
              <w:t>. Минск</w:t>
            </w:r>
            <w:r>
              <w:rPr>
                <w:sz w:val="20"/>
                <w:szCs w:val="20"/>
              </w:rPr>
              <w:t>,</w:t>
            </w:r>
            <w:r w:rsidR="002C1BB9">
              <w:rPr>
                <w:sz w:val="20"/>
                <w:szCs w:val="20"/>
              </w:rPr>
              <w:t xml:space="preserve"> ул.</w:t>
            </w:r>
            <w:r w:rsidR="002D786A">
              <w:rPr>
                <w:sz w:val="20"/>
                <w:szCs w:val="20"/>
              </w:rPr>
              <w:t xml:space="preserve"> </w:t>
            </w:r>
            <w:r w:rsidR="002C1BB9">
              <w:rPr>
                <w:sz w:val="20"/>
                <w:szCs w:val="20"/>
              </w:rPr>
              <w:t>Радиаль</w:t>
            </w:r>
            <w:r w:rsidR="00E03700">
              <w:rPr>
                <w:sz w:val="20"/>
                <w:szCs w:val="20"/>
              </w:rPr>
              <w:t>н</w:t>
            </w:r>
            <w:r w:rsidR="002C1BB9">
              <w:rPr>
                <w:sz w:val="20"/>
                <w:szCs w:val="20"/>
              </w:rPr>
              <w:t>ая 54/2</w:t>
            </w:r>
            <w:r w:rsidR="00C23E41">
              <w:rPr>
                <w:sz w:val="20"/>
                <w:szCs w:val="20"/>
              </w:rPr>
              <w:t> </w:t>
            </w:r>
            <w:bookmarkStart w:id="6" w:name="adress1"/>
            <w:bookmarkEnd w:id="6"/>
          </w:p>
        </w:tc>
      </w:tr>
      <w:tr w:rsidR="00C23E41" w:rsidTr="0087152D">
        <w:trPr>
          <w:trHeight w:val="170"/>
        </w:trPr>
        <w:tc>
          <w:tcPr>
            <w:tcW w:w="187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23E41" w:rsidRDefault="00C23E41" w:rsidP="007D6FE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23E41" w:rsidRDefault="00C23E41" w:rsidP="007D6FE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23E41" w:rsidRDefault="00C23E41" w:rsidP="007D6FE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23E41" w:rsidRDefault="00C23E41" w:rsidP="007D6FE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7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3E41" w:rsidRDefault="00C23E41" w:rsidP="007D6FE2">
            <w:pPr>
              <w:ind w:firstLineChars="200" w:firstLine="4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Дата утверждения</w:t>
            </w:r>
          </w:p>
        </w:tc>
        <w:tc>
          <w:tcPr>
            <w:tcW w:w="19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23E41" w:rsidRDefault="00C23E41" w:rsidP="007D6F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C23E41" w:rsidTr="0087152D">
        <w:trPr>
          <w:trHeight w:val="170"/>
        </w:trPr>
        <w:tc>
          <w:tcPr>
            <w:tcW w:w="187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23E41" w:rsidRDefault="00C23E41" w:rsidP="007D6FE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23E41" w:rsidRDefault="00C23E41" w:rsidP="007D6FE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23E41" w:rsidRDefault="00C23E41" w:rsidP="007D6FE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23E41" w:rsidRDefault="00C23E41" w:rsidP="007D6FE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7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3E41" w:rsidRDefault="00C23E41" w:rsidP="007D6FE2">
            <w:pPr>
              <w:ind w:firstLineChars="200" w:firstLine="4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Дата отправки</w:t>
            </w:r>
          </w:p>
        </w:tc>
        <w:tc>
          <w:tcPr>
            <w:tcW w:w="1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23E41" w:rsidRDefault="00C23E41" w:rsidP="007D6F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C23E41" w:rsidTr="0087152D">
        <w:trPr>
          <w:trHeight w:val="170"/>
        </w:trPr>
        <w:tc>
          <w:tcPr>
            <w:tcW w:w="187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23E41" w:rsidRDefault="00C23E41" w:rsidP="007D6FE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23E41" w:rsidRDefault="00C23E41" w:rsidP="007D6FE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23E41" w:rsidRDefault="00C23E41" w:rsidP="007D6FE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23E41" w:rsidRDefault="00C23E41" w:rsidP="007D6FE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7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3E41" w:rsidRDefault="00C23E41" w:rsidP="007D6FE2">
            <w:pPr>
              <w:ind w:firstLineChars="200" w:firstLine="4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Дата принятия</w:t>
            </w:r>
          </w:p>
        </w:tc>
        <w:tc>
          <w:tcPr>
            <w:tcW w:w="1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23E41" w:rsidRDefault="00C23E41" w:rsidP="007D6F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C23E41" w:rsidTr="0087152D">
        <w:trPr>
          <w:trHeight w:val="70"/>
        </w:trPr>
        <w:tc>
          <w:tcPr>
            <w:tcW w:w="187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23E41" w:rsidRPr="00670171" w:rsidRDefault="00C23E41" w:rsidP="007D6FE2">
            <w:pPr>
              <w:rPr>
                <w:sz w:val="16"/>
                <w:szCs w:val="16"/>
              </w:rPr>
            </w:pPr>
            <w:r w:rsidRPr="00670171">
              <w:rPr>
                <w:sz w:val="16"/>
                <w:szCs w:val="16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23E41" w:rsidRPr="00670171" w:rsidRDefault="00C23E41" w:rsidP="007D6FE2">
            <w:pPr>
              <w:rPr>
                <w:sz w:val="16"/>
                <w:szCs w:val="16"/>
              </w:rPr>
            </w:pPr>
            <w:r w:rsidRPr="00670171">
              <w:rPr>
                <w:sz w:val="16"/>
                <w:szCs w:val="16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23E41" w:rsidRPr="00670171" w:rsidRDefault="00C23E41" w:rsidP="007D6FE2">
            <w:pPr>
              <w:rPr>
                <w:sz w:val="16"/>
                <w:szCs w:val="16"/>
              </w:rPr>
            </w:pPr>
            <w:r w:rsidRPr="00670171">
              <w:rPr>
                <w:sz w:val="16"/>
                <w:szCs w:val="16"/>
              </w:rPr>
              <w:t> </w:t>
            </w:r>
          </w:p>
        </w:tc>
        <w:tc>
          <w:tcPr>
            <w:tcW w:w="14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C23E41" w:rsidRPr="00670171" w:rsidRDefault="00C23E41" w:rsidP="007D6FE2">
            <w:pPr>
              <w:ind w:firstLineChars="200" w:firstLine="320"/>
              <w:rPr>
                <w:sz w:val="16"/>
                <w:szCs w:val="16"/>
              </w:rPr>
            </w:pPr>
            <w:r w:rsidRPr="00670171">
              <w:rPr>
                <w:sz w:val="16"/>
                <w:szCs w:val="16"/>
              </w:rPr>
              <w:t> </w:t>
            </w:r>
          </w:p>
        </w:tc>
        <w:tc>
          <w:tcPr>
            <w:tcW w:w="7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23E41" w:rsidRPr="00670171" w:rsidRDefault="00C23E41" w:rsidP="007D6FE2">
            <w:pPr>
              <w:jc w:val="center"/>
              <w:rPr>
                <w:sz w:val="16"/>
                <w:szCs w:val="16"/>
              </w:rPr>
            </w:pPr>
            <w:r w:rsidRPr="00670171">
              <w:rPr>
                <w:sz w:val="16"/>
                <w:szCs w:val="16"/>
              </w:rPr>
              <w:t> 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23E41" w:rsidRPr="00670171" w:rsidRDefault="00C23E41" w:rsidP="007D6FE2">
            <w:pPr>
              <w:rPr>
                <w:sz w:val="16"/>
                <w:szCs w:val="16"/>
              </w:rPr>
            </w:pPr>
            <w:r w:rsidRPr="00670171">
              <w:rPr>
                <w:sz w:val="16"/>
                <w:szCs w:val="16"/>
              </w:rPr>
              <w:t> </w:t>
            </w:r>
          </w:p>
        </w:tc>
        <w:tc>
          <w:tcPr>
            <w:tcW w:w="19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23E41" w:rsidRPr="00670171" w:rsidRDefault="00C23E41" w:rsidP="007D6FE2">
            <w:pPr>
              <w:rPr>
                <w:sz w:val="16"/>
                <w:szCs w:val="16"/>
              </w:rPr>
            </w:pPr>
            <w:r w:rsidRPr="00670171">
              <w:rPr>
                <w:sz w:val="16"/>
                <w:szCs w:val="16"/>
              </w:rPr>
              <w:t> </w:t>
            </w:r>
          </w:p>
        </w:tc>
      </w:tr>
      <w:tr w:rsidR="00C23E41" w:rsidTr="0087152D">
        <w:trPr>
          <w:trHeight w:val="312"/>
        </w:trPr>
        <w:tc>
          <w:tcPr>
            <w:tcW w:w="5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23E41" w:rsidRPr="00E428E6" w:rsidRDefault="00C23E41" w:rsidP="007D6FE2">
            <w:pPr>
              <w:jc w:val="center"/>
              <w:rPr>
                <w:b/>
                <w:bCs/>
                <w:sz w:val="16"/>
                <w:szCs w:val="16"/>
              </w:rPr>
            </w:pPr>
            <w:r w:rsidRPr="00E428E6">
              <w:rPr>
                <w:b/>
                <w:bCs/>
                <w:sz w:val="16"/>
                <w:szCs w:val="16"/>
              </w:rPr>
              <w:t>Активы</w:t>
            </w:r>
          </w:p>
        </w:tc>
        <w:tc>
          <w:tcPr>
            <w:tcW w:w="7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3E41" w:rsidRPr="00E428E6" w:rsidRDefault="00C23E41" w:rsidP="007D6FE2">
            <w:pPr>
              <w:jc w:val="center"/>
              <w:rPr>
                <w:b/>
                <w:bCs/>
                <w:sz w:val="16"/>
                <w:szCs w:val="16"/>
              </w:rPr>
            </w:pPr>
            <w:r w:rsidRPr="00E428E6">
              <w:rPr>
                <w:b/>
                <w:bCs/>
                <w:sz w:val="16"/>
                <w:szCs w:val="16"/>
              </w:rPr>
              <w:t>Код строки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3E41" w:rsidRPr="00E428E6" w:rsidRDefault="00C23E41" w:rsidP="007D6FE2">
            <w:pPr>
              <w:pStyle w:val="a3"/>
              <w:widowControl w:val="0"/>
              <w:ind w:hanging="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E428E6">
              <w:rPr>
                <w:rFonts w:ascii="Times New Roman" w:hAnsi="Times New Roman"/>
                <w:b/>
                <w:sz w:val="16"/>
                <w:szCs w:val="16"/>
              </w:rPr>
              <w:t>На 3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1</w:t>
            </w:r>
            <w:r w:rsidRPr="00E428E6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декабря</w:t>
            </w:r>
            <w:r w:rsidR="00E54EEE">
              <w:rPr>
                <w:rFonts w:ascii="Times New Roman" w:hAnsi="Times New Roman"/>
                <w:b/>
                <w:sz w:val="16"/>
                <w:szCs w:val="16"/>
              </w:rPr>
              <w:t xml:space="preserve"> 2021</w:t>
            </w:r>
            <w:r w:rsidRPr="00E428E6">
              <w:rPr>
                <w:rFonts w:ascii="Times New Roman" w:hAnsi="Times New Roman"/>
                <w:b/>
                <w:sz w:val="16"/>
                <w:szCs w:val="16"/>
              </w:rPr>
              <w:t xml:space="preserve"> года</w:t>
            </w:r>
          </w:p>
        </w:tc>
        <w:tc>
          <w:tcPr>
            <w:tcW w:w="19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3E41" w:rsidRPr="00E428E6" w:rsidRDefault="00C23E41" w:rsidP="007D6FE2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E428E6">
              <w:rPr>
                <w:rFonts w:ascii="Times New Roman" w:hAnsi="Times New Roman"/>
                <w:b/>
                <w:sz w:val="16"/>
                <w:szCs w:val="16"/>
              </w:rPr>
              <w:t xml:space="preserve">На 31 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декабря</w:t>
            </w:r>
            <w:r w:rsidRPr="00E428E6">
              <w:rPr>
                <w:rFonts w:ascii="Times New Roman" w:hAnsi="Times New Roman"/>
                <w:b/>
                <w:sz w:val="16"/>
                <w:szCs w:val="16"/>
              </w:rPr>
              <w:t xml:space="preserve"> 20</w:t>
            </w:r>
            <w:r w:rsidR="00E54EEE">
              <w:rPr>
                <w:rFonts w:ascii="Times New Roman" w:hAnsi="Times New Roman"/>
                <w:b/>
                <w:sz w:val="16"/>
                <w:szCs w:val="16"/>
              </w:rPr>
              <w:t>20</w:t>
            </w:r>
            <w:r w:rsidRPr="00E428E6">
              <w:rPr>
                <w:rFonts w:ascii="Times New Roman" w:hAnsi="Times New Roman"/>
                <w:b/>
                <w:sz w:val="16"/>
                <w:szCs w:val="16"/>
              </w:rPr>
              <w:t xml:space="preserve"> года</w:t>
            </w:r>
          </w:p>
        </w:tc>
      </w:tr>
      <w:tr w:rsidR="00C23E41" w:rsidTr="0087152D">
        <w:trPr>
          <w:trHeight w:val="225"/>
        </w:trPr>
        <w:tc>
          <w:tcPr>
            <w:tcW w:w="5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C23E41" w:rsidRPr="00670171" w:rsidRDefault="00C23E41" w:rsidP="007D6FE2">
            <w:pPr>
              <w:jc w:val="center"/>
              <w:rPr>
                <w:b/>
                <w:bCs/>
                <w:sz w:val="16"/>
                <w:szCs w:val="16"/>
              </w:rPr>
            </w:pPr>
            <w:r w:rsidRPr="00670171">
              <w:rPr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23E41" w:rsidRPr="00670171" w:rsidRDefault="00C23E41" w:rsidP="007D6FE2">
            <w:pPr>
              <w:jc w:val="center"/>
              <w:rPr>
                <w:b/>
                <w:bCs/>
                <w:sz w:val="16"/>
                <w:szCs w:val="16"/>
              </w:rPr>
            </w:pPr>
            <w:r w:rsidRPr="00670171">
              <w:rPr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23E41" w:rsidRPr="00670171" w:rsidRDefault="00C23E41" w:rsidP="007D6FE2">
            <w:pPr>
              <w:jc w:val="center"/>
              <w:rPr>
                <w:b/>
                <w:bCs/>
                <w:sz w:val="16"/>
                <w:szCs w:val="16"/>
              </w:rPr>
            </w:pPr>
            <w:r w:rsidRPr="00670171">
              <w:rPr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1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23E41" w:rsidRPr="00670171" w:rsidRDefault="00C23E41" w:rsidP="007D6FE2">
            <w:pPr>
              <w:jc w:val="center"/>
              <w:rPr>
                <w:b/>
                <w:bCs/>
                <w:sz w:val="16"/>
                <w:szCs w:val="16"/>
              </w:rPr>
            </w:pPr>
            <w:r w:rsidRPr="00670171">
              <w:rPr>
                <w:b/>
                <w:bCs/>
                <w:sz w:val="16"/>
                <w:szCs w:val="16"/>
              </w:rPr>
              <w:t>4</w:t>
            </w:r>
          </w:p>
        </w:tc>
      </w:tr>
      <w:tr w:rsidR="00C23E41" w:rsidTr="0087152D">
        <w:trPr>
          <w:trHeight w:val="300"/>
        </w:trPr>
        <w:tc>
          <w:tcPr>
            <w:tcW w:w="5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C23E41" w:rsidRDefault="00C23E41" w:rsidP="007D6FE2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I. ДОЛГОСРОЧНЫЕ АКТИВЫ </w:t>
            </w:r>
          </w:p>
        </w:tc>
        <w:tc>
          <w:tcPr>
            <w:tcW w:w="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23E41" w:rsidRDefault="00C23E41" w:rsidP="007D6F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23E41" w:rsidRDefault="00C23E41" w:rsidP="007D6FE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23E41" w:rsidRDefault="00C23E41" w:rsidP="007D6FE2">
            <w:pPr>
              <w:jc w:val="center"/>
              <w:rPr>
                <w:sz w:val="20"/>
                <w:szCs w:val="20"/>
              </w:rPr>
            </w:pPr>
          </w:p>
        </w:tc>
      </w:tr>
      <w:tr w:rsidR="00E54EEE" w:rsidTr="0087152D">
        <w:trPr>
          <w:trHeight w:val="300"/>
        </w:trPr>
        <w:tc>
          <w:tcPr>
            <w:tcW w:w="5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E54EEE" w:rsidRPr="00331C40" w:rsidRDefault="00E54EEE" w:rsidP="00E54EEE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Основные средства</w:t>
            </w:r>
            <w:r>
              <w:rPr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54EEE" w:rsidRDefault="00E54EEE" w:rsidP="00E54E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54EEE" w:rsidRPr="00040ABB" w:rsidRDefault="00E54EEE" w:rsidP="00E54EEE">
            <w:pPr>
              <w:jc w:val="center"/>
              <w:rPr>
                <w:sz w:val="18"/>
                <w:szCs w:val="18"/>
              </w:rPr>
            </w:pPr>
            <w:bookmarkStart w:id="7" w:name="f1r110"/>
            <w:bookmarkEnd w:id="7"/>
            <w:r>
              <w:rPr>
                <w:sz w:val="18"/>
                <w:szCs w:val="18"/>
              </w:rPr>
              <w:t>23 022</w:t>
            </w:r>
          </w:p>
        </w:tc>
        <w:tc>
          <w:tcPr>
            <w:tcW w:w="1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54EEE" w:rsidRPr="00040ABB" w:rsidRDefault="00E54EEE" w:rsidP="00E54EE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14 634</w:t>
            </w:r>
          </w:p>
        </w:tc>
      </w:tr>
      <w:tr w:rsidR="00E54EEE" w:rsidTr="0087152D">
        <w:trPr>
          <w:trHeight w:val="300"/>
        </w:trPr>
        <w:tc>
          <w:tcPr>
            <w:tcW w:w="5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E54EEE" w:rsidRDefault="00E54EEE" w:rsidP="00E54E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Нематериальные активы </w:t>
            </w:r>
          </w:p>
        </w:tc>
        <w:tc>
          <w:tcPr>
            <w:tcW w:w="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54EEE" w:rsidRDefault="00E54EEE" w:rsidP="00E54E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54EEE" w:rsidRPr="00040ABB" w:rsidRDefault="00E54EEE" w:rsidP="00E54EEE">
            <w:pPr>
              <w:jc w:val="center"/>
              <w:rPr>
                <w:sz w:val="18"/>
                <w:szCs w:val="18"/>
              </w:rPr>
            </w:pPr>
            <w:bookmarkStart w:id="8" w:name="f1r120"/>
            <w:bookmarkEnd w:id="8"/>
            <w:r>
              <w:rPr>
                <w:sz w:val="18"/>
                <w:szCs w:val="18"/>
              </w:rPr>
              <w:t>24</w:t>
            </w:r>
          </w:p>
        </w:tc>
        <w:tc>
          <w:tcPr>
            <w:tcW w:w="1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54EEE" w:rsidRPr="00040ABB" w:rsidRDefault="00E54EEE" w:rsidP="00E54EE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</w:t>
            </w:r>
          </w:p>
        </w:tc>
      </w:tr>
      <w:tr w:rsidR="00E54EEE" w:rsidTr="0087152D">
        <w:trPr>
          <w:trHeight w:val="300"/>
        </w:trPr>
        <w:tc>
          <w:tcPr>
            <w:tcW w:w="5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E54EEE" w:rsidRPr="00331C40" w:rsidRDefault="00E54EEE" w:rsidP="00E54E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Доходные вложения в материальные активы </w:t>
            </w:r>
          </w:p>
        </w:tc>
        <w:tc>
          <w:tcPr>
            <w:tcW w:w="76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54EEE" w:rsidRDefault="00E54EEE" w:rsidP="00E54E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54EEE" w:rsidRPr="00040ABB" w:rsidRDefault="00E54EEE" w:rsidP="00E54EEE">
            <w:pPr>
              <w:jc w:val="center"/>
              <w:rPr>
                <w:sz w:val="18"/>
                <w:szCs w:val="18"/>
              </w:rPr>
            </w:pPr>
            <w:bookmarkStart w:id="9" w:name="f1r130"/>
            <w:bookmarkEnd w:id="9"/>
            <w:r>
              <w:rPr>
                <w:sz w:val="18"/>
                <w:szCs w:val="18"/>
              </w:rPr>
              <w:t>38</w:t>
            </w:r>
          </w:p>
        </w:tc>
        <w:tc>
          <w:tcPr>
            <w:tcW w:w="199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54EEE" w:rsidRPr="00040ABB" w:rsidRDefault="00E54EEE" w:rsidP="00E54EE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E54EEE" w:rsidTr="0087152D">
        <w:trPr>
          <w:trHeight w:val="255"/>
        </w:trPr>
        <w:tc>
          <w:tcPr>
            <w:tcW w:w="5670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E54EEE" w:rsidRDefault="00E54EEE" w:rsidP="00E54E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том числе:</w:t>
            </w:r>
          </w:p>
        </w:tc>
        <w:tc>
          <w:tcPr>
            <w:tcW w:w="766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54EEE" w:rsidRDefault="00E54EEE" w:rsidP="00E54E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54EEE" w:rsidRPr="00040ABB" w:rsidRDefault="00E54EEE" w:rsidP="00E54EE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9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54EEE" w:rsidRPr="00040ABB" w:rsidRDefault="00E54EEE" w:rsidP="00E54EEE">
            <w:pPr>
              <w:jc w:val="center"/>
              <w:rPr>
                <w:sz w:val="18"/>
                <w:szCs w:val="18"/>
              </w:rPr>
            </w:pPr>
          </w:p>
        </w:tc>
      </w:tr>
      <w:tr w:rsidR="00E54EEE" w:rsidTr="0087152D">
        <w:trPr>
          <w:trHeight w:val="74"/>
        </w:trPr>
        <w:tc>
          <w:tcPr>
            <w:tcW w:w="56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E54EEE" w:rsidRDefault="00E54EEE" w:rsidP="00E54EEE">
            <w:pPr>
              <w:ind w:firstLineChars="200" w:firstLine="4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инвестиционная недвижимость</w:t>
            </w:r>
          </w:p>
        </w:tc>
        <w:tc>
          <w:tcPr>
            <w:tcW w:w="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54EEE" w:rsidRDefault="00E54EEE" w:rsidP="00E54E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54EEE" w:rsidRPr="00040ABB" w:rsidRDefault="00E54EEE" w:rsidP="00E54EEE">
            <w:pPr>
              <w:jc w:val="center"/>
              <w:rPr>
                <w:sz w:val="18"/>
                <w:szCs w:val="18"/>
              </w:rPr>
            </w:pPr>
            <w:bookmarkStart w:id="10" w:name="f1r131"/>
            <w:bookmarkEnd w:id="10"/>
            <w:r>
              <w:rPr>
                <w:sz w:val="18"/>
                <w:szCs w:val="18"/>
              </w:rPr>
              <w:t>38</w:t>
            </w:r>
          </w:p>
        </w:tc>
        <w:tc>
          <w:tcPr>
            <w:tcW w:w="1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54EEE" w:rsidRPr="00040ABB" w:rsidRDefault="00E54EEE" w:rsidP="00E54EE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E54EEE" w:rsidTr="0087152D">
        <w:trPr>
          <w:trHeight w:val="300"/>
        </w:trPr>
        <w:tc>
          <w:tcPr>
            <w:tcW w:w="5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E54EEE" w:rsidRDefault="00E54EEE" w:rsidP="00E54EEE">
            <w:pPr>
              <w:ind w:firstLineChars="200" w:firstLine="4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предметы финансовой аренды (лизинга)</w:t>
            </w:r>
          </w:p>
        </w:tc>
        <w:tc>
          <w:tcPr>
            <w:tcW w:w="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54EEE" w:rsidRDefault="00E54EEE" w:rsidP="00E54E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132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54EEE" w:rsidRPr="00040ABB" w:rsidRDefault="00E54EEE" w:rsidP="00E54EEE">
            <w:pPr>
              <w:jc w:val="center"/>
              <w:rPr>
                <w:sz w:val="18"/>
                <w:szCs w:val="18"/>
              </w:rPr>
            </w:pPr>
            <w:bookmarkStart w:id="11" w:name="f1r132"/>
            <w:bookmarkEnd w:id="11"/>
            <w:r>
              <w:rPr>
                <w:sz w:val="18"/>
                <w:szCs w:val="18"/>
              </w:rPr>
              <w:t>-</w:t>
            </w:r>
          </w:p>
        </w:tc>
        <w:tc>
          <w:tcPr>
            <w:tcW w:w="1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54EEE" w:rsidRPr="00040ABB" w:rsidRDefault="00E54EEE" w:rsidP="00E54EE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E54EEE" w:rsidTr="0087152D">
        <w:trPr>
          <w:trHeight w:val="510"/>
        </w:trPr>
        <w:tc>
          <w:tcPr>
            <w:tcW w:w="5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E54EEE" w:rsidRDefault="00E54EEE" w:rsidP="00E54EEE">
            <w:pPr>
              <w:ind w:firstLineChars="200" w:firstLine="4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доходные вложения в материальные активы</w:t>
            </w:r>
          </w:p>
        </w:tc>
        <w:tc>
          <w:tcPr>
            <w:tcW w:w="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54EEE" w:rsidRDefault="00E54EEE" w:rsidP="00E54E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133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54EEE" w:rsidRPr="00040ABB" w:rsidRDefault="00E54EEE" w:rsidP="00E54EEE">
            <w:pPr>
              <w:jc w:val="center"/>
              <w:rPr>
                <w:sz w:val="18"/>
                <w:szCs w:val="18"/>
              </w:rPr>
            </w:pPr>
            <w:bookmarkStart w:id="12" w:name="f1r133"/>
            <w:bookmarkEnd w:id="12"/>
            <w:r>
              <w:rPr>
                <w:sz w:val="18"/>
                <w:szCs w:val="18"/>
              </w:rPr>
              <w:t>-</w:t>
            </w:r>
          </w:p>
        </w:tc>
        <w:tc>
          <w:tcPr>
            <w:tcW w:w="1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54EEE" w:rsidRPr="00040ABB" w:rsidRDefault="00E54EEE" w:rsidP="00E54EE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E54EEE" w:rsidTr="0087152D">
        <w:trPr>
          <w:trHeight w:val="300"/>
        </w:trPr>
        <w:tc>
          <w:tcPr>
            <w:tcW w:w="5670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E54EEE" w:rsidRDefault="00E54EEE" w:rsidP="00E54E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Вложения в долгосрочные активы </w:t>
            </w:r>
          </w:p>
        </w:tc>
        <w:tc>
          <w:tcPr>
            <w:tcW w:w="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54EEE" w:rsidRDefault="00E54EEE" w:rsidP="00E54E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54EEE" w:rsidRPr="00040ABB" w:rsidRDefault="00E54EEE" w:rsidP="00E54EEE">
            <w:pPr>
              <w:jc w:val="center"/>
              <w:rPr>
                <w:sz w:val="18"/>
                <w:szCs w:val="18"/>
              </w:rPr>
            </w:pPr>
            <w:bookmarkStart w:id="13" w:name="f1r140"/>
            <w:bookmarkEnd w:id="13"/>
            <w:r>
              <w:rPr>
                <w:sz w:val="18"/>
                <w:szCs w:val="18"/>
              </w:rPr>
              <w:t>154</w:t>
            </w:r>
          </w:p>
        </w:tc>
        <w:tc>
          <w:tcPr>
            <w:tcW w:w="1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54EEE" w:rsidRPr="00040ABB" w:rsidRDefault="00E54EEE" w:rsidP="00E54EE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6 258</w:t>
            </w:r>
          </w:p>
        </w:tc>
      </w:tr>
      <w:tr w:rsidR="00E54EEE" w:rsidTr="0087152D">
        <w:trPr>
          <w:trHeight w:val="300"/>
        </w:trPr>
        <w:tc>
          <w:tcPr>
            <w:tcW w:w="5670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E54EEE" w:rsidRDefault="00E54EEE" w:rsidP="00E54E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Долгосрочные финансовые вложения </w:t>
            </w:r>
          </w:p>
        </w:tc>
        <w:tc>
          <w:tcPr>
            <w:tcW w:w="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54EEE" w:rsidRDefault="00E54EEE" w:rsidP="00E54E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54EEE" w:rsidRPr="00040ABB" w:rsidRDefault="00E54EEE" w:rsidP="00E54EEE">
            <w:pPr>
              <w:jc w:val="center"/>
              <w:rPr>
                <w:sz w:val="18"/>
                <w:szCs w:val="18"/>
              </w:rPr>
            </w:pPr>
            <w:bookmarkStart w:id="14" w:name="f1r150"/>
            <w:bookmarkEnd w:id="14"/>
            <w:r>
              <w:rPr>
                <w:sz w:val="18"/>
                <w:szCs w:val="18"/>
              </w:rPr>
              <w:t>20</w:t>
            </w:r>
          </w:p>
        </w:tc>
        <w:tc>
          <w:tcPr>
            <w:tcW w:w="1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54EEE" w:rsidRPr="00040ABB" w:rsidRDefault="00E54EEE" w:rsidP="00E54EE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</w:t>
            </w:r>
          </w:p>
        </w:tc>
      </w:tr>
      <w:tr w:rsidR="00E54EEE" w:rsidTr="0087152D">
        <w:trPr>
          <w:trHeight w:val="300"/>
        </w:trPr>
        <w:tc>
          <w:tcPr>
            <w:tcW w:w="5670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E54EEE" w:rsidRDefault="00E54EEE" w:rsidP="00E54E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Отложенные налоговые активы  </w:t>
            </w:r>
          </w:p>
        </w:tc>
        <w:tc>
          <w:tcPr>
            <w:tcW w:w="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54EEE" w:rsidRDefault="00E54EEE" w:rsidP="00E54E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160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54EEE" w:rsidRPr="00040ABB" w:rsidRDefault="00E54EEE" w:rsidP="00E54EEE">
            <w:pPr>
              <w:jc w:val="center"/>
              <w:rPr>
                <w:sz w:val="18"/>
                <w:szCs w:val="18"/>
              </w:rPr>
            </w:pPr>
            <w:bookmarkStart w:id="15" w:name="f1r160"/>
            <w:bookmarkEnd w:id="15"/>
            <w:r>
              <w:rPr>
                <w:sz w:val="18"/>
                <w:szCs w:val="18"/>
              </w:rPr>
              <w:t>8</w:t>
            </w:r>
          </w:p>
        </w:tc>
        <w:tc>
          <w:tcPr>
            <w:tcW w:w="1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54EEE" w:rsidRPr="00040ABB" w:rsidRDefault="00E54EEE" w:rsidP="00E54EE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E54EEE" w:rsidTr="0087152D">
        <w:trPr>
          <w:trHeight w:val="300"/>
        </w:trPr>
        <w:tc>
          <w:tcPr>
            <w:tcW w:w="5670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E54EEE" w:rsidRDefault="00E54EEE" w:rsidP="00E54E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Долгосрочная дебиторская задолженность </w:t>
            </w:r>
          </w:p>
        </w:tc>
        <w:tc>
          <w:tcPr>
            <w:tcW w:w="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54EEE" w:rsidRDefault="00E54EEE" w:rsidP="00E54E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170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54EEE" w:rsidRPr="00040ABB" w:rsidRDefault="00E54EEE" w:rsidP="00E54EEE">
            <w:pPr>
              <w:jc w:val="center"/>
              <w:rPr>
                <w:sz w:val="18"/>
                <w:szCs w:val="18"/>
              </w:rPr>
            </w:pPr>
            <w:bookmarkStart w:id="16" w:name="f1r170"/>
            <w:bookmarkEnd w:id="16"/>
            <w:r>
              <w:rPr>
                <w:sz w:val="18"/>
                <w:szCs w:val="18"/>
              </w:rPr>
              <w:t>100</w:t>
            </w:r>
          </w:p>
        </w:tc>
        <w:tc>
          <w:tcPr>
            <w:tcW w:w="1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54EEE" w:rsidRPr="00040ABB" w:rsidRDefault="00E54EEE" w:rsidP="00E54EE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74</w:t>
            </w:r>
          </w:p>
        </w:tc>
      </w:tr>
      <w:tr w:rsidR="00E54EEE" w:rsidTr="0087152D">
        <w:trPr>
          <w:trHeight w:val="300"/>
        </w:trPr>
        <w:tc>
          <w:tcPr>
            <w:tcW w:w="5670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E54EEE" w:rsidRDefault="00E54EEE" w:rsidP="00E54E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Прочие долгосрочные активы </w:t>
            </w:r>
          </w:p>
        </w:tc>
        <w:tc>
          <w:tcPr>
            <w:tcW w:w="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54EEE" w:rsidRDefault="00E54EEE" w:rsidP="00E54E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54EEE" w:rsidRPr="00040ABB" w:rsidRDefault="00E54EEE" w:rsidP="00E54EEE">
            <w:pPr>
              <w:jc w:val="center"/>
              <w:rPr>
                <w:sz w:val="18"/>
                <w:szCs w:val="18"/>
              </w:rPr>
            </w:pPr>
            <w:bookmarkStart w:id="17" w:name="f1r180"/>
            <w:bookmarkEnd w:id="17"/>
            <w:r>
              <w:rPr>
                <w:sz w:val="18"/>
                <w:szCs w:val="18"/>
              </w:rPr>
              <w:t>-</w:t>
            </w:r>
          </w:p>
        </w:tc>
        <w:tc>
          <w:tcPr>
            <w:tcW w:w="1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54EEE" w:rsidRPr="00040ABB" w:rsidRDefault="00E54EEE" w:rsidP="00E54EE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E54EEE" w:rsidTr="0087152D">
        <w:trPr>
          <w:trHeight w:val="300"/>
        </w:trPr>
        <w:tc>
          <w:tcPr>
            <w:tcW w:w="5670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E54EEE" w:rsidRDefault="00E54EEE" w:rsidP="00E54EEE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ИТОГО по разделу I</w:t>
            </w:r>
          </w:p>
        </w:tc>
        <w:tc>
          <w:tcPr>
            <w:tcW w:w="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54EEE" w:rsidRDefault="00E54EEE" w:rsidP="00E54EE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190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4EEE" w:rsidRPr="00040ABB" w:rsidRDefault="00E54EEE" w:rsidP="00E54EEE">
            <w:pPr>
              <w:jc w:val="center"/>
              <w:rPr>
                <w:b/>
                <w:bCs/>
                <w:sz w:val="18"/>
                <w:szCs w:val="18"/>
              </w:rPr>
            </w:pPr>
            <w:bookmarkStart w:id="18" w:name="f1r190"/>
            <w:bookmarkEnd w:id="18"/>
            <w:r>
              <w:rPr>
                <w:b/>
                <w:bCs/>
                <w:sz w:val="18"/>
                <w:szCs w:val="18"/>
              </w:rPr>
              <w:t>23 366</w:t>
            </w:r>
          </w:p>
        </w:tc>
        <w:tc>
          <w:tcPr>
            <w:tcW w:w="19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4EEE" w:rsidRPr="00040ABB" w:rsidRDefault="00E54EEE" w:rsidP="00E54EEE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21 013</w:t>
            </w:r>
          </w:p>
        </w:tc>
      </w:tr>
      <w:tr w:rsidR="00E54EEE" w:rsidTr="0087152D">
        <w:trPr>
          <w:trHeight w:val="300"/>
        </w:trPr>
        <w:tc>
          <w:tcPr>
            <w:tcW w:w="5670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E54EEE" w:rsidRDefault="00E54EEE" w:rsidP="00E54EEE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II. КРАТКОСРОЧНЫЕ АКТИВЫ</w:t>
            </w:r>
          </w:p>
        </w:tc>
        <w:tc>
          <w:tcPr>
            <w:tcW w:w="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54EEE" w:rsidRDefault="00E54EEE" w:rsidP="00E54EE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54EEE" w:rsidRPr="00D642EB" w:rsidRDefault="00E54EEE" w:rsidP="00E54EEE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54EEE" w:rsidRPr="00D642EB" w:rsidRDefault="00E54EEE" w:rsidP="00E54EEE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E54EEE" w:rsidTr="0087152D">
        <w:trPr>
          <w:trHeight w:val="300"/>
        </w:trPr>
        <w:tc>
          <w:tcPr>
            <w:tcW w:w="5670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E54EEE" w:rsidRDefault="00E54EEE" w:rsidP="00E54E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Запасы</w:t>
            </w:r>
          </w:p>
        </w:tc>
        <w:tc>
          <w:tcPr>
            <w:tcW w:w="76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54EEE" w:rsidRDefault="00E54EEE" w:rsidP="00E54E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210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54EEE" w:rsidRPr="00040ABB" w:rsidRDefault="00E54EEE" w:rsidP="00E54EEE">
            <w:pPr>
              <w:jc w:val="center"/>
              <w:rPr>
                <w:sz w:val="18"/>
                <w:szCs w:val="18"/>
              </w:rPr>
            </w:pPr>
            <w:bookmarkStart w:id="19" w:name="f1r210"/>
            <w:bookmarkEnd w:id="19"/>
            <w:r>
              <w:rPr>
                <w:sz w:val="18"/>
                <w:szCs w:val="18"/>
              </w:rPr>
              <w:t>8 996</w:t>
            </w:r>
          </w:p>
        </w:tc>
        <w:tc>
          <w:tcPr>
            <w:tcW w:w="199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54EEE" w:rsidRPr="00040ABB" w:rsidRDefault="00E54EEE" w:rsidP="00E54EE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6 974</w:t>
            </w:r>
          </w:p>
        </w:tc>
      </w:tr>
      <w:tr w:rsidR="00E54EEE" w:rsidTr="0087152D">
        <w:trPr>
          <w:trHeight w:val="255"/>
        </w:trPr>
        <w:tc>
          <w:tcPr>
            <w:tcW w:w="5670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E54EEE" w:rsidRDefault="00E54EEE" w:rsidP="00E54E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том числе:</w:t>
            </w:r>
          </w:p>
        </w:tc>
        <w:tc>
          <w:tcPr>
            <w:tcW w:w="766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54EEE" w:rsidRDefault="00E54EEE" w:rsidP="00E54EEE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54EEE" w:rsidRPr="00040ABB" w:rsidRDefault="00E54EEE" w:rsidP="00E54EE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9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54EEE" w:rsidRPr="00040ABB" w:rsidRDefault="00E54EEE" w:rsidP="00E54EEE">
            <w:pPr>
              <w:jc w:val="center"/>
              <w:rPr>
                <w:sz w:val="18"/>
                <w:szCs w:val="18"/>
              </w:rPr>
            </w:pPr>
          </w:p>
        </w:tc>
      </w:tr>
      <w:tr w:rsidR="00E54EEE" w:rsidTr="0087152D">
        <w:trPr>
          <w:trHeight w:val="255"/>
        </w:trPr>
        <w:tc>
          <w:tcPr>
            <w:tcW w:w="56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E54EEE" w:rsidRDefault="00E54EEE" w:rsidP="00E54EEE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материалы </w:t>
            </w:r>
          </w:p>
        </w:tc>
        <w:tc>
          <w:tcPr>
            <w:tcW w:w="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54EEE" w:rsidRDefault="00E54EEE" w:rsidP="00E54E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211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54EEE" w:rsidRPr="00623EDA" w:rsidRDefault="00E54EEE" w:rsidP="00E54EEE">
            <w:pPr>
              <w:pStyle w:val="a3"/>
              <w:widowControl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bookmarkStart w:id="20" w:name="f1r211"/>
            <w:bookmarkEnd w:id="20"/>
            <w:r>
              <w:rPr>
                <w:rFonts w:ascii="Times New Roman" w:hAnsi="Times New Roman"/>
                <w:sz w:val="18"/>
                <w:szCs w:val="18"/>
              </w:rPr>
              <w:t>5 122</w:t>
            </w:r>
          </w:p>
        </w:tc>
        <w:tc>
          <w:tcPr>
            <w:tcW w:w="1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54EEE" w:rsidRPr="00623EDA" w:rsidRDefault="00E54EEE" w:rsidP="00E54EEE">
            <w:pPr>
              <w:pStyle w:val="a3"/>
              <w:widowControl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3 708</w:t>
            </w:r>
          </w:p>
        </w:tc>
      </w:tr>
      <w:tr w:rsidR="00E54EEE" w:rsidTr="0087152D">
        <w:trPr>
          <w:trHeight w:val="300"/>
        </w:trPr>
        <w:tc>
          <w:tcPr>
            <w:tcW w:w="5670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E54EEE" w:rsidRDefault="00E54EEE" w:rsidP="00E54EEE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животные на выращивании и откорме </w:t>
            </w:r>
          </w:p>
        </w:tc>
        <w:tc>
          <w:tcPr>
            <w:tcW w:w="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54EEE" w:rsidRDefault="00E54EEE" w:rsidP="00E54E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212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54EEE" w:rsidRPr="00623EDA" w:rsidRDefault="00E54EEE" w:rsidP="00E54EEE">
            <w:pPr>
              <w:pStyle w:val="a3"/>
              <w:widowControl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bookmarkStart w:id="21" w:name="f1r212"/>
            <w:bookmarkEnd w:id="21"/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54EEE" w:rsidRPr="00623EDA" w:rsidRDefault="00E54EEE" w:rsidP="00E54EEE">
            <w:pPr>
              <w:pStyle w:val="a3"/>
              <w:widowControl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E54EEE" w:rsidTr="0087152D">
        <w:trPr>
          <w:trHeight w:val="300"/>
        </w:trPr>
        <w:tc>
          <w:tcPr>
            <w:tcW w:w="5670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E54EEE" w:rsidRDefault="00E54EEE" w:rsidP="00E54EEE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незавершенное производство </w:t>
            </w:r>
          </w:p>
        </w:tc>
        <w:tc>
          <w:tcPr>
            <w:tcW w:w="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54EEE" w:rsidRDefault="00E54EEE" w:rsidP="00E54E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213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54EEE" w:rsidRPr="00623EDA" w:rsidRDefault="00E54EEE" w:rsidP="00E54EEE">
            <w:pPr>
              <w:pStyle w:val="a3"/>
              <w:widowControl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bookmarkStart w:id="22" w:name="f1r213"/>
            <w:bookmarkEnd w:id="22"/>
            <w:r>
              <w:rPr>
                <w:rFonts w:ascii="Times New Roman" w:hAnsi="Times New Roman"/>
                <w:sz w:val="18"/>
                <w:szCs w:val="18"/>
              </w:rPr>
              <w:t>91</w:t>
            </w:r>
          </w:p>
        </w:tc>
        <w:tc>
          <w:tcPr>
            <w:tcW w:w="1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54EEE" w:rsidRPr="00623EDA" w:rsidRDefault="00E54EEE" w:rsidP="00E54EEE">
            <w:pPr>
              <w:pStyle w:val="a3"/>
              <w:widowControl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161</w:t>
            </w:r>
          </w:p>
        </w:tc>
      </w:tr>
      <w:tr w:rsidR="00E54EEE" w:rsidTr="0087152D">
        <w:trPr>
          <w:trHeight w:val="300"/>
        </w:trPr>
        <w:tc>
          <w:tcPr>
            <w:tcW w:w="5670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E54EEE" w:rsidRDefault="00E54EEE" w:rsidP="00E54EEE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готовая продукция и товары  </w:t>
            </w:r>
          </w:p>
        </w:tc>
        <w:tc>
          <w:tcPr>
            <w:tcW w:w="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54EEE" w:rsidRDefault="00E54EEE" w:rsidP="00E54E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214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54EEE" w:rsidRPr="00623EDA" w:rsidRDefault="00E54EEE" w:rsidP="00E54EEE">
            <w:pPr>
              <w:pStyle w:val="a3"/>
              <w:widowControl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bookmarkStart w:id="23" w:name="f1r214"/>
            <w:bookmarkEnd w:id="23"/>
            <w:r>
              <w:rPr>
                <w:rFonts w:ascii="Times New Roman" w:hAnsi="Times New Roman"/>
                <w:sz w:val="18"/>
                <w:szCs w:val="18"/>
              </w:rPr>
              <w:t>3 783</w:t>
            </w:r>
          </w:p>
        </w:tc>
        <w:tc>
          <w:tcPr>
            <w:tcW w:w="1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54EEE" w:rsidRPr="00623EDA" w:rsidRDefault="00E54EEE" w:rsidP="00E54EEE">
            <w:pPr>
              <w:pStyle w:val="a3"/>
              <w:widowControl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3 105</w:t>
            </w:r>
          </w:p>
        </w:tc>
      </w:tr>
      <w:tr w:rsidR="00E54EEE" w:rsidTr="0087152D">
        <w:trPr>
          <w:trHeight w:val="300"/>
        </w:trPr>
        <w:tc>
          <w:tcPr>
            <w:tcW w:w="5670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E54EEE" w:rsidRDefault="00E54EEE" w:rsidP="00E54EEE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товары отгруженные </w:t>
            </w:r>
          </w:p>
        </w:tc>
        <w:tc>
          <w:tcPr>
            <w:tcW w:w="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54EEE" w:rsidRDefault="00E54EEE" w:rsidP="00E54E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215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54EEE" w:rsidRPr="00623EDA" w:rsidRDefault="00E54EEE" w:rsidP="00E54EEE">
            <w:pPr>
              <w:pStyle w:val="a3"/>
              <w:widowControl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bookmarkStart w:id="24" w:name="f1r215"/>
            <w:bookmarkEnd w:id="24"/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54EEE" w:rsidRPr="00623EDA" w:rsidRDefault="00E54EEE" w:rsidP="00E54EEE">
            <w:pPr>
              <w:pStyle w:val="a3"/>
              <w:widowControl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E54EEE" w:rsidTr="0087152D">
        <w:trPr>
          <w:trHeight w:val="300"/>
        </w:trPr>
        <w:tc>
          <w:tcPr>
            <w:tcW w:w="5670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E54EEE" w:rsidRDefault="00E54EEE" w:rsidP="00E54EEE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запасы</w:t>
            </w:r>
          </w:p>
        </w:tc>
        <w:tc>
          <w:tcPr>
            <w:tcW w:w="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54EEE" w:rsidRDefault="00E54EEE" w:rsidP="00E54E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216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54EEE" w:rsidRPr="00623EDA" w:rsidRDefault="00E54EEE" w:rsidP="00E54EEE">
            <w:pPr>
              <w:pStyle w:val="a3"/>
              <w:widowControl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bookmarkStart w:id="25" w:name="f1r216"/>
            <w:bookmarkEnd w:id="25"/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54EEE" w:rsidRPr="00623EDA" w:rsidRDefault="00E54EEE" w:rsidP="00E54EEE">
            <w:pPr>
              <w:pStyle w:val="a3"/>
              <w:widowControl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E54EEE" w:rsidTr="0087152D">
        <w:trPr>
          <w:trHeight w:val="310"/>
        </w:trPr>
        <w:tc>
          <w:tcPr>
            <w:tcW w:w="5670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E54EEE" w:rsidRDefault="00E54EEE" w:rsidP="00E54E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Долгосрочные активы, предназначенные для реализации</w:t>
            </w:r>
          </w:p>
        </w:tc>
        <w:tc>
          <w:tcPr>
            <w:tcW w:w="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54EEE" w:rsidRDefault="00E54EEE" w:rsidP="00E54E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220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54EEE" w:rsidRPr="00623EDA" w:rsidRDefault="00E54EEE" w:rsidP="00E54EEE">
            <w:pPr>
              <w:jc w:val="center"/>
              <w:rPr>
                <w:sz w:val="18"/>
                <w:szCs w:val="18"/>
              </w:rPr>
            </w:pPr>
            <w:bookmarkStart w:id="26" w:name="f1r220"/>
            <w:bookmarkEnd w:id="26"/>
            <w:r>
              <w:rPr>
                <w:sz w:val="18"/>
                <w:szCs w:val="18"/>
              </w:rPr>
              <w:t>-</w:t>
            </w:r>
          </w:p>
        </w:tc>
        <w:tc>
          <w:tcPr>
            <w:tcW w:w="1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54EEE" w:rsidRPr="00623EDA" w:rsidRDefault="00E54EEE" w:rsidP="00E54EE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E54EEE" w:rsidTr="0087152D">
        <w:trPr>
          <w:trHeight w:val="300"/>
        </w:trPr>
        <w:tc>
          <w:tcPr>
            <w:tcW w:w="5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E54EEE" w:rsidRDefault="00E54EEE" w:rsidP="00E54E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Расходы будущих периодов </w:t>
            </w:r>
          </w:p>
        </w:tc>
        <w:tc>
          <w:tcPr>
            <w:tcW w:w="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54EEE" w:rsidRDefault="00E54EEE" w:rsidP="00E54E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230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54EEE" w:rsidRPr="00623EDA" w:rsidRDefault="00E54EEE" w:rsidP="00E54EEE">
            <w:pPr>
              <w:jc w:val="center"/>
              <w:rPr>
                <w:sz w:val="18"/>
                <w:szCs w:val="18"/>
              </w:rPr>
            </w:pPr>
            <w:bookmarkStart w:id="27" w:name="f1r230"/>
            <w:bookmarkEnd w:id="27"/>
            <w:r>
              <w:rPr>
                <w:sz w:val="18"/>
                <w:szCs w:val="18"/>
              </w:rPr>
              <w:t>24</w:t>
            </w:r>
          </w:p>
        </w:tc>
        <w:tc>
          <w:tcPr>
            <w:tcW w:w="1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54EEE" w:rsidRPr="00623EDA" w:rsidRDefault="00E54EEE" w:rsidP="00E54EE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</w:t>
            </w:r>
          </w:p>
        </w:tc>
      </w:tr>
      <w:tr w:rsidR="00E54EEE" w:rsidTr="0087152D">
        <w:trPr>
          <w:trHeight w:val="555"/>
        </w:trPr>
        <w:tc>
          <w:tcPr>
            <w:tcW w:w="56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E54EEE" w:rsidRDefault="00E54EEE" w:rsidP="00E54E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Налог на добавленную стоимость по приобретенным товарам, работам, услугам </w:t>
            </w:r>
          </w:p>
        </w:tc>
        <w:tc>
          <w:tcPr>
            <w:tcW w:w="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E54EEE" w:rsidRDefault="00E54EEE" w:rsidP="00E54E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54EEE" w:rsidRPr="00623EDA" w:rsidRDefault="00E54EEE" w:rsidP="00E54EEE">
            <w:pPr>
              <w:jc w:val="center"/>
              <w:rPr>
                <w:sz w:val="18"/>
                <w:szCs w:val="18"/>
              </w:rPr>
            </w:pPr>
            <w:bookmarkStart w:id="28" w:name="f1r240"/>
            <w:bookmarkEnd w:id="28"/>
            <w:r>
              <w:rPr>
                <w:sz w:val="18"/>
                <w:szCs w:val="18"/>
              </w:rPr>
              <w:t>54</w:t>
            </w:r>
          </w:p>
        </w:tc>
        <w:tc>
          <w:tcPr>
            <w:tcW w:w="1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54EEE" w:rsidRPr="00623EDA" w:rsidRDefault="00E54EEE" w:rsidP="00E54EE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59</w:t>
            </w:r>
          </w:p>
        </w:tc>
      </w:tr>
      <w:tr w:rsidR="00E54EEE" w:rsidTr="0087152D">
        <w:trPr>
          <w:trHeight w:val="300"/>
        </w:trPr>
        <w:tc>
          <w:tcPr>
            <w:tcW w:w="5670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E54EEE" w:rsidRDefault="00E54EEE" w:rsidP="00E54E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Краткосрочная дебиторская задолженность </w:t>
            </w:r>
          </w:p>
        </w:tc>
        <w:tc>
          <w:tcPr>
            <w:tcW w:w="76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54EEE" w:rsidRDefault="00E54EEE" w:rsidP="00E54E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250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54EEE" w:rsidRPr="00623EDA" w:rsidRDefault="00E54EEE" w:rsidP="00E54EEE">
            <w:pPr>
              <w:jc w:val="center"/>
              <w:rPr>
                <w:sz w:val="18"/>
                <w:szCs w:val="18"/>
              </w:rPr>
            </w:pPr>
            <w:bookmarkStart w:id="29" w:name="f1r250"/>
            <w:bookmarkEnd w:id="29"/>
            <w:r>
              <w:rPr>
                <w:sz w:val="18"/>
                <w:szCs w:val="18"/>
              </w:rPr>
              <w:t>10 049</w:t>
            </w:r>
          </w:p>
        </w:tc>
        <w:tc>
          <w:tcPr>
            <w:tcW w:w="199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54EEE" w:rsidRPr="00623EDA" w:rsidRDefault="00E54EEE" w:rsidP="00E54EE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6 862</w:t>
            </w:r>
          </w:p>
        </w:tc>
      </w:tr>
      <w:tr w:rsidR="00E54EEE" w:rsidTr="0087152D">
        <w:trPr>
          <w:trHeight w:val="300"/>
        </w:trPr>
        <w:tc>
          <w:tcPr>
            <w:tcW w:w="5670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E54EEE" w:rsidRDefault="00E54EEE" w:rsidP="00E54E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Краткосрочные финансовые вложения </w:t>
            </w:r>
          </w:p>
        </w:tc>
        <w:tc>
          <w:tcPr>
            <w:tcW w:w="7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54EEE" w:rsidRDefault="00E54EEE" w:rsidP="00E54E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260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54EEE" w:rsidRPr="00623EDA" w:rsidRDefault="00E54EEE" w:rsidP="00E54EEE">
            <w:pPr>
              <w:jc w:val="center"/>
              <w:rPr>
                <w:sz w:val="18"/>
                <w:szCs w:val="18"/>
              </w:rPr>
            </w:pPr>
            <w:bookmarkStart w:id="30" w:name="f1r260"/>
            <w:bookmarkEnd w:id="30"/>
            <w:r>
              <w:rPr>
                <w:sz w:val="18"/>
                <w:szCs w:val="18"/>
              </w:rPr>
              <w:t>-</w:t>
            </w:r>
          </w:p>
        </w:tc>
        <w:tc>
          <w:tcPr>
            <w:tcW w:w="19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54EEE" w:rsidRPr="00623EDA" w:rsidRDefault="00E54EEE" w:rsidP="00E54EE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E54EEE" w:rsidTr="0087152D">
        <w:trPr>
          <w:trHeight w:val="300"/>
        </w:trPr>
        <w:tc>
          <w:tcPr>
            <w:tcW w:w="5670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E54EEE" w:rsidRDefault="00E54EEE" w:rsidP="00E54E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Денежные средства и их эквиваленты</w:t>
            </w:r>
          </w:p>
        </w:tc>
        <w:tc>
          <w:tcPr>
            <w:tcW w:w="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54EEE" w:rsidRDefault="00E54EEE" w:rsidP="00E54E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270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54EEE" w:rsidRPr="00623EDA" w:rsidRDefault="00E54EEE" w:rsidP="00E54EEE">
            <w:pPr>
              <w:jc w:val="center"/>
              <w:rPr>
                <w:sz w:val="18"/>
                <w:szCs w:val="18"/>
              </w:rPr>
            </w:pPr>
            <w:bookmarkStart w:id="31" w:name="f1r270"/>
            <w:bookmarkEnd w:id="31"/>
            <w:r>
              <w:rPr>
                <w:sz w:val="18"/>
                <w:szCs w:val="18"/>
              </w:rPr>
              <w:t>1 349</w:t>
            </w:r>
          </w:p>
        </w:tc>
        <w:tc>
          <w:tcPr>
            <w:tcW w:w="1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54EEE" w:rsidRPr="00623EDA" w:rsidRDefault="00E54EEE" w:rsidP="00E54EE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2 037</w:t>
            </w:r>
          </w:p>
        </w:tc>
      </w:tr>
      <w:tr w:rsidR="00E54EEE" w:rsidTr="0087152D">
        <w:trPr>
          <w:trHeight w:val="300"/>
        </w:trPr>
        <w:tc>
          <w:tcPr>
            <w:tcW w:w="5670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E54EEE" w:rsidRDefault="00E54EEE" w:rsidP="00E54E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Прочие краткосрочные активы  </w:t>
            </w:r>
          </w:p>
        </w:tc>
        <w:tc>
          <w:tcPr>
            <w:tcW w:w="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54EEE" w:rsidRDefault="00E54EEE" w:rsidP="00E54E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280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54EEE" w:rsidRPr="00623EDA" w:rsidRDefault="00E54EEE" w:rsidP="00E54EEE">
            <w:pPr>
              <w:jc w:val="center"/>
              <w:rPr>
                <w:sz w:val="18"/>
                <w:szCs w:val="18"/>
              </w:rPr>
            </w:pPr>
            <w:bookmarkStart w:id="32" w:name="f1r280"/>
            <w:bookmarkEnd w:id="32"/>
            <w:r>
              <w:rPr>
                <w:sz w:val="18"/>
                <w:szCs w:val="18"/>
              </w:rPr>
              <w:t>-</w:t>
            </w:r>
          </w:p>
        </w:tc>
        <w:tc>
          <w:tcPr>
            <w:tcW w:w="1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54EEE" w:rsidRPr="00623EDA" w:rsidRDefault="00E54EEE" w:rsidP="00E54EE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E54EEE" w:rsidTr="0087152D">
        <w:trPr>
          <w:trHeight w:val="300"/>
        </w:trPr>
        <w:tc>
          <w:tcPr>
            <w:tcW w:w="5670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E54EEE" w:rsidRDefault="00E54EEE" w:rsidP="00E54EEE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ИТОГО по разделу II</w:t>
            </w:r>
          </w:p>
        </w:tc>
        <w:tc>
          <w:tcPr>
            <w:tcW w:w="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54EEE" w:rsidRDefault="00E54EEE" w:rsidP="00E54EE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290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4EEE" w:rsidRPr="00E169A1" w:rsidRDefault="00E54EEE" w:rsidP="00E54EEE">
            <w:pPr>
              <w:jc w:val="center"/>
              <w:rPr>
                <w:b/>
                <w:bCs/>
                <w:sz w:val="18"/>
                <w:szCs w:val="18"/>
              </w:rPr>
            </w:pPr>
            <w:bookmarkStart w:id="33" w:name="f1r290"/>
            <w:bookmarkEnd w:id="33"/>
            <w:r>
              <w:rPr>
                <w:b/>
                <w:bCs/>
                <w:sz w:val="18"/>
                <w:szCs w:val="18"/>
              </w:rPr>
              <w:t>20 472</w:t>
            </w:r>
          </w:p>
        </w:tc>
        <w:tc>
          <w:tcPr>
            <w:tcW w:w="19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4EEE" w:rsidRPr="00E169A1" w:rsidRDefault="00E54EEE" w:rsidP="00E54EEE">
            <w:pPr>
              <w:jc w:val="center"/>
              <w:rPr>
                <w:b/>
                <w:bCs/>
                <w:sz w:val="18"/>
                <w:szCs w:val="18"/>
              </w:rPr>
            </w:pPr>
            <w:r w:rsidRPr="00E169A1">
              <w:rPr>
                <w:b/>
                <w:bCs/>
                <w:sz w:val="18"/>
                <w:szCs w:val="18"/>
              </w:rPr>
              <w:t>15 951</w:t>
            </w:r>
          </w:p>
        </w:tc>
      </w:tr>
      <w:tr w:rsidR="00E54EEE" w:rsidTr="0087152D">
        <w:trPr>
          <w:trHeight w:val="300"/>
        </w:trPr>
        <w:tc>
          <w:tcPr>
            <w:tcW w:w="5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E54EEE" w:rsidRDefault="00E54EEE" w:rsidP="00E54EEE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БАЛАНС</w:t>
            </w:r>
          </w:p>
        </w:tc>
        <w:tc>
          <w:tcPr>
            <w:tcW w:w="7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54EEE" w:rsidRDefault="00E54EEE" w:rsidP="00E54EE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300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4EEE" w:rsidRPr="00E169A1" w:rsidRDefault="00E54EEE" w:rsidP="00E54EEE">
            <w:pPr>
              <w:jc w:val="center"/>
              <w:rPr>
                <w:b/>
                <w:bCs/>
                <w:sz w:val="18"/>
                <w:szCs w:val="18"/>
              </w:rPr>
            </w:pPr>
            <w:bookmarkStart w:id="34" w:name="f1r300"/>
            <w:bookmarkEnd w:id="34"/>
            <w:r>
              <w:rPr>
                <w:b/>
                <w:bCs/>
                <w:sz w:val="18"/>
                <w:szCs w:val="18"/>
              </w:rPr>
              <w:t>43 838</w:t>
            </w:r>
          </w:p>
        </w:tc>
        <w:tc>
          <w:tcPr>
            <w:tcW w:w="19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4EEE" w:rsidRPr="00E169A1" w:rsidRDefault="00E54EEE" w:rsidP="00E54EEE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36 964</w:t>
            </w:r>
          </w:p>
        </w:tc>
      </w:tr>
    </w:tbl>
    <w:p w:rsidR="00C23E41" w:rsidRPr="0029065F" w:rsidRDefault="00C23E41" w:rsidP="00C23E41">
      <w:pPr>
        <w:rPr>
          <w:sz w:val="10"/>
          <w:szCs w:val="10"/>
        </w:rPr>
      </w:pPr>
      <w:r>
        <w:br w:type="page"/>
      </w:r>
    </w:p>
    <w:tbl>
      <w:tblPr>
        <w:tblW w:w="1049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670"/>
        <w:gridCol w:w="851"/>
        <w:gridCol w:w="1984"/>
        <w:gridCol w:w="1985"/>
      </w:tblGrid>
      <w:tr w:rsidR="00C23E41" w:rsidTr="007D6FE2">
        <w:trPr>
          <w:trHeight w:val="300"/>
        </w:trPr>
        <w:tc>
          <w:tcPr>
            <w:tcW w:w="10490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23E41" w:rsidRPr="00C43FC2" w:rsidRDefault="00C23E41" w:rsidP="007D6FE2">
            <w:pPr>
              <w:jc w:val="right"/>
              <w:rPr>
                <w:bCs/>
                <w:sz w:val="20"/>
                <w:szCs w:val="20"/>
              </w:rPr>
            </w:pPr>
            <w:r>
              <w:lastRenderedPageBreak/>
              <w:br w:type="page"/>
            </w:r>
            <w:r w:rsidRPr="00C43FC2">
              <w:rPr>
                <w:sz w:val="16"/>
              </w:rPr>
              <w:t>Форма №1 лист 2</w:t>
            </w:r>
          </w:p>
        </w:tc>
      </w:tr>
      <w:tr w:rsidR="00C23E41" w:rsidTr="007D6FE2">
        <w:trPr>
          <w:trHeight w:val="453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23E41" w:rsidRPr="0029065F" w:rsidRDefault="00C23E41" w:rsidP="007D6FE2">
            <w:pPr>
              <w:jc w:val="center"/>
              <w:rPr>
                <w:b/>
                <w:bCs/>
                <w:sz w:val="16"/>
                <w:szCs w:val="16"/>
              </w:rPr>
            </w:pPr>
            <w:r w:rsidRPr="0029065F">
              <w:rPr>
                <w:sz w:val="16"/>
                <w:szCs w:val="16"/>
              </w:rPr>
              <w:br w:type="page"/>
            </w:r>
            <w:r w:rsidRPr="0029065F">
              <w:rPr>
                <w:b/>
                <w:bCs/>
                <w:sz w:val="16"/>
                <w:szCs w:val="16"/>
              </w:rPr>
              <w:t>Собственный капитал и обязательства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3E41" w:rsidRPr="0029065F" w:rsidRDefault="00C23E41" w:rsidP="007D6FE2">
            <w:pPr>
              <w:jc w:val="center"/>
              <w:rPr>
                <w:b/>
                <w:bCs/>
                <w:sz w:val="16"/>
                <w:szCs w:val="16"/>
              </w:rPr>
            </w:pPr>
            <w:r w:rsidRPr="0029065F">
              <w:rPr>
                <w:b/>
                <w:bCs/>
                <w:sz w:val="16"/>
                <w:szCs w:val="16"/>
              </w:rPr>
              <w:t>Код строки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3E41" w:rsidRPr="00E428E6" w:rsidRDefault="00C23E41" w:rsidP="007D6FE2">
            <w:pPr>
              <w:pStyle w:val="a3"/>
              <w:widowControl w:val="0"/>
              <w:ind w:hanging="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E428E6">
              <w:rPr>
                <w:rFonts w:ascii="Times New Roman" w:hAnsi="Times New Roman"/>
                <w:b/>
                <w:sz w:val="16"/>
                <w:szCs w:val="16"/>
              </w:rPr>
              <w:t>На 3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1</w:t>
            </w:r>
            <w:r w:rsidRPr="00E428E6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декабря</w:t>
            </w:r>
            <w:r w:rsidR="0093107E">
              <w:rPr>
                <w:rFonts w:ascii="Times New Roman" w:hAnsi="Times New Roman"/>
                <w:b/>
                <w:sz w:val="16"/>
                <w:szCs w:val="16"/>
              </w:rPr>
              <w:t xml:space="preserve"> 2021</w:t>
            </w:r>
            <w:r w:rsidRPr="00E428E6">
              <w:rPr>
                <w:rFonts w:ascii="Times New Roman" w:hAnsi="Times New Roman"/>
                <w:b/>
                <w:sz w:val="16"/>
                <w:szCs w:val="16"/>
              </w:rPr>
              <w:t xml:space="preserve"> года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3E41" w:rsidRPr="00E428E6" w:rsidRDefault="00C23E41" w:rsidP="007D6FE2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E428E6">
              <w:rPr>
                <w:rFonts w:ascii="Times New Roman" w:hAnsi="Times New Roman"/>
                <w:b/>
                <w:sz w:val="16"/>
                <w:szCs w:val="16"/>
              </w:rPr>
              <w:t xml:space="preserve">На 31 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декабря</w:t>
            </w:r>
            <w:r w:rsidRPr="00E428E6">
              <w:rPr>
                <w:rFonts w:ascii="Times New Roman" w:hAnsi="Times New Roman"/>
                <w:b/>
                <w:sz w:val="16"/>
                <w:szCs w:val="16"/>
              </w:rPr>
              <w:t xml:space="preserve"> 20</w:t>
            </w:r>
            <w:r w:rsidR="0093107E">
              <w:rPr>
                <w:rFonts w:ascii="Times New Roman" w:hAnsi="Times New Roman"/>
                <w:b/>
                <w:sz w:val="16"/>
                <w:szCs w:val="16"/>
              </w:rPr>
              <w:t>20</w:t>
            </w:r>
            <w:r w:rsidRPr="00E428E6">
              <w:rPr>
                <w:rFonts w:ascii="Times New Roman" w:hAnsi="Times New Roman"/>
                <w:b/>
                <w:sz w:val="16"/>
                <w:szCs w:val="16"/>
              </w:rPr>
              <w:t xml:space="preserve"> года</w:t>
            </w:r>
          </w:p>
        </w:tc>
      </w:tr>
      <w:tr w:rsidR="00C23E41" w:rsidTr="007D6FE2">
        <w:trPr>
          <w:trHeight w:val="153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C23E41" w:rsidRPr="00670171" w:rsidRDefault="00C23E41" w:rsidP="007D6FE2">
            <w:pPr>
              <w:jc w:val="center"/>
              <w:rPr>
                <w:b/>
                <w:bCs/>
                <w:sz w:val="16"/>
                <w:szCs w:val="16"/>
              </w:rPr>
            </w:pPr>
            <w:r w:rsidRPr="00670171">
              <w:rPr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23E41" w:rsidRPr="00670171" w:rsidRDefault="00C23E41" w:rsidP="007D6FE2">
            <w:pPr>
              <w:jc w:val="center"/>
              <w:rPr>
                <w:b/>
                <w:bCs/>
                <w:sz w:val="16"/>
                <w:szCs w:val="16"/>
              </w:rPr>
            </w:pPr>
            <w:r w:rsidRPr="00670171">
              <w:rPr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23E41" w:rsidRPr="004503B7" w:rsidRDefault="00C23E41" w:rsidP="007D6FE2">
            <w:pPr>
              <w:jc w:val="center"/>
              <w:rPr>
                <w:bCs/>
                <w:sz w:val="16"/>
                <w:szCs w:val="16"/>
              </w:rPr>
            </w:pPr>
            <w:r w:rsidRPr="004503B7">
              <w:rPr>
                <w:bCs/>
                <w:sz w:val="16"/>
                <w:szCs w:val="16"/>
              </w:rPr>
              <w:t>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23E41" w:rsidRPr="004503B7" w:rsidRDefault="00C23E41" w:rsidP="007D6FE2">
            <w:pPr>
              <w:jc w:val="center"/>
              <w:rPr>
                <w:bCs/>
                <w:sz w:val="16"/>
                <w:szCs w:val="16"/>
              </w:rPr>
            </w:pPr>
            <w:r w:rsidRPr="004503B7">
              <w:rPr>
                <w:bCs/>
                <w:sz w:val="16"/>
                <w:szCs w:val="16"/>
              </w:rPr>
              <w:t>4</w:t>
            </w:r>
          </w:p>
        </w:tc>
      </w:tr>
      <w:tr w:rsidR="00C23E41" w:rsidTr="007D6FE2">
        <w:trPr>
          <w:trHeight w:val="30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C23E41" w:rsidRDefault="00C23E41" w:rsidP="007D6FE2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III. СОБСТВЕННЫЙ КАПИТАЛ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23E41" w:rsidRDefault="00C23E41" w:rsidP="007D6F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23E41" w:rsidRPr="004503B7" w:rsidRDefault="00C23E41" w:rsidP="007D6FE2">
            <w:pPr>
              <w:jc w:val="center"/>
              <w:rPr>
                <w:bCs/>
                <w:sz w:val="20"/>
                <w:szCs w:val="20"/>
              </w:rPr>
            </w:pPr>
            <w:r w:rsidRPr="004503B7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23E41" w:rsidRPr="004503B7" w:rsidRDefault="00C23E41" w:rsidP="007D6FE2">
            <w:pPr>
              <w:jc w:val="center"/>
              <w:rPr>
                <w:bCs/>
                <w:sz w:val="20"/>
                <w:szCs w:val="20"/>
              </w:rPr>
            </w:pPr>
            <w:r w:rsidRPr="004503B7">
              <w:rPr>
                <w:bCs/>
                <w:sz w:val="20"/>
                <w:szCs w:val="20"/>
              </w:rPr>
              <w:t> </w:t>
            </w:r>
          </w:p>
        </w:tc>
      </w:tr>
      <w:tr w:rsidR="00E54EEE" w:rsidRPr="00D642EB" w:rsidTr="007D6FE2">
        <w:trPr>
          <w:trHeight w:val="30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E54EEE" w:rsidRDefault="00E54EEE" w:rsidP="00E54E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Уставный капитал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54EEE" w:rsidRDefault="00E54EEE" w:rsidP="00E54E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54EEE" w:rsidRPr="004503B7" w:rsidRDefault="00E54EEE" w:rsidP="00E54EEE">
            <w:pPr>
              <w:jc w:val="center"/>
              <w:rPr>
                <w:sz w:val="18"/>
                <w:szCs w:val="18"/>
              </w:rPr>
            </w:pPr>
            <w:bookmarkStart w:id="35" w:name="f1r410"/>
            <w:bookmarkEnd w:id="35"/>
            <w:r>
              <w:rPr>
                <w:sz w:val="18"/>
                <w:szCs w:val="18"/>
              </w:rPr>
              <w:t>18 745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54EEE" w:rsidRPr="004503B7" w:rsidRDefault="00E54EEE" w:rsidP="00E54EE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18 745</w:t>
            </w:r>
          </w:p>
        </w:tc>
      </w:tr>
      <w:tr w:rsidR="00E54EEE" w:rsidRPr="00D642EB" w:rsidTr="007D6FE2">
        <w:trPr>
          <w:trHeight w:val="30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E54EEE" w:rsidRPr="006C0237" w:rsidRDefault="00E54EEE" w:rsidP="00E54E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Неоплаченная часть уставного капитала 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54EEE" w:rsidRDefault="00E54EEE" w:rsidP="00E54E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54EEE" w:rsidRPr="004503B7" w:rsidRDefault="00E54EEE" w:rsidP="00E54EEE">
            <w:pPr>
              <w:jc w:val="center"/>
              <w:rPr>
                <w:sz w:val="18"/>
                <w:szCs w:val="18"/>
              </w:rPr>
            </w:pPr>
            <w:bookmarkStart w:id="36" w:name="f1r420"/>
            <w:bookmarkEnd w:id="36"/>
            <w:r>
              <w:rPr>
                <w:sz w:val="18"/>
                <w:szCs w:val="18"/>
              </w:rPr>
              <w:t>-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54EEE" w:rsidRPr="004503B7" w:rsidRDefault="00E54EEE" w:rsidP="00E54EE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E54EEE" w:rsidRPr="00D642EB" w:rsidTr="007D6FE2">
        <w:trPr>
          <w:trHeight w:val="255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E54EEE" w:rsidRPr="00921421" w:rsidRDefault="00E54EEE" w:rsidP="00E54E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Собственные акции (доли в уставном капитале)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E54EEE" w:rsidRDefault="00E54EEE" w:rsidP="00E54E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54EEE" w:rsidRPr="004503B7" w:rsidRDefault="00E54EEE" w:rsidP="00E54EEE">
            <w:pPr>
              <w:jc w:val="center"/>
              <w:rPr>
                <w:sz w:val="18"/>
                <w:szCs w:val="18"/>
              </w:rPr>
            </w:pPr>
            <w:bookmarkStart w:id="37" w:name="f1r430"/>
            <w:bookmarkEnd w:id="37"/>
            <w:r>
              <w:rPr>
                <w:sz w:val="18"/>
                <w:szCs w:val="18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54EEE" w:rsidRPr="004503B7" w:rsidRDefault="00E54EEE" w:rsidP="00E54EE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E54EEE" w:rsidRPr="00D642EB" w:rsidTr="007D6FE2">
        <w:trPr>
          <w:trHeight w:val="300"/>
        </w:trPr>
        <w:tc>
          <w:tcPr>
            <w:tcW w:w="5670" w:type="dxa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E54EEE" w:rsidRDefault="00E54EEE" w:rsidP="00E54E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Резервный капитал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54EEE" w:rsidRDefault="00E54EEE" w:rsidP="00E54E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54EEE" w:rsidRPr="004503B7" w:rsidRDefault="00E54EEE" w:rsidP="00E54EEE">
            <w:pPr>
              <w:jc w:val="center"/>
              <w:rPr>
                <w:sz w:val="18"/>
                <w:szCs w:val="18"/>
              </w:rPr>
            </w:pPr>
            <w:bookmarkStart w:id="38" w:name="f1r440"/>
            <w:bookmarkEnd w:id="38"/>
            <w:r>
              <w:rPr>
                <w:sz w:val="18"/>
                <w:szCs w:val="18"/>
              </w:rPr>
              <w:t>18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54EEE" w:rsidRPr="004503B7" w:rsidRDefault="00E54EEE" w:rsidP="00E54EE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</w:tr>
      <w:tr w:rsidR="00E54EEE" w:rsidRPr="00D642EB" w:rsidTr="007D6FE2">
        <w:trPr>
          <w:trHeight w:val="30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E54EEE" w:rsidRDefault="00E54EEE" w:rsidP="00E54E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Добавочный капитал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54EEE" w:rsidRDefault="00E54EEE" w:rsidP="00E54E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54EEE" w:rsidRPr="004503B7" w:rsidRDefault="00E54EEE" w:rsidP="00E54EEE">
            <w:pPr>
              <w:jc w:val="center"/>
              <w:rPr>
                <w:sz w:val="18"/>
                <w:szCs w:val="18"/>
              </w:rPr>
            </w:pPr>
            <w:bookmarkStart w:id="39" w:name="f1r450"/>
            <w:bookmarkEnd w:id="39"/>
            <w:r>
              <w:rPr>
                <w:sz w:val="18"/>
                <w:szCs w:val="18"/>
              </w:rPr>
              <w:t>2 641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54EEE" w:rsidRPr="004503B7" w:rsidRDefault="00E54EEE" w:rsidP="00E54EE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2 642</w:t>
            </w:r>
          </w:p>
        </w:tc>
      </w:tr>
      <w:tr w:rsidR="00E54EEE" w:rsidRPr="00D642EB" w:rsidTr="007D6FE2">
        <w:trPr>
          <w:trHeight w:val="30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E54EEE" w:rsidRDefault="00E54EEE" w:rsidP="00E54E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Нераспределенная прибыль (непокрытый убыток)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54EEE" w:rsidRDefault="00E54EEE" w:rsidP="00E54E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54EEE" w:rsidRPr="004503B7" w:rsidRDefault="00E54EEE" w:rsidP="00E54EEE">
            <w:pPr>
              <w:jc w:val="center"/>
              <w:rPr>
                <w:sz w:val="18"/>
                <w:szCs w:val="18"/>
              </w:rPr>
            </w:pPr>
            <w:bookmarkStart w:id="40" w:name="f1r460"/>
            <w:bookmarkEnd w:id="40"/>
            <w:r>
              <w:rPr>
                <w:sz w:val="18"/>
                <w:szCs w:val="18"/>
              </w:rPr>
              <w:t>6 608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54EEE" w:rsidRPr="004503B7" w:rsidRDefault="00E54EEE" w:rsidP="00E54EE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5 382</w:t>
            </w:r>
          </w:p>
        </w:tc>
      </w:tr>
      <w:tr w:rsidR="00E54EEE" w:rsidRPr="00D642EB" w:rsidTr="007D6FE2">
        <w:trPr>
          <w:trHeight w:val="30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E54EEE" w:rsidRDefault="00E54EEE" w:rsidP="00E54E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Чистая прибыль (убыток) отчетного периода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54EEE" w:rsidRDefault="00E54EEE" w:rsidP="00E54E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54EEE" w:rsidRPr="004503B7" w:rsidRDefault="00E54EEE" w:rsidP="00E54EEE">
            <w:pPr>
              <w:jc w:val="center"/>
              <w:rPr>
                <w:sz w:val="18"/>
                <w:szCs w:val="18"/>
              </w:rPr>
            </w:pPr>
            <w:bookmarkStart w:id="41" w:name="f1r470"/>
            <w:bookmarkEnd w:id="41"/>
            <w:r>
              <w:rPr>
                <w:sz w:val="18"/>
                <w:szCs w:val="18"/>
              </w:rPr>
              <w:t>-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54EEE" w:rsidRPr="004503B7" w:rsidRDefault="00E54EEE" w:rsidP="00E54EE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E54EEE" w:rsidRPr="00D642EB" w:rsidTr="007D6FE2">
        <w:trPr>
          <w:trHeight w:val="30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E54EEE" w:rsidRDefault="00E54EEE" w:rsidP="00E54E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Целевое финансирование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54EEE" w:rsidRDefault="00E54EEE" w:rsidP="00E54E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54EEE" w:rsidRPr="004503B7" w:rsidRDefault="00E54EEE" w:rsidP="00E54EEE">
            <w:pPr>
              <w:jc w:val="center"/>
              <w:rPr>
                <w:sz w:val="18"/>
                <w:szCs w:val="18"/>
              </w:rPr>
            </w:pPr>
            <w:bookmarkStart w:id="42" w:name="f1r480"/>
            <w:bookmarkEnd w:id="42"/>
            <w:r>
              <w:rPr>
                <w:sz w:val="18"/>
                <w:szCs w:val="18"/>
              </w:rPr>
              <w:t>-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54EEE" w:rsidRPr="004503B7" w:rsidRDefault="00E54EEE" w:rsidP="00E54EE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E54EEE" w:rsidRPr="00D642EB" w:rsidTr="007D6FE2">
        <w:trPr>
          <w:trHeight w:val="30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E54EEE" w:rsidRDefault="00E54EEE" w:rsidP="00E54EEE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ИТОГО по разделу III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54EEE" w:rsidRDefault="00E54EEE" w:rsidP="00E54EE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490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4EEE" w:rsidRPr="00700106" w:rsidRDefault="00E54EEE" w:rsidP="00E54EEE">
            <w:pPr>
              <w:jc w:val="center"/>
              <w:rPr>
                <w:b/>
                <w:sz w:val="18"/>
                <w:szCs w:val="18"/>
              </w:rPr>
            </w:pPr>
            <w:bookmarkStart w:id="43" w:name="f1r490"/>
            <w:bookmarkEnd w:id="43"/>
            <w:r>
              <w:rPr>
                <w:b/>
                <w:sz w:val="18"/>
                <w:szCs w:val="18"/>
              </w:rPr>
              <w:t>28 012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4EEE" w:rsidRPr="00700106" w:rsidRDefault="00E54EEE" w:rsidP="00E54EEE">
            <w:pPr>
              <w:jc w:val="center"/>
              <w:rPr>
                <w:b/>
                <w:sz w:val="18"/>
                <w:szCs w:val="18"/>
              </w:rPr>
            </w:pPr>
            <w:r w:rsidRPr="00700106">
              <w:rPr>
                <w:b/>
                <w:sz w:val="18"/>
                <w:szCs w:val="18"/>
              </w:rPr>
              <w:t>26 779</w:t>
            </w:r>
          </w:p>
        </w:tc>
      </w:tr>
      <w:tr w:rsidR="00E54EEE" w:rsidRPr="00D642EB" w:rsidTr="007D6FE2">
        <w:trPr>
          <w:trHeight w:val="30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E54EEE" w:rsidRDefault="00E54EEE" w:rsidP="00E54EEE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IV. ДОЛГОСРОЧНЫЕ ОБЯЗАТЕЛЬСТВА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54EEE" w:rsidRDefault="00E54EEE" w:rsidP="00E54EE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54EEE" w:rsidRPr="004503B7" w:rsidRDefault="00E54EEE" w:rsidP="00E54EEE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54EEE" w:rsidRPr="004503B7" w:rsidRDefault="00E54EEE" w:rsidP="00E54EEE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E54EEE" w:rsidRPr="00040ABB" w:rsidTr="007D6FE2">
        <w:trPr>
          <w:trHeight w:val="30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E54EEE" w:rsidRDefault="00E54EEE" w:rsidP="00E54E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Долгосрочные кредиты и займы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54EEE" w:rsidRDefault="00E54EEE" w:rsidP="00E54E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54EEE" w:rsidRPr="004503B7" w:rsidRDefault="00E54EEE" w:rsidP="00E54EEE">
            <w:pPr>
              <w:jc w:val="center"/>
              <w:rPr>
                <w:sz w:val="18"/>
                <w:szCs w:val="18"/>
              </w:rPr>
            </w:pPr>
            <w:bookmarkStart w:id="44" w:name="f1r510"/>
            <w:bookmarkEnd w:id="44"/>
            <w:r>
              <w:rPr>
                <w:sz w:val="18"/>
                <w:szCs w:val="18"/>
              </w:rPr>
              <w:t>-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54EEE" w:rsidRPr="004503B7" w:rsidRDefault="00E54EEE" w:rsidP="00E54EE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E54EEE" w:rsidRPr="00040ABB" w:rsidTr="007D6FE2">
        <w:trPr>
          <w:trHeight w:val="27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E54EEE" w:rsidRDefault="00E54EEE" w:rsidP="00E54E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Долгосрочные обязательства по лизинговым платежам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54EEE" w:rsidRDefault="00E54EEE" w:rsidP="00E54E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54EEE" w:rsidRPr="004503B7" w:rsidRDefault="00E54EEE" w:rsidP="00E54EEE">
            <w:pPr>
              <w:jc w:val="center"/>
              <w:rPr>
                <w:sz w:val="18"/>
                <w:szCs w:val="18"/>
              </w:rPr>
            </w:pPr>
            <w:bookmarkStart w:id="45" w:name="f1r520"/>
            <w:bookmarkEnd w:id="45"/>
            <w:r>
              <w:rPr>
                <w:sz w:val="18"/>
                <w:szCs w:val="18"/>
              </w:rPr>
              <w:t>-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54EEE" w:rsidRPr="004503B7" w:rsidRDefault="00E54EEE" w:rsidP="00E54EE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E54EEE" w:rsidRPr="00040ABB" w:rsidTr="007D6FE2">
        <w:trPr>
          <w:trHeight w:val="30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E54EEE" w:rsidRDefault="00E54EEE" w:rsidP="00E54E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Отложенные налоговые обязательства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54EEE" w:rsidRDefault="00E54EEE" w:rsidP="00E54E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54EEE" w:rsidRPr="004503B7" w:rsidRDefault="00E54EEE" w:rsidP="00E54EEE">
            <w:pPr>
              <w:jc w:val="center"/>
              <w:rPr>
                <w:sz w:val="18"/>
                <w:szCs w:val="18"/>
              </w:rPr>
            </w:pPr>
            <w:bookmarkStart w:id="46" w:name="f1r530"/>
            <w:bookmarkEnd w:id="46"/>
            <w:r>
              <w:rPr>
                <w:sz w:val="18"/>
                <w:szCs w:val="18"/>
              </w:rPr>
              <w:t>-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54EEE" w:rsidRPr="004503B7" w:rsidRDefault="00E54EEE" w:rsidP="00E54EE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E54EEE" w:rsidRPr="00040ABB" w:rsidTr="007D6FE2">
        <w:trPr>
          <w:trHeight w:val="30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E54EEE" w:rsidRDefault="00E54EEE" w:rsidP="00E54E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Доходы будущих периодов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54EEE" w:rsidRDefault="00E54EEE" w:rsidP="00E54E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54EEE" w:rsidRPr="004503B7" w:rsidRDefault="00E54EEE" w:rsidP="00E54EEE">
            <w:pPr>
              <w:jc w:val="center"/>
              <w:rPr>
                <w:sz w:val="18"/>
                <w:szCs w:val="18"/>
              </w:rPr>
            </w:pPr>
            <w:bookmarkStart w:id="47" w:name="f1r540"/>
            <w:bookmarkEnd w:id="47"/>
            <w:r>
              <w:rPr>
                <w:sz w:val="18"/>
                <w:szCs w:val="18"/>
              </w:rPr>
              <w:t>17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54EEE" w:rsidRPr="004503B7" w:rsidRDefault="00E54EEE" w:rsidP="00E54EE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E54EEE" w:rsidRPr="00040ABB" w:rsidTr="007D6FE2">
        <w:trPr>
          <w:trHeight w:val="30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E54EEE" w:rsidRDefault="00E54EEE" w:rsidP="00E54E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Резервы предстоящих платежей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54EEE" w:rsidRDefault="00E54EEE" w:rsidP="00E54E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54EEE" w:rsidRPr="004503B7" w:rsidRDefault="00E54EEE" w:rsidP="00E54EEE">
            <w:pPr>
              <w:jc w:val="center"/>
              <w:rPr>
                <w:sz w:val="18"/>
                <w:szCs w:val="18"/>
              </w:rPr>
            </w:pPr>
            <w:bookmarkStart w:id="48" w:name="f1r550"/>
            <w:bookmarkEnd w:id="48"/>
            <w:r>
              <w:rPr>
                <w:sz w:val="18"/>
                <w:szCs w:val="18"/>
              </w:rPr>
              <w:t>-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54EEE" w:rsidRPr="004503B7" w:rsidRDefault="00E54EEE" w:rsidP="00E54EE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E54EEE" w:rsidRPr="00040ABB" w:rsidTr="007D6FE2">
        <w:trPr>
          <w:trHeight w:val="30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E54EEE" w:rsidRDefault="00E54EEE" w:rsidP="00E54E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долгосрочные обязательства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54EEE" w:rsidRDefault="00E54EEE" w:rsidP="00E54E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54EEE" w:rsidRPr="004503B7" w:rsidRDefault="00E54EEE" w:rsidP="00E54EEE">
            <w:pPr>
              <w:jc w:val="center"/>
              <w:rPr>
                <w:sz w:val="18"/>
                <w:szCs w:val="18"/>
              </w:rPr>
            </w:pPr>
            <w:bookmarkStart w:id="49" w:name="f1r560"/>
            <w:bookmarkEnd w:id="49"/>
            <w:r>
              <w:rPr>
                <w:sz w:val="18"/>
                <w:szCs w:val="18"/>
              </w:rPr>
              <w:t>5 595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54EEE" w:rsidRPr="004503B7" w:rsidRDefault="00E54EEE" w:rsidP="00E54EE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5 232</w:t>
            </w:r>
          </w:p>
        </w:tc>
      </w:tr>
      <w:tr w:rsidR="00E54EEE" w:rsidRPr="00040ABB" w:rsidTr="007D6FE2">
        <w:trPr>
          <w:trHeight w:val="30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E54EEE" w:rsidRDefault="00E54EEE" w:rsidP="00E54EEE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ИТОГО по разделу IV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54EEE" w:rsidRDefault="00E54EEE" w:rsidP="00E54EE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590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4EEE" w:rsidRPr="00700106" w:rsidRDefault="00E54EEE" w:rsidP="00E54EEE">
            <w:pPr>
              <w:jc w:val="center"/>
              <w:rPr>
                <w:b/>
                <w:bCs/>
                <w:sz w:val="18"/>
                <w:szCs w:val="18"/>
              </w:rPr>
            </w:pPr>
            <w:bookmarkStart w:id="50" w:name="f1r590"/>
            <w:bookmarkEnd w:id="50"/>
            <w:r>
              <w:rPr>
                <w:b/>
                <w:bCs/>
                <w:sz w:val="18"/>
                <w:szCs w:val="18"/>
              </w:rPr>
              <w:t>5 612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4EEE" w:rsidRPr="00700106" w:rsidRDefault="00E54EEE" w:rsidP="00E54EEE">
            <w:pPr>
              <w:jc w:val="center"/>
              <w:rPr>
                <w:b/>
                <w:bCs/>
                <w:sz w:val="18"/>
                <w:szCs w:val="18"/>
              </w:rPr>
            </w:pPr>
            <w:r w:rsidRPr="00700106">
              <w:rPr>
                <w:b/>
                <w:bCs/>
                <w:sz w:val="18"/>
                <w:szCs w:val="18"/>
              </w:rPr>
              <w:t>5 232</w:t>
            </w:r>
          </w:p>
        </w:tc>
      </w:tr>
      <w:tr w:rsidR="00E54EEE" w:rsidRPr="00040ABB" w:rsidTr="007D6FE2">
        <w:trPr>
          <w:trHeight w:val="30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E54EEE" w:rsidRDefault="00E54EEE" w:rsidP="00E54EEE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V. КРАТКОСРОЧНЫЕ ОБЯЗАТЕЛЬСТВА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54EEE" w:rsidRDefault="00E54EEE" w:rsidP="00E54EE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54EEE" w:rsidRPr="004503B7" w:rsidRDefault="00E54EEE" w:rsidP="00E54EEE">
            <w:pPr>
              <w:jc w:val="center"/>
              <w:rPr>
                <w:bCs/>
                <w:sz w:val="18"/>
                <w:szCs w:val="18"/>
              </w:rPr>
            </w:pPr>
            <w:r w:rsidRPr="004503B7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54EEE" w:rsidRPr="004503B7" w:rsidRDefault="00E54EEE" w:rsidP="00E54EEE">
            <w:pPr>
              <w:jc w:val="center"/>
              <w:rPr>
                <w:bCs/>
                <w:sz w:val="18"/>
                <w:szCs w:val="18"/>
              </w:rPr>
            </w:pPr>
            <w:r w:rsidRPr="004503B7">
              <w:rPr>
                <w:bCs/>
                <w:sz w:val="18"/>
                <w:szCs w:val="18"/>
              </w:rPr>
              <w:t> </w:t>
            </w:r>
          </w:p>
        </w:tc>
      </w:tr>
      <w:tr w:rsidR="00E54EEE" w:rsidRPr="00040ABB" w:rsidTr="007D6FE2">
        <w:trPr>
          <w:trHeight w:val="30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E54EEE" w:rsidRDefault="00E54EEE" w:rsidP="00E54E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Краткосрочные кредиты и займы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54EEE" w:rsidRDefault="00E54EEE" w:rsidP="00E54E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54EEE" w:rsidRPr="004503B7" w:rsidRDefault="001869E5" w:rsidP="00E54EEE">
            <w:pPr>
              <w:jc w:val="center"/>
              <w:rPr>
                <w:sz w:val="18"/>
                <w:szCs w:val="18"/>
              </w:rPr>
            </w:pPr>
            <w:bookmarkStart w:id="51" w:name="f1r610"/>
            <w:bookmarkEnd w:id="51"/>
            <w:r>
              <w:rPr>
                <w:sz w:val="18"/>
                <w:szCs w:val="18"/>
              </w:rPr>
              <w:t>2 238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54EEE" w:rsidRPr="004503B7" w:rsidRDefault="00E54EEE" w:rsidP="00E54EE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E54EEE" w:rsidRPr="00040ABB" w:rsidTr="00950E4F">
        <w:trPr>
          <w:trHeight w:val="30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E54EEE" w:rsidRDefault="00E54EEE" w:rsidP="00E54E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Краткосрочная часть долгосрочных обязательств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54EEE" w:rsidRDefault="00E54EEE" w:rsidP="00E54E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54EEE" w:rsidRPr="004503B7" w:rsidRDefault="00E54EEE" w:rsidP="00E54EEE">
            <w:pPr>
              <w:jc w:val="center"/>
              <w:rPr>
                <w:sz w:val="18"/>
                <w:szCs w:val="18"/>
              </w:rPr>
            </w:pPr>
            <w:bookmarkStart w:id="52" w:name="f1r620"/>
            <w:bookmarkEnd w:id="52"/>
            <w:r>
              <w:rPr>
                <w:sz w:val="18"/>
                <w:szCs w:val="18"/>
              </w:rPr>
              <w:t>-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54EEE" w:rsidRPr="004503B7" w:rsidRDefault="00E54EEE" w:rsidP="00E54EE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E54EEE" w:rsidRPr="00040ABB" w:rsidTr="00950E4F">
        <w:trPr>
          <w:trHeight w:val="30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E54EEE" w:rsidRDefault="00E54EEE" w:rsidP="00E54E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Краткосрочная кредиторская задолженность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E54EEE" w:rsidRDefault="00E54EEE" w:rsidP="00E54E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E54EEE" w:rsidRPr="004503B7" w:rsidRDefault="001869E5" w:rsidP="00E54EEE">
            <w:pPr>
              <w:jc w:val="center"/>
              <w:rPr>
                <w:sz w:val="18"/>
                <w:szCs w:val="18"/>
              </w:rPr>
            </w:pPr>
            <w:bookmarkStart w:id="53" w:name="f1r630"/>
            <w:bookmarkEnd w:id="53"/>
            <w:r>
              <w:rPr>
                <w:sz w:val="18"/>
                <w:szCs w:val="18"/>
              </w:rPr>
              <w:t>7 971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54EEE" w:rsidRPr="004503B7" w:rsidRDefault="00E54EEE" w:rsidP="00E54EE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4 953</w:t>
            </w:r>
          </w:p>
        </w:tc>
      </w:tr>
      <w:tr w:rsidR="00E54EEE" w:rsidRPr="00040ABB" w:rsidTr="00950E4F">
        <w:trPr>
          <w:trHeight w:val="255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E54EEE" w:rsidRDefault="00E54EEE" w:rsidP="00E54E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том числе: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E54EEE" w:rsidRDefault="00E54EEE" w:rsidP="00E54EEE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54EEE" w:rsidRPr="004503B7" w:rsidRDefault="001869E5" w:rsidP="00E54EEE">
            <w:pPr>
              <w:jc w:val="center"/>
              <w:rPr>
                <w:sz w:val="18"/>
                <w:szCs w:val="18"/>
              </w:rPr>
            </w:pPr>
            <w:bookmarkStart w:id="54" w:name="f1r631"/>
            <w:bookmarkEnd w:id="54"/>
            <w:r>
              <w:rPr>
                <w:sz w:val="18"/>
                <w:szCs w:val="18"/>
              </w:rPr>
              <w:t>6 841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54EEE" w:rsidRPr="004503B7" w:rsidRDefault="00E54EEE" w:rsidP="00E54EE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4 332</w:t>
            </w:r>
          </w:p>
        </w:tc>
      </w:tr>
      <w:tr w:rsidR="00E54EEE" w:rsidRPr="00040ABB" w:rsidTr="007D6FE2">
        <w:trPr>
          <w:trHeight w:val="255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E54EEE" w:rsidRDefault="00E54EEE" w:rsidP="00E54EEE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поставщикам, подрядчикам, исполнителям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E54EEE" w:rsidRDefault="00E54EEE" w:rsidP="00E54E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631</w:t>
            </w: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54EEE" w:rsidRPr="004503B7" w:rsidRDefault="00E54EEE" w:rsidP="00E54EEE">
            <w:pPr>
              <w:rPr>
                <w:sz w:val="18"/>
                <w:szCs w:val="18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54EEE" w:rsidRPr="004503B7" w:rsidRDefault="00E54EEE" w:rsidP="00E54EEE">
            <w:pPr>
              <w:rPr>
                <w:sz w:val="18"/>
                <w:szCs w:val="18"/>
              </w:rPr>
            </w:pPr>
          </w:p>
        </w:tc>
      </w:tr>
      <w:tr w:rsidR="00E54EEE" w:rsidRPr="00040ABB" w:rsidTr="007D6FE2">
        <w:trPr>
          <w:trHeight w:val="300"/>
        </w:trPr>
        <w:tc>
          <w:tcPr>
            <w:tcW w:w="5670" w:type="dxa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E54EEE" w:rsidRDefault="00E54EEE" w:rsidP="00E54EEE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 авансам полученным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54EEE" w:rsidRDefault="00E54EEE" w:rsidP="00E54E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54EEE" w:rsidRPr="004503B7" w:rsidRDefault="001869E5" w:rsidP="00E54EEE">
            <w:pPr>
              <w:jc w:val="center"/>
              <w:rPr>
                <w:sz w:val="18"/>
                <w:szCs w:val="18"/>
              </w:rPr>
            </w:pPr>
            <w:bookmarkStart w:id="55" w:name="f1r632"/>
            <w:bookmarkEnd w:id="55"/>
            <w:r>
              <w:rPr>
                <w:sz w:val="18"/>
                <w:szCs w:val="18"/>
              </w:rPr>
              <w:t>62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54EEE" w:rsidRPr="004503B7" w:rsidRDefault="00E54EEE" w:rsidP="00E54EE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71</w:t>
            </w:r>
          </w:p>
        </w:tc>
      </w:tr>
      <w:tr w:rsidR="00E54EEE" w:rsidRPr="00040ABB" w:rsidTr="007D6FE2">
        <w:trPr>
          <w:trHeight w:val="30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E54EEE" w:rsidRDefault="00E54EEE" w:rsidP="00E54EEE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 налогам и сборам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54EEE" w:rsidRDefault="00E54EEE" w:rsidP="00E54E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54EEE" w:rsidRPr="004503B7" w:rsidRDefault="001869E5" w:rsidP="00E54EEE">
            <w:pPr>
              <w:jc w:val="center"/>
              <w:rPr>
                <w:sz w:val="18"/>
                <w:szCs w:val="18"/>
              </w:rPr>
            </w:pPr>
            <w:bookmarkStart w:id="56" w:name="f1r633"/>
            <w:bookmarkEnd w:id="56"/>
            <w:r>
              <w:rPr>
                <w:sz w:val="18"/>
                <w:szCs w:val="18"/>
              </w:rPr>
              <w:t>357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54EEE" w:rsidRPr="004503B7" w:rsidRDefault="00E54EEE" w:rsidP="00E54EE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</w:t>
            </w:r>
          </w:p>
        </w:tc>
      </w:tr>
      <w:tr w:rsidR="00E54EEE" w:rsidRPr="00040ABB" w:rsidTr="007D6FE2">
        <w:trPr>
          <w:trHeight w:val="30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E54EEE" w:rsidRDefault="00E54EEE" w:rsidP="00E54EEE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 социальному страхованию и обеспечению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54EEE" w:rsidRDefault="00E54EEE" w:rsidP="00E54E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54EEE" w:rsidRPr="004503B7" w:rsidRDefault="001869E5" w:rsidP="00E54EEE">
            <w:pPr>
              <w:jc w:val="center"/>
              <w:rPr>
                <w:sz w:val="18"/>
                <w:szCs w:val="18"/>
              </w:rPr>
            </w:pPr>
            <w:bookmarkStart w:id="57" w:name="f1r634"/>
            <w:bookmarkEnd w:id="57"/>
            <w:r>
              <w:rPr>
                <w:sz w:val="18"/>
                <w:szCs w:val="18"/>
              </w:rPr>
              <w:t>176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54EEE" w:rsidRPr="004503B7" w:rsidRDefault="00E54EEE" w:rsidP="00E54EE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74</w:t>
            </w:r>
          </w:p>
        </w:tc>
      </w:tr>
      <w:tr w:rsidR="00E54EEE" w:rsidRPr="00040ABB" w:rsidTr="007D6FE2">
        <w:trPr>
          <w:trHeight w:val="30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E54EEE" w:rsidRDefault="00E54EEE" w:rsidP="00E54EEE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 оплате труда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54EEE" w:rsidRDefault="00E54EEE" w:rsidP="00E54E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54EEE" w:rsidRPr="004503B7" w:rsidRDefault="001869E5" w:rsidP="00E54EEE">
            <w:pPr>
              <w:jc w:val="center"/>
              <w:rPr>
                <w:sz w:val="18"/>
                <w:szCs w:val="18"/>
              </w:rPr>
            </w:pPr>
            <w:bookmarkStart w:id="58" w:name="f1r635"/>
            <w:bookmarkEnd w:id="58"/>
            <w:r>
              <w:rPr>
                <w:sz w:val="18"/>
                <w:szCs w:val="18"/>
              </w:rPr>
              <w:t>468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54EEE" w:rsidRPr="004503B7" w:rsidRDefault="00E54EEE" w:rsidP="00E54EE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325</w:t>
            </w:r>
          </w:p>
        </w:tc>
      </w:tr>
      <w:tr w:rsidR="00E54EEE" w:rsidRPr="00040ABB" w:rsidTr="007D6FE2">
        <w:trPr>
          <w:trHeight w:val="30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E54EEE" w:rsidRDefault="00E54EEE" w:rsidP="00E54EEE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 лизинговым платежам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54EEE" w:rsidRDefault="00E54EEE" w:rsidP="00E54E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54EEE" w:rsidRPr="004503B7" w:rsidRDefault="001869E5" w:rsidP="00E54EEE">
            <w:pPr>
              <w:jc w:val="center"/>
              <w:rPr>
                <w:sz w:val="18"/>
                <w:szCs w:val="18"/>
              </w:rPr>
            </w:pPr>
            <w:bookmarkStart w:id="59" w:name="f1r636"/>
            <w:bookmarkEnd w:id="59"/>
            <w:r>
              <w:rPr>
                <w:sz w:val="18"/>
                <w:szCs w:val="18"/>
              </w:rPr>
              <w:t>-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54EEE" w:rsidRPr="004503B7" w:rsidRDefault="00E54EEE" w:rsidP="00E54EE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</w:tc>
      </w:tr>
      <w:tr w:rsidR="00E54EEE" w:rsidRPr="00040ABB" w:rsidTr="007D6FE2">
        <w:trPr>
          <w:trHeight w:val="27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E54EEE" w:rsidRDefault="00E54EEE" w:rsidP="00E54EEE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собственнику имущества (учредителям, участникам)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54EEE" w:rsidRDefault="00E54EEE" w:rsidP="00E54E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54EEE" w:rsidRPr="004503B7" w:rsidRDefault="001869E5" w:rsidP="00E54EEE">
            <w:pPr>
              <w:jc w:val="center"/>
              <w:rPr>
                <w:sz w:val="18"/>
                <w:szCs w:val="18"/>
              </w:rPr>
            </w:pPr>
            <w:bookmarkStart w:id="60" w:name="f1r637"/>
            <w:bookmarkEnd w:id="60"/>
            <w:r>
              <w:rPr>
                <w:sz w:val="18"/>
                <w:szCs w:val="18"/>
              </w:rPr>
              <w:t>65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54EEE" w:rsidRPr="004503B7" w:rsidRDefault="00E54EEE" w:rsidP="00E54EE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54</w:t>
            </w:r>
          </w:p>
        </w:tc>
      </w:tr>
      <w:tr w:rsidR="00E54EEE" w:rsidRPr="00040ABB" w:rsidTr="007D6FE2">
        <w:trPr>
          <w:trHeight w:val="30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E54EEE" w:rsidRDefault="00E54EEE" w:rsidP="00E54EEE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прочим кредиторам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54EEE" w:rsidRDefault="00E54EEE" w:rsidP="00E54E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54EEE" w:rsidRPr="004503B7" w:rsidRDefault="001869E5" w:rsidP="00E54EEE">
            <w:pPr>
              <w:jc w:val="center"/>
              <w:rPr>
                <w:sz w:val="18"/>
                <w:szCs w:val="18"/>
              </w:rPr>
            </w:pPr>
            <w:bookmarkStart w:id="61" w:name="f1r638"/>
            <w:bookmarkEnd w:id="61"/>
            <w:r>
              <w:rPr>
                <w:sz w:val="18"/>
                <w:szCs w:val="18"/>
              </w:rPr>
              <w:t>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54EEE" w:rsidRPr="004503B7" w:rsidRDefault="00E54EEE" w:rsidP="00E54EE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E54EEE" w:rsidRPr="00040ABB" w:rsidTr="007D6FE2">
        <w:trPr>
          <w:trHeight w:val="30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E54EEE" w:rsidRDefault="00E54EEE" w:rsidP="00E54E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Обязательства, предназначенные для реализации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54EEE" w:rsidRDefault="00E54EEE" w:rsidP="00E54E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54EEE" w:rsidRPr="004503B7" w:rsidRDefault="00E54EEE" w:rsidP="00E54EEE">
            <w:pPr>
              <w:jc w:val="center"/>
              <w:rPr>
                <w:sz w:val="18"/>
                <w:szCs w:val="18"/>
              </w:rPr>
            </w:pPr>
            <w:bookmarkStart w:id="62" w:name="f1r640"/>
            <w:bookmarkEnd w:id="62"/>
            <w:r>
              <w:rPr>
                <w:sz w:val="18"/>
                <w:szCs w:val="18"/>
              </w:rPr>
              <w:t>-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54EEE" w:rsidRPr="004503B7" w:rsidRDefault="00E54EEE" w:rsidP="00E54EE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E54EEE" w:rsidRPr="00040ABB" w:rsidTr="007D6FE2">
        <w:trPr>
          <w:trHeight w:val="30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E54EEE" w:rsidRDefault="00E54EEE" w:rsidP="00E54E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Доходы будущих периодов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54EEE" w:rsidRDefault="00E54EEE" w:rsidP="00E54E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54EEE" w:rsidRPr="004503B7" w:rsidRDefault="00114D3C" w:rsidP="00E54EEE">
            <w:pPr>
              <w:jc w:val="center"/>
              <w:rPr>
                <w:sz w:val="18"/>
                <w:szCs w:val="18"/>
              </w:rPr>
            </w:pPr>
            <w:bookmarkStart w:id="63" w:name="f1r650"/>
            <w:bookmarkEnd w:id="63"/>
            <w:r>
              <w:rPr>
                <w:sz w:val="18"/>
                <w:szCs w:val="18"/>
              </w:rPr>
              <w:t>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54EEE" w:rsidRPr="004503B7" w:rsidRDefault="00E54EEE" w:rsidP="00E54EE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E54EEE" w:rsidRPr="00040ABB" w:rsidTr="007D6FE2">
        <w:trPr>
          <w:trHeight w:val="30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E54EEE" w:rsidRDefault="00E54EEE" w:rsidP="00E54E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Резервы предстоящих платежей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54EEE" w:rsidRDefault="00E54EEE" w:rsidP="00E54E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54EEE" w:rsidRPr="004503B7" w:rsidRDefault="00E54EEE" w:rsidP="00E54EEE">
            <w:pPr>
              <w:jc w:val="center"/>
              <w:rPr>
                <w:sz w:val="18"/>
                <w:szCs w:val="18"/>
              </w:rPr>
            </w:pPr>
            <w:bookmarkStart w:id="64" w:name="f1r660"/>
            <w:bookmarkEnd w:id="64"/>
            <w:r>
              <w:rPr>
                <w:sz w:val="18"/>
                <w:szCs w:val="18"/>
              </w:rPr>
              <w:t>-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54EEE" w:rsidRPr="004503B7" w:rsidRDefault="00E54EEE" w:rsidP="00E54EE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E54EEE" w:rsidRPr="00040ABB" w:rsidTr="007D6FE2">
        <w:trPr>
          <w:trHeight w:val="30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E54EEE" w:rsidRDefault="00E54EEE" w:rsidP="00E54E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краткосрочные обязательства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54EEE" w:rsidRDefault="00E54EEE" w:rsidP="00E54E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54EEE" w:rsidRPr="004503B7" w:rsidRDefault="00E54EEE" w:rsidP="00E54EEE">
            <w:pPr>
              <w:jc w:val="center"/>
              <w:rPr>
                <w:sz w:val="18"/>
                <w:szCs w:val="18"/>
              </w:rPr>
            </w:pPr>
            <w:bookmarkStart w:id="65" w:name="f1r670"/>
            <w:bookmarkEnd w:id="65"/>
            <w:r>
              <w:rPr>
                <w:sz w:val="18"/>
                <w:szCs w:val="18"/>
              </w:rPr>
              <w:t>-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54EEE" w:rsidRPr="004503B7" w:rsidRDefault="00E54EEE" w:rsidP="00E54EE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E54EEE" w:rsidRPr="00040ABB" w:rsidTr="007D6FE2">
        <w:trPr>
          <w:trHeight w:val="30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E54EEE" w:rsidRDefault="00E54EEE" w:rsidP="00E54EEE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ИТОГО по разделу V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54EEE" w:rsidRDefault="00E54EEE" w:rsidP="00E54EE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690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4EEE" w:rsidRPr="00700106" w:rsidRDefault="001869E5" w:rsidP="00E54EEE">
            <w:pPr>
              <w:jc w:val="center"/>
              <w:rPr>
                <w:b/>
                <w:bCs/>
                <w:sz w:val="18"/>
                <w:szCs w:val="18"/>
              </w:rPr>
            </w:pPr>
            <w:bookmarkStart w:id="66" w:name="f1r690"/>
            <w:bookmarkEnd w:id="66"/>
            <w:r>
              <w:rPr>
                <w:b/>
                <w:bCs/>
                <w:sz w:val="18"/>
                <w:szCs w:val="18"/>
              </w:rPr>
              <w:t>10 214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4EEE" w:rsidRPr="00700106" w:rsidRDefault="00E54EEE" w:rsidP="00E54EEE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4 953</w:t>
            </w:r>
          </w:p>
        </w:tc>
      </w:tr>
      <w:tr w:rsidR="00E54EEE" w:rsidRPr="00040ABB" w:rsidTr="007D6FE2">
        <w:trPr>
          <w:trHeight w:val="30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E54EEE" w:rsidRDefault="00E54EEE" w:rsidP="00E54EEE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БАЛАНС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54EEE" w:rsidRDefault="00E54EEE" w:rsidP="00E54EE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4EEE" w:rsidRPr="00700106" w:rsidRDefault="001869E5" w:rsidP="00E54EEE">
            <w:pPr>
              <w:jc w:val="center"/>
              <w:rPr>
                <w:b/>
                <w:bCs/>
                <w:sz w:val="18"/>
                <w:szCs w:val="18"/>
              </w:rPr>
            </w:pPr>
            <w:bookmarkStart w:id="67" w:name="f1r700"/>
            <w:bookmarkEnd w:id="67"/>
            <w:r>
              <w:rPr>
                <w:b/>
                <w:bCs/>
                <w:sz w:val="18"/>
                <w:szCs w:val="18"/>
              </w:rPr>
              <w:t>43 838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4EEE" w:rsidRPr="00700106" w:rsidRDefault="00E54EEE" w:rsidP="00E54EEE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36 964</w:t>
            </w:r>
          </w:p>
        </w:tc>
      </w:tr>
    </w:tbl>
    <w:p w:rsidR="00C23E41" w:rsidRPr="0029065F" w:rsidRDefault="00C23E41" w:rsidP="00C23E41">
      <w:pPr>
        <w:rPr>
          <w:sz w:val="10"/>
          <w:szCs w:val="10"/>
        </w:rPr>
      </w:pPr>
      <w:r>
        <w:br w:type="page"/>
      </w:r>
    </w:p>
    <w:tbl>
      <w:tblPr>
        <w:tblW w:w="10680" w:type="dxa"/>
        <w:tblInd w:w="-12" w:type="dxa"/>
        <w:tblLook w:val="0000" w:firstRow="0" w:lastRow="0" w:firstColumn="0" w:lastColumn="0" w:noHBand="0" w:noVBand="0"/>
      </w:tblPr>
      <w:tblGrid>
        <w:gridCol w:w="2094"/>
        <w:gridCol w:w="764"/>
        <w:gridCol w:w="1273"/>
        <w:gridCol w:w="1002"/>
        <w:gridCol w:w="782"/>
        <w:gridCol w:w="2185"/>
        <w:gridCol w:w="2580"/>
      </w:tblGrid>
      <w:tr w:rsidR="00C23E41" w:rsidTr="007D6FE2">
        <w:trPr>
          <w:trHeight w:val="136"/>
        </w:trPr>
        <w:tc>
          <w:tcPr>
            <w:tcW w:w="209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23E41" w:rsidRPr="00692C37" w:rsidRDefault="00C23E41" w:rsidP="007D6FE2">
            <w:pPr>
              <w:rPr>
                <w:sz w:val="16"/>
                <w:szCs w:val="16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23E41" w:rsidRPr="00692C37" w:rsidRDefault="00C23E41" w:rsidP="007D6FE2">
            <w:pPr>
              <w:rPr>
                <w:sz w:val="16"/>
                <w:szCs w:val="16"/>
              </w:rPr>
            </w:pPr>
            <w:r w:rsidRPr="00692C37">
              <w:rPr>
                <w:sz w:val="16"/>
                <w:szCs w:val="16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23E41" w:rsidRPr="00692C37" w:rsidRDefault="00C23E41" w:rsidP="007D6FE2">
            <w:pPr>
              <w:rPr>
                <w:sz w:val="16"/>
                <w:szCs w:val="16"/>
              </w:rPr>
            </w:pPr>
            <w:r w:rsidRPr="00692C37">
              <w:rPr>
                <w:sz w:val="16"/>
                <w:szCs w:val="16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23E41" w:rsidRPr="00692C37" w:rsidRDefault="00C23E41" w:rsidP="007D6FE2">
            <w:pPr>
              <w:rPr>
                <w:sz w:val="16"/>
                <w:szCs w:val="16"/>
              </w:rPr>
            </w:pPr>
            <w:r w:rsidRPr="00692C37">
              <w:rPr>
                <w:sz w:val="16"/>
                <w:szCs w:val="16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23E41" w:rsidRPr="00692C37" w:rsidRDefault="00C23E41" w:rsidP="007D6FE2">
            <w:pPr>
              <w:rPr>
                <w:sz w:val="16"/>
                <w:szCs w:val="16"/>
              </w:rPr>
            </w:pPr>
            <w:r w:rsidRPr="00692C37">
              <w:rPr>
                <w:sz w:val="16"/>
                <w:szCs w:val="16"/>
              </w:rPr>
              <w:t> </w:t>
            </w:r>
          </w:p>
        </w:tc>
        <w:tc>
          <w:tcPr>
            <w:tcW w:w="47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C23E41" w:rsidRPr="00692C37" w:rsidRDefault="00C23E41" w:rsidP="007D6FE2">
            <w:pPr>
              <w:jc w:val="right"/>
              <w:rPr>
                <w:sz w:val="16"/>
                <w:szCs w:val="16"/>
              </w:rPr>
            </w:pPr>
            <w:r w:rsidRPr="00692C37">
              <w:rPr>
                <w:sz w:val="16"/>
                <w:szCs w:val="16"/>
              </w:rPr>
              <w:t>Приложение 2</w:t>
            </w:r>
          </w:p>
        </w:tc>
      </w:tr>
      <w:tr w:rsidR="0087152D" w:rsidTr="007D6FE2">
        <w:trPr>
          <w:trHeight w:val="224"/>
        </w:trPr>
        <w:tc>
          <w:tcPr>
            <w:tcW w:w="209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87152D" w:rsidRDefault="0087152D" w:rsidP="008715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87152D" w:rsidRDefault="0087152D" w:rsidP="008715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87152D" w:rsidRDefault="0087152D" w:rsidP="008715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87152D" w:rsidRDefault="0087152D" w:rsidP="008715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87152D" w:rsidRDefault="0087152D" w:rsidP="008715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7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87152D" w:rsidRDefault="0087152D" w:rsidP="0087152D">
            <w:pPr>
              <w:jc w:val="right"/>
            </w:pPr>
            <w:r w:rsidRPr="0061140F">
              <w:rPr>
                <w:sz w:val="16"/>
                <w:szCs w:val="16"/>
              </w:rPr>
              <w:t xml:space="preserve">к Национальному стандарту бухгалтерского учета и отчетности «Индивидуальная бухгалтерская отчетность» </w:t>
            </w:r>
            <w:r w:rsidRPr="0061140F">
              <w:rPr>
                <w:sz w:val="16"/>
                <w:szCs w:val="16"/>
              </w:rPr>
              <w:br/>
              <w:t xml:space="preserve">Форма </w:t>
            </w:r>
          </w:p>
        </w:tc>
      </w:tr>
      <w:tr w:rsidR="0087152D" w:rsidTr="00E14903">
        <w:trPr>
          <w:trHeight w:val="225"/>
        </w:trPr>
        <w:tc>
          <w:tcPr>
            <w:tcW w:w="209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87152D" w:rsidRDefault="0087152D" w:rsidP="008715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87152D" w:rsidRDefault="0087152D" w:rsidP="008715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87152D" w:rsidRDefault="0087152D" w:rsidP="008715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87152D" w:rsidRDefault="0087152D" w:rsidP="008715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87152D" w:rsidRDefault="0087152D" w:rsidP="008715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7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87152D" w:rsidRDefault="0087152D" w:rsidP="0087152D"/>
        </w:tc>
      </w:tr>
      <w:tr w:rsidR="00C23E41" w:rsidTr="007D6FE2">
        <w:trPr>
          <w:trHeight w:val="180"/>
        </w:trPr>
        <w:tc>
          <w:tcPr>
            <w:tcW w:w="106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23E41" w:rsidRDefault="00C23E41" w:rsidP="007D6FE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ОТЧЕТ</w:t>
            </w:r>
          </w:p>
        </w:tc>
      </w:tr>
      <w:tr w:rsidR="00C23E41" w:rsidTr="007D6FE2">
        <w:trPr>
          <w:trHeight w:val="255"/>
        </w:trPr>
        <w:tc>
          <w:tcPr>
            <w:tcW w:w="106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23E41" w:rsidRDefault="00C23E41" w:rsidP="007D6FE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о прибылях и убытках</w:t>
            </w:r>
          </w:p>
        </w:tc>
      </w:tr>
      <w:tr w:rsidR="00C23E41" w:rsidTr="007D6FE2">
        <w:trPr>
          <w:trHeight w:val="151"/>
        </w:trPr>
        <w:tc>
          <w:tcPr>
            <w:tcW w:w="209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23E41" w:rsidRDefault="00C23E41" w:rsidP="007D6FE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23E41" w:rsidRDefault="00C23E41" w:rsidP="007D6FE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23E41" w:rsidRPr="001B5188" w:rsidRDefault="00E1773D" w:rsidP="007D6FE2">
            <w:pPr>
              <w:ind w:firstLineChars="300" w:firstLine="663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з</w:t>
            </w:r>
            <w:r w:rsidR="00C23E41" w:rsidRPr="001B5188">
              <w:rPr>
                <w:b/>
                <w:sz w:val="22"/>
                <w:szCs w:val="22"/>
              </w:rPr>
              <w:t>а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C23E41" w:rsidRPr="001B5188" w:rsidRDefault="00E1773D" w:rsidP="007D6FE2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январь-декабрь</w:t>
            </w:r>
            <w:r w:rsidR="00C23E41">
              <w:rPr>
                <w:b/>
                <w:sz w:val="22"/>
                <w:szCs w:val="22"/>
              </w:rPr>
              <w:t xml:space="preserve"> </w:t>
            </w:r>
            <w:r w:rsidR="0093107E">
              <w:rPr>
                <w:b/>
                <w:sz w:val="22"/>
                <w:szCs w:val="22"/>
              </w:rPr>
              <w:t>2021</w:t>
            </w:r>
            <w:r w:rsidR="00C23E41">
              <w:rPr>
                <w:b/>
                <w:sz w:val="22"/>
                <w:szCs w:val="22"/>
              </w:rPr>
              <w:t xml:space="preserve"> </w:t>
            </w:r>
            <w:r w:rsidR="00C23E41" w:rsidRPr="001B5188">
              <w:rPr>
                <w:b/>
                <w:sz w:val="22"/>
                <w:szCs w:val="22"/>
              </w:rPr>
              <w:t>года</w:t>
            </w:r>
          </w:p>
        </w:tc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23E41" w:rsidRDefault="00C23E41" w:rsidP="007D6FE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C23E41" w:rsidTr="007D6FE2">
        <w:trPr>
          <w:trHeight w:val="70"/>
        </w:trPr>
        <w:tc>
          <w:tcPr>
            <w:tcW w:w="209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23E41" w:rsidRPr="00692C37" w:rsidRDefault="00C23E41" w:rsidP="007D6FE2">
            <w:pPr>
              <w:rPr>
                <w:sz w:val="14"/>
                <w:szCs w:val="14"/>
              </w:rPr>
            </w:pPr>
            <w:r w:rsidRPr="00692C37">
              <w:rPr>
                <w:sz w:val="14"/>
                <w:szCs w:val="14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23E41" w:rsidRPr="00692C37" w:rsidRDefault="00C23E41" w:rsidP="007D6FE2">
            <w:pPr>
              <w:rPr>
                <w:sz w:val="14"/>
                <w:szCs w:val="14"/>
              </w:rPr>
            </w:pPr>
            <w:r w:rsidRPr="00692C37">
              <w:rPr>
                <w:sz w:val="14"/>
                <w:szCs w:val="14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23E41" w:rsidRPr="00692C37" w:rsidRDefault="00C23E41" w:rsidP="007D6FE2">
            <w:pPr>
              <w:rPr>
                <w:sz w:val="14"/>
                <w:szCs w:val="14"/>
              </w:rPr>
            </w:pPr>
            <w:r w:rsidRPr="00692C37">
              <w:rPr>
                <w:sz w:val="14"/>
                <w:szCs w:val="14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23E41" w:rsidRPr="00692C37" w:rsidRDefault="00C23E41" w:rsidP="007D6FE2">
            <w:pPr>
              <w:rPr>
                <w:sz w:val="14"/>
                <w:szCs w:val="14"/>
              </w:rPr>
            </w:pPr>
            <w:r w:rsidRPr="00692C37">
              <w:rPr>
                <w:sz w:val="14"/>
                <w:szCs w:val="14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23E41" w:rsidRPr="00692C37" w:rsidRDefault="00C23E41" w:rsidP="007D6FE2">
            <w:pPr>
              <w:rPr>
                <w:sz w:val="14"/>
                <w:szCs w:val="14"/>
              </w:rPr>
            </w:pPr>
            <w:r w:rsidRPr="00692C37">
              <w:rPr>
                <w:sz w:val="14"/>
                <w:szCs w:val="14"/>
              </w:rPr>
              <w:t> </w:t>
            </w:r>
          </w:p>
        </w:tc>
        <w:tc>
          <w:tcPr>
            <w:tcW w:w="21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23E41" w:rsidRPr="00692C37" w:rsidRDefault="00C23E41" w:rsidP="007D6FE2">
            <w:pPr>
              <w:rPr>
                <w:sz w:val="14"/>
                <w:szCs w:val="14"/>
              </w:rPr>
            </w:pPr>
            <w:r w:rsidRPr="00692C37">
              <w:rPr>
                <w:sz w:val="14"/>
                <w:szCs w:val="14"/>
              </w:rPr>
              <w:t> </w:t>
            </w:r>
          </w:p>
        </w:tc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23E41" w:rsidRPr="00692C37" w:rsidRDefault="00C23E41" w:rsidP="007D6FE2">
            <w:pPr>
              <w:rPr>
                <w:sz w:val="14"/>
                <w:szCs w:val="14"/>
              </w:rPr>
            </w:pPr>
            <w:r w:rsidRPr="00692C37">
              <w:rPr>
                <w:sz w:val="14"/>
                <w:szCs w:val="14"/>
              </w:rPr>
              <w:t> </w:t>
            </w:r>
          </w:p>
        </w:tc>
      </w:tr>
      <w:tr w:rsidR="00C23E41" w:rsidTr="007D6FE2">
        <w:trPr>
          <w:trHeight w:val="170"/>
        </w:trPr>
        <w:tc>
          <w:tcPr>
            <w:tcW w:w="41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C23E41" w:rsidRDefault="00C23E41" w:rsidP="007D6FE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Организация</w:t>
            </w:r>
          </w:p>
        </w:tc>
        <w:tc>
          <w:tcPr>
            <w:tcW w:w="65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C23E41" w:rsidRDefault="00C23E41" w:rsidP="007D6FE2">
            <w:pPr>
              <w:rPr>
                <w:sz w:val="20"/>
                <w:szCs w:val="20"/>
              </w:rPr>
            </w:pPr>
            <w:bookmarkStart w:id="68" w:name="title3"/>
            <w:bookmarkEnd w:id="68"/>
            <w:r>
              <w:rPr>
                <w:sz w:val="20"/>
                <w:szCs w:val="20"/>
              </w:rPr>
              <w:t>ОАО «Кондитерская фабрика «</w:t>
            </w:r>
            <w:proofErr w:type="spellStart"/>
            <w:r>
              <w:rPr>
                <w:sz w:val="20"/>
                <w:szCs w:val="20"/>
              </w:rPr>
              <w:t>Слодыч</w:t>
            </w:r>
            <w:proofErr w:type="spellEnd"/>
            <w:r>
              <w:rPr>
                <w:sz w:val="20"/>
                <w:szCs w:val="20"/>
              </w:rPr>
              <w:t>»</w:t>
            </w:r>
          </w:p>
        </w:tc>
      </w:tr>
      <w:tr w:rsidR="00C23E41" w:rsidTr="007D6FE2">
        <w:trPr>
          <w:trHeight w:val="170"/>
        </w:trPr>
        <w:tc>
          <w:tcPr>
            <w:tcW w:w="41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C23E41" w:rsidRDefault="00C23E41" w:rsidP="007D6FE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Учетный номер плательщика</w:t>
            </w:r>
          </w:p>
        </w:tc>
        <w:tc>
          <w:tcPr>
            <w:tcW w:w="65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C23E41" w:rsidRDefault="00C23E41" w:rsidP="007D6FE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100129695</w:t>
            </w:r>
          </w:p>
        </w:tc>
      </w:tr>
      <w:tr w:rsidR="00C23E41" w:rsidTr="007D6FE2">
        <w:trPr>
          <w:trHeight w:val="170"/>
        </w:trPr>
        <w:tc>
          <w:tcPr>
            <w:tcW w:w="41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C23E41" w:rsidRDefault="00C23E41" w:rsidP="007D6FE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Вид экономической деятельности</w:t>
            </w:r>
          </w:p>
        </w:tc>
        <w:tc>
          <w:tcPr>
            <w:tcW w:w="65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C23E41" w:rsidRDefault="00C23E41" w:rsidP="007D6FE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Производство мучных кондитерских изделий</w:t>
            </w:r>
          </w:p>
        </w:tc>
      </w:tr>
      <w:tr w:rsidR="00C23E41" w:rsidTr="007D6FE2">
        <w:trPr>
          <w:trHeight w:val="170"/>
        </w:trPr>
        <w:tc>
          <w:tcPr>
            <w:tcW w:w="41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C23E41" w:rsidRDefault="00C23E41" w:rsidP="007D6FE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Организационно-правовая форма</w:t>
            </w:r>
          </w:p>
        </w:tc>
        <w:tc>
          <w:tcPr>
            <w:tcW w:w="65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C23E41" w:rsidRDefault="00C23E41" w:rsidP="007D6FE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Открытое акционерное общество</w:t>
            </w:r>
          </w:p>
        </w:tc>
      </w:tr>
      <w:tr w:rsidR="00C23E41" w:rsidTr="007D6FE2">
        <w:trPr>
          <w:trHeight w:val="170"/>
        </w:trPr>
        <w:tc>
          <w:tcPr>
            <w:tcW w:w="41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C23E41" w:rsidRDefault="00C23E41" w:rsidP="007D6FE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Орган управления</w:t>
            </w:r>
          </w:p>
        </w:tc>
        <w:tc>
          <w:tcPr>
            <w:tcW w:w="65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C23E41" w:rsidRDefault="00C23E41" w:rsidP="007D6FE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Концерн «</w:t>
            </w:r>
            <w:proofErr w:type="spellStart"/>
            <w:r>
              <w:rPr>
                <w:sz w:val="20"/>
                <w:szCs w:val="20"/>
              </w:rPr>
              <w:t>Белгоспищепром</w:t>
            </w:r>
            <w:proofErr w:type="spellEnd"/>
            <w:r>
              <w:rPr>
                <w:sz w:val="20"/>
                <w:szCs w:val="20"/>
              </w:rPr>
              <w:t>»</w:t>
            </w:r>
          </w:p>
        </w:tc>
      </w:tr>
      <w:tr w:rsidR="00C23E41" w:rsidTr="007D6FE2">
        <w:trPr>
          <w:trHeight w:val="170"/>
        </w:trPr>
        <w:tc>
          <w:tcPr>
            <w:tcW w:w="41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C23E41" w:rsidRDefault="00C23E41" w:rsidP="007D6FE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65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C23E41" w:rsidRDefault="00C23E41" w:rsidP="007D6FE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тыс. руб.</w:t>
            </w:r>
          </w:p>
        </w:tc>
      </w:tr>
      <w:tr w:rsidR="00C23E41" w:rsidTr="007D6FE2">
        <w:trPr>
          <w:trHeight w:val="170"/>
        </w:trPr>
        <w:tc>
          <w:tcPr>
            <w:tcW w:w="41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C23E41" w:rsidRDefault="00C23E41" w:rsidP="007D6FE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Адрес</w:t>
            </w:r>
          </w:p>
        </w:tc>
        <w:tc>
          <w:tcPr>
            <w:tcW w:w="65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C23E41" w:rsidRDefault="0093107E" w:rsidP="007D6FE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220070, </w:t>
            </w:r>
            <w:r w:rsidR="00E1773D">
              <w:rPr>
                <w:sz w:val="20"/>
                <w:szCs w:val="20"/>
              </w:rPr>
              <w:t>г</w:t>
            </w:r>
            <w:r w:rsidR="00C23E41">
              <w:rPr>
                <w:sz w:val="20"/>
                <w:szCs w:val="20"/>
              </w:rPr>
              <w:t>. Минск</w:t>
            </w:r>
            <w:r>
              <w:rPr>
                <w:sz w:val="20"/>
                <w:szCs w:val="20"/>
              </w:rPr>
              <w:t>,</w:t>
            </w:r>
            <w:r w:rsidR="00C23E41">
              <w:rPr>
                <w:sz w:val="20"/>
                <w:szCs w:val="20"/>
              </w:rPr>
              <w:t xml:space="preserve"> ул.</w:t>
            </w:r>
            <w:r w:rsidR="00E1773D">
              <w:rPr>
                <w:sz w:val="20"/>
                <w:szCs w:val="20"/>
              </w:rPr>
              <w:t xml:space="preserve"> </w:t>
            </w:r>
            <w:r w:rsidR="00C23E41">
              <w:rPr>
                <w:sz w:val="20"/>
                <w:szCs w:val="20"/>
              </w:rPr>
              <w:t>Радиаль</w:t>
            </w:r>
            <w:r w:rsidR="00DD73F4">
              <w:rPr>
                <w:sz w:val="20"/>
                <w:szCs w:val="20"/>
              </w:rPr>
              <w:t>н</w:t>
            </w:r>
            <w:r w:rsidR="00C23E41">
              <w:rPr>
                <w:sz w:val="20"/>
                <w:szCs w:val="20"/>
              </w:rPr>
              <w:t>ая 54/2</w:t>
            </w:r>
          </w:p>
        </w:tc>
      </w:tr>
      <w:tr w:rsidR="00C23E41" w:rsidTr="007D6FE2">
        <w:trPr>
          <w:trHeight w:val="70"/>
        </w:trPr>
        <w:tc>
          <w:tcPr>
            <w:tcW w:w="209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23E41" w:rsidRPr="00692C37" w:rsidRDefault="00C23E41" w:rsidP="007D6FE2">
            <w:pPr>
              <w:rPr>
                <w:sz w:val="16"/>
                <w:szCs w:val="16"/>
              </w:rPr>
            </w:pPr>
            <w:r w:rsidRPr="00692C37">
              <w:rPr>
                <w:sz w:val="16"/>
                <w:szCs w:val="16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23E41" w:rsidRPr="00692C37" w:rsidRDefault="00C23E41" w:rsidP="007D6FE2">
            <w:pPr>
              <w:rPr>
                <w:sz w:val="16"/>
                <w:szCs w:val="16"/>
              </w:rPr>
            </w:pPr>
            <w:r w:rsidRPr="00692C37">
              <w:rPr>
                <w:sz w:val="16"/>
                <w:szCs w:val="16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23E41" w:rsidRPr="00692C37" w:rsidRDefault="00C23E41" w:rsidP="007D6FE2">
            <w:pPr>
              <w:rPr>
                <w:sz w:val="16"/>
                <w:szCs w:val="16"/>
              </w:rPr>
            </w:pPr>
            <w:r w:rsidRPr="00692C37">
              <w:rPr>
                <w:sz w:val="16"/>
                <w:szCs w:val="16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23E41" w:rsidRPr="00692C37" w:rsidRDefault="00C23E41" w:rsidP="007D6FE2">
            <w:pPr>
              <w:rPr>
                <w:sz w:val="16"/>
                <w:szCs w:val="16"/>
              </w:rPr>
            </w:pPr>
            <w:r w:rsidRPr="00692C37">
              <w:rPr>
                <w:sz w:val="16"/>
                <w:szCs w:val="16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23E41" w:rsidRPr="00692C37" w:rsidRDefault="00C23E41" w:rsidP="007D6FE2">
            <w:pPr>
              <w:rPr>
                <w:sz w:val="16"/>
                <w:szCs w:val="16"/>
              </w:rPr>
            </w:pPr>
            <w:r w:rsidRPr="00692C37">
              <w:rPr>
                <w:sz w:val="16"/>
                <w:szCs w:val="16"/>
              </w:rPr>
              <w:t> </w:t>
            </w:r>
          </w:p>
        </w:tc>
        <w:tc>
          <w:tcPr>
            <w:tcW w:w="21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23E41" w:rsidRPr="00692C37" w:rsidRDefault="00C23E41" w:rsidP="007D6FE2">
            <w:pPr>
              <w:rPr>
                <w:sz w:val="16"/>
                <w:szCs w:val="16"/>
              </w:rPr>
            </w:pPr>
            <w:r w:rsidRPr="00692C37">
              <w:rPr>
                <w:sz w:val="16"/>
                <w:szCs w:val="16"/>
              </w:rPr>
              <w:t> </w:t>
            </w:r>
          </w:p>
        </w:tc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23E41" w:rsidRPr="00692C37" w:rsidRDefault="00C23E41" w:rsidP="007D6FE2">
            <w:pPr>
              <w:rPr>
                <w:sz w:val="16"/>
                <w:szCs w:val="16"/>
              </w:rPr>
            </w:pPr>
            <w:r w:rsidRPr="00692C37">
              <w:rPr>
                <w:sz w:val="16"/>
                <w:szCs w:val="16"/>
              </w:rPr>
              <w:t> </w:t>
            </w:r>
          </w:p>
        </w:tc>
      </w:tr>
      <w:tr w:rsidR="00C23E41" w:rsidTr="007D6FE2">
        <w:trPr>
          <w:trHeight w:val="247"/>
        </w:trPr>
        <w:tc>
          <w:tcPr>
            <w:tcW w:w="51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23E41" w:rsidRPr="0029065F" w:rsidRDefault="00C23E41" w:rsidP="007D6FE2">
            <w:pPr>
              <w:jc w:val="center"/>
              <w:rPr>
                <w:b/>
                <w:bCs/>
                <w:sz w:val="16"/>
                <w:szCs w:val="16"/>
              </w:rPr>
            </w:pPr>
            <w:r w:rsidRPr="0029065F">
              <w:rPr>
                <w:b/>
                <w:bCs/>
                <w:sz w:val="16"/>
                <w:szCs w:val="16"/>
              </w:rPr>
              <w:t>Наименование показателей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3E41" w:rsidRPr="0029065F" w:rsidRDefault="00C23E41" w:rsidP="007D6FE2">
            <w:pPr>
              <w:jc w:val="center"/>
              <w:rPr>
                <w:b/>
                <w:bCs/>
                <w:sz w:val="16"/>
                <w:szCs w:val="16"/>
              </w:rPr>
            </w:pPr>
            <w:r w:rsidRPr="0029065F">
              <w:rPr>
                <w:b/>
                <w:bCs/>
                <w:sz w:val="16"/>
                <w:szCs w:val="16"/>
              </w:rPr>
              <w:t>Код строки</w:t>
            </w:r>
          </w:p>
        </w:tc>
        <w:tc>
          <w:tcPr>
            <w:tcW w:w="21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3E41" w:rsidRPr="00FA1767" w:rsidRDefault="00C23E41" w:rsidP="007D6FE2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A1767">
              <w:rPr>
                <w:rFonts w:ascii="Times New Roman" w:hAnsi="Times New Roman"/>
                <w:b/>
                <w:sz w:val="16"/>
                <w:szCs w:val="16"/>
              </w:rPr>
              <w:t xml:space="preserve">За январь - 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дека</w:t>
            </w:r>
            <w:r w:rsidRPr="00043003">
              <w:rPr>
                <w:rFonts w:ascii="Times New Roman" w:hAnsi="Times New Roman"/>
                <w:b/>
                <w:sz w:val="16"/>
                <w:szCs w:val="16"/>
              </w:rPr>
              <w:t>брь</w:t>
            </w:r>
          </w:p>
          <w:p w:rsidR="00C23E41" w:rsidRPr="00FA1767" w:rsidRDefault="0093107E" w:rsidP="007D6FE2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2021</w:t>
            </w:r>
            <w:r w:rsidR="00C23E41" w:rsidRPr="00FA1767">
              <w:rPr>
                <w:rFonts w:ascii="Times New Roman" w:hAnsi="Times New Roman"/>
                <w:b/>
                <w:sz w:val="16"/>
                <w:szCs w:val="16"/>
              </w:rPr>
              <w:t xml:space="preserve"> года</w:t>
            </w:r>
          </w:p>
        </w:tc>
        <w:tc>
          <w:tcPr>
            <w:tcW w:w="2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3E41" w:rsidRPr="00FA1767" w:rsidRDefault="00C23E41" w:rsidP="007D6FE2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A1767">
              <w:rPr>
                <w:rFonts w:ascii="Times New Roman" w:hAnsi="Times New Roman"/>
                <w:b/>
                <w:sz w:val="16"/>
                <w:szCs w:val="16"/>
              </w:rPr>
              <w:t xml:space="preserve">За январь - 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дека</w:t>
            </w:r>
            <w:r w:rsidRPr="00043003">
              <w:rPr>
                <w:rFonts w:ascii="Times New Roman" w:hAnsi="Times New Roman"/>
                <w:b/>
                <w:sz w:val="16"/>
                <w:szCs w:val="16"/>
              </w:rPr>
              <w:t>брь</w:t>
            </w:r>
          </w:p>
          <w:p w:rsidR="00C23E41" w:rsidRPr="00FA1767" w:rsidRDefault="0093107E" w:rsidP="007D6FE2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2020</w:t>
            </w:r>
            <w:r w:rsidR="00C23E41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="00C23E41" w:rsidRPr="00FA1767">
              <w:rPr>
                <w:rFonts w:ascii="Times New Roman" w:hAnsi="Times New Roman"/>
                <w:b/>
                <w:sz w:val="16"/>
                <w:szCs w:val="16"/>
              </w:rPr>
              <w:t>года</w:t>
            </w:r>
          </w:p>
        </w:tc>
      </w:tr>
      <w:tr w:rsidR="00C23E41" w:rsidTr="007D6FE2">
        <w:trPr>
          <w:trHeight w:val="154"/>
        </w:trPr>
        <w:tc>
          <w:tcPr>
            <w:tcW w:w="51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C23E41" w:rsidRPr="005D7707" w:rsidRDefault="00C23E41" w:rsidP="007D6FE2">
            <w:pPr>
              <w:jc w:val="center"/>
              <w:rPr>
                <w:b/>
                <w:bCs/>
                <w:sz w:val="16"/>
                <w:szCs w:val="16"/>
              </w:rPr>
            </w:pPr>
            <w:r w:rsidRPr="005D7707">
              <w:rPr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23E41" w:rsidRPr="005D7707" w:rsidRDefault="00C23E41" w:rsidP="007D6FE2">
            <w:pPr>
              <w:jc w:val="center"/>
              <w:rPr>
                <w:b/>
                <w:bCs/>
                <w:sz w:val="16"/>
                <w:szCs w:val="16"/>
              </w:rPr>
            </w:pPr>
            <w:r w:rsidRPr="005D7707">
              <w:rPr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23E41" w:rsidRPr="005D7707" w:rsidRDefault="00C23E41" w:rsidP="007D6FE2">
            <w:pPr>
              <w:jc w:val="center"/>
              <w:rPr>
                <w:b/>
                <w:bCs/>
                <w:sz w:val="16"/>
                <w:szCs w:val="16"/>
              </w:rPr>
            </w:pPr>
            <w:r w:rsidRPr="005D7707">
              <w:rPr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23E41" w:rsidRPr="005D7707" w:rsidRDefault="00C23E41" w:rsidP="007D6FE2">
            <w:pPr>
              <w:jc w:val="center"/>
              <w:rPr>
                <w:b/>
                <w:bCs/>
                <w:sz w:val="16"/>
                <w:szCs w:val="16"/>
              </w:rPr>
            </w:pPr>
            <w:r w:rsidRPr="005D7707">
              <w:rPr>
                <w:b/>
                <w:bCs/>
                <w:sz w:val="16"/>
                <w:szCs w:val="16"/>
              </w:rPr>
              <w:t>4</w:t>
            </w:r>
          </w:p>
        </w:tc>
      </w:tr>
      <w:tr w:rsidR="0093107E" w:rsidTr="007D6FE2">
        <w:trPr>
          <w:trHeight w:val="446"/>
        </w:trPr>
        <w:tc>
          <w:tcPr>
            <w:tcW w:w="51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93107E" w:rsidRDefault="0093107E" w:rsidP="009310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Выручка от реализации продукции, товаров, работ, услуг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107E" w:rsidRDefault="0093107E" w:rsidP="009310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</w:t>
            </w:r>
          </w:p>
        </w:tc>
        <w:tc>
          <w:tcPr>
            <w:tcW w:w="21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107E" w:rsidRPr="0025674C" w:rsidRDefault="0093107E" w:rsidP="0093107E">
            <w:pPr>
              <w:jc w:val="center"/>
              <w:rPr>
                <w:sz w:val="18"/>
                <w:szCs w:val="18"/>
              </w:rPr>
            </w:pPr>
            <w:bookmarkStart w:id="69" w:name="f2r10"/>
            <w:bookmarkEnd w:id="69"/>
            <w:r>
              <w:rPr>
                <w:sz w:val="18"/>
                <w:szCs w:val="18"/>
              </w:rPr>
              <w:t>43 806</w:t>
            </w:r>
          </w:p>
        </w:tc>
        <w:tc>
          <w:tcPr>
            <w:tcW w:w="2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107E" w:rsidRPr="0025674C" w:rsidRDefault="0093107E" w:rsidP="0093107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35 318</w:t>
            </w:r>
          </w:p>
        </w:tc>
      </w:tr>
      <w:tr w:rsidR="0093107E" w:rsidTr="007D6FE2">
        <w:trPr>
          <w:trHeight w:val="282"/>
        </w:trPr>
        <w:tc>
          <w:tcPr>
            <w:tcW w:w="51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93107E" w:rsidRDefault="0093107E" w:rsidP="009310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Себестоимость реализованной продукции, товаров, работ, услуг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107E" w:rsidRDefault="0093107E" w:rsidP="009310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020</w:t>
            </w:r>
          </w:p>
        </w:tc>
        <w:tc>
          <w:tcPr>
            <w:tcW w:w="21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107E" w:rsidRPr="0025674C" w:rsidRDefault="0093107E" w:rsidP="0093107E">
            <w:pPr>
              <w:jc w:val="center"/>
              <w:rPr>
                <w:sz w:val="18"/>
                <w:szCs w:val="18"/>
              </w:rPr>
            </w:pPr>
            <w:bookmarkStart w:id="70" w:name="f2r20"/>
            <w:bookmarkEnd w:id="70"/>
            <w:r>
              <w:rPr>
                <w:sz w:val="18"/>
                <w:szCs w:val="18"/>
              </w:rPr>
              <w:t>(31 365)</w:t>
            </w:r>
          </w:p>
        </w:tc>
        <w:tc>
          <w:tcPr>
            <w:tcW w:w="2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107E" w:rsidRPr="0025674C" w:rsidRDefault="0093107E" w:rsidP="0093107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(23 186)</w:t>
            </w:r>
          </w:p>
        </w:tc>
      </w:tr>
      <w:tr w:rsidR="0093107E" w:rsidTr="007D6FE2">
        <w:trPr>
          <w:trHeight w:val="300"/>
        </w:trPr>
        <w:tc>
          <w:tcPr>
            <w:tcW w:w="51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93107E" w:rsidRDefault="0093107E" w:rsidP="009310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Валовая прибыль 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107E" w:rsidRDefault="0093107E" w:rsidP="009310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030</w:t>
            </w:r>
          </w:p>
        </w:tc>
        <w:tc>
          <w:tcPr>
            <w:tcW w:w="21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107E" w:rsidRPr="0025674C" w:rsidRDefault="0093107E" w:rsidP="0093107E">
            <w:pPr>
              <w:jc w:val="center"/>
              <w:rPr>
                <w:sz w:val="18"/>
                <w:szCs w:val="18"/>
              </w:rPr>
            </w:pPr>
            <w:bookmarkStart w:id="71" w:name="f2r30"/>
            <w:bookmarkEnd w:id="71"/>
            <w:r>
              <w:rPr>
                <w:sz w:val="18"/>
                <w:szCs w:val="18"/>
              </w:rPr>
              <w:t>12 441</w:t>
            </w:r>
          </w:p>
        </w:tc>
        <w:tc>
          <w:tcPr>
            <w:tcW w:w="2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107E" w:rsidRPr="0025674C" w:rsidRDefault="0093107E" w:rsidP="0093107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12 132</w:t>
            </w:r>
          </w:p>
        </w:tc>
      </w:tr>
      <w:tr w:rsidR="0093107E" w:rsidTr="007D6FE2">
        <w:trPr>
          <w:trHeight w:val="300"/>
        </w:trPr>
        <w:tc>
          <w:tcPr>
            <w:tcW w:w="51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93107E" w:rsidRDefault="0093107E" w:rsidP="009310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Управленческие расходы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107E" w:rsidRDefault="0093107E" w:rsidP="009310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</w:t>
            </w:r>
          </w:p>
        </w:tc>
        <w:tc>
          <w:tcPr>
            <w:tcW w:w="21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107E" w:rsidRPr="0025674C" w:rsidRDefault="0093107E" w:rsidP="0093107E">
            <w:pPr>
              <w:jc w:val="center"/>
              <w:rPr>
                <w:sz w:val="18"/>
                <w:szCs w:val="18"/>
              </w:rPr>
            </w:pPr>
            <w:bookmarkStart w:id="72" w:name="f2r40"/>
            <w:bookmarkEnd w:id="72"/>
            <w:r>
              <w:rPr>
                <w:sz w:val="18"/>
                <w:szCs w:val="18"/>
              </w:rPr>
              <w:t>(3 976)</w:t>
            </w:r>
          </w:p>
        </w:tc>
        <w:tc>
          <w:tcPr>
            <w:tcW w:w="2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107E" w:rsidRPr="0025674C" w:rsidRDefault="0093107E" w:rsidP="0093107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(3 123)</w:t>
            </w:r>
          </w:p>
        </w:tc>
      </w:tr>
      <w:tr w:rsidR="0093107E" w:rsidTr="007D6FE2">
        <w:trPr>
          <w:trHeight w:val="300"/>
        </w:trPr>
        <w:tc>
          <w:tcPr>
            <w:tcW w:w="51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93107E" w:rsidRDefault="0093107E" w:rsidP="009310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реализацию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107E" w:rsidRDefault="0093107E" w:rsidP="009310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</w:t>
            </w:r>
          </w:p>
        </w:tc>
        <w:tc>
          <w:tcPr>
            <w:tcW w:w="21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107E" w:rsidRPr="0025674C" w:rsidRDefault="0093107E" w:rsidP="0093107E">
            <w:pPr>
              <w:jc w:val="center"/>
              <w:rPr>
                <w:sz w:val="18"/>
                <w:szCs w:val="18"/>
              </w:rPr>
            </w:pPr>
            <w:bookmarkStart w:id="73" w:name="f2r50"/>
            <w:bookmarkEnd w:id="73"/>
            <w:r>
              <w:rPr>
                <w:sz w:val="18"/>
                <w:szCs w:val="18"/>
              </w:rPr>
              <w:t>(6 181)</w:t>
            </w:r>
          </w:p>
        </w:tc>
        <w:tc>
          <w:tcPr>
            <w:tcW w:w="2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107E" w:rsidRPr="0025674C" w:rsidRDefault="0093107E" w:rsidP="0093107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(5 510)</w:t>
            </w:r>
          </w:p>
        </w:tc>
      </w:tr>
      <w:tr w:rsidR="0093107E" w:rsidTr="007D6FE2">
        <w:trPr>
          <w:trHeight w:val="363"/>
        </w:trPr>
        <w:tc>
          <w:tcPr>
            <w:tcW w:w="51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93107E" w:rsidRDefault="0093107E" w:rsidP="009310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Прибыль (убыток) от реализации продукции, товаров, работ, услуг 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107E" w:rsidRDefault="0093107E" w:rsidP="009310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060</w:t>
            </w:r>
          </w:p>
        </w:tc>
        <w:tc>
          <w:tcPr>
            <w:tcW w:w="21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107E" w:rsidRPr="0025674C" w:rsidRDefault="0093107E" w:rsidP="0093107E">
            <w:pPr>
              <w:jc w:val="center"/>
              <w:rPr>
                <w:sz w:val="18"/>
                <w:szCs w:val="18"/>
              </w:rPr>
            </w:pPr>
            <w:bookmarkStart w:id="74" w:name="f2r60"/>
            <w:bookmarkEnd w:id="74"/>
            <w:r>
              <w:rPr>
                <w:sz w:val="18"/>
                <w:szCs w:val="18"/>
              </w:rPr>
              <w:t>2 284</w:t>
            </w:r>
          </w:p>
        </w:tc>
        <w:tc>
          <w:tcPr>
            <w:tcW w:w="2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107E" w:rsidRPr="0025674C" w:rsidRDefault="0093107E" w:rsidP="0093107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3 499</w:t>
            </w:r>
          </w:p>
        </w:tc>
      </w:tr>
      <w:tr w:rsidR="0093107E" w:rsidTr="007D6FE2">
        <w:trPr>
          <w:trHeight w:val="300"/>
        </w:trPr>
        <w:tc>
          <w:tcPr>
            <w:tcW w:w="51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93107E" w:rsidRDefault="0093107E" w:rsidP="009310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доходы по текущей деятельности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107E" w:rsidRDefault="0093107E" w:rsidP="009310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</w:t>
            </w:r>
          </w:p>
        </w:tc>
        <w:tc>
          <w:tcPr>
            <w:tcW w:w="21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107E" w:rsidRPr="0025674C" w:rsidRDefault="0093107E" w:rsidP="0093107E">
            <w:pPr>
              <w:jc w:val="center"/>
              <w:rPr>
                <w:sz w:val="18"/>
                <w:szCs w:val="18"/>
              </w:rPr>
            </w:pPr>
            <w:bookmarkStart w:id="75" w:name="f2r70"/>
            <w:bookmarkEnd w:id="75"/>
            <w:r>
              <w:rPr>
                <w:sz w:val="18"/>
                <w:szCs w:val="18"/>
              </w:rPr>
              <w:t>6 022</w:t>
            </w:r>
          </w:p>
        </w:tc>
        <w:tc>
          <w:tcPr>
            <w:tcW w:w="2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107E" w:rsidRPr="0025674C" w:rsidRDefault="0093107E" w:rsidP="0093107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3 110</w:t>
            </w:r>
          </w:p>
        </w:tc>
      </w:tr>
      <w:tr w:rsidR="0093107E" w:rsidTr="007D6FE2">
        <w:trPr>
          <w:trHeight w:val="300"/>
        </w:trPr>
        <w:tc>
          <w:tcPr>
            <w:tcW w:w="51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93107E" w:rsidRDefault="0093107E" w:rsidP="009310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расходы по текущей деятельности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107E" w:rsidRDefault="0093107E" w:rsidP="009310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</w:t>
            </w:r>
          </w:p>
        </w:tc>
        <w:tc>
          <w:tcPr>
            <w:tcW w:w="21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107E" w:rsidRPr="0025674C" w:rsidRDefault="0093107E" w:rsidP="0093107E">
            <w:pPr>
              <w:jc w:val="center"/>
              <w:rPr>
                <w:sz w:val="18"/>
                <w:szCs w:val="18"/>
              </w:rPr>
            </w:pPr>
            <w:bookmarkStart w:id="76" w:name="f2r80"/>
            <w:bookmarkEnd w:id="76"/>
            <w:r>
              <w:rPr>
                <w:sz w:val="18"/>
                <w:szCs w:val="18"/>
              </w:rPr>
              <w:t>(7 045)</w:t>
            </w:r>
          </w:p>
        </w:tc>
        <w:tc>
          <w:tcPr>
            <w:tcW w:w="2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107E" w:rsidRPr="0025674C" w:rsidRDefault="0093107E" w:rsidP="0093107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(4 187)</w:t>
            </w:r>
          </w:p>
        </w:tc>
      </w:tr>
      <w:tr w:rsidR="0093107E" w:rsidTr="007D6FE2">
        <w:trPr>
          <w:trHeight w:val="540"/>
        </w:trPr>
        <w:tc>
          <w:tcPr>
            <w:tcW w:w="51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93107E" w:rsidRDefault="0093107E" w:rsidP="009310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Прибыль (убыток) от текущей деятельности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107E" w:rsidRDefault="0093107E" w:rsidP="009310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090</w:t>
            </w:r>
          </w:p>
        </w:tc>
        <w:tc>
          <w:tcPr>
            <w:tcW w:w="21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107E" w:rsidRPr="0025674C" w:rsidRDefault="0093107E" w:rsidP="0093107E">
            <w:pPr>
              <w:jc w:val="center"/>
              <w:rPr>
                <w:sz w:val="18"/>
                <w:szCs w:val="18"/>
              </w:rPr>
            </w:pPr>
            <w:bookmarkStart w:id="77" w:name="f2r90"/>
            <w:bookmarkEnd w:id="77"/>
            <w:r>
              <w:rPr>
                <w:sz w:val="18"/>
                <w:szCs w:val="18"/>
              </w:rPr>
              <w:t>1 261</w:t>
            </w:r>
          </w:p>
        </w:tc>
        <w:tc>
          <w:tcPr>
            <w:tcW w:w="2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107E" w:rsidRPr="0025674C" w:rsidRDefault="0093107E" w:rsidP="0093107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2 422</w:t>
            </w:r>
          </w:p>
        </w:tc>
      </w:tr>
      <w:tr w:rsidR="0093107E" w:rsidTr="007D6FE2">
        <w:trPr>
          <w:trHeight w:val="300"/>
        </w:trPr>
        <w:tc>
          <w:tcPr>
            <w:tcW w:w="51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93107E" w:rsidRDefault="0093107E" w:rsidP="009310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по инвестиционной деятельности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107E" w:rsidRDefault="0093107E" w:rsidP="009310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21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107E" w:rsidRPr="0025674C" w:rsidRDefault="0093107E" w:rsidP="0093107E">
            <w:pPr>
              <w:jc w:val="center"/>
              <w:rPr>
                <w:sz w:val="18"/>
                <w:szCs w:val="18"/>
              </w:rPr>
            </w:pPr>
            <w:bookmarkStart w:id="78" w:name="f2r100"/>
            <w:bookmarkEnd w:id="78"/>
            <w:r>
              <w:rPr>
                <w:sz w:val="18"/>
                <w:szCs w:val="18"/>
              </w:rPr>
              <w:t>1 346</w:t>
            </w:r>
          </w:p>
        </w:tc>
        <w:tc>
          <w:tcPr>
            <w:tcW w:w="2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107E" w:rsidRPr="0025674C" w:rsidRDefault="0093107E" w:rsidP="0093107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218</w:t>
            </w:r>
          </w:p>
        </w:tc>
      </w:tr>
      <w:tr w:rsidR="0093107E" w:rsidTr="007D6FE2">
        <w:trPr>
          <w:trHeight w:val="300"/>
        </w:trPr>
        <w:tc>
          <w:tcPr>
            <w:tcW w:w="5133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93107E" w:rsidRDefault="0093107E" w:rsidP="0093107E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том числе: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93107E" w:rsidRDefault="0093107E" w:rsidP="009310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1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3107E" w:rsidRPr="0025674C" w:rsidRDefault="0093107E" w:rsidP="0093107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3107E" w:rsidRPr="0025674C" w:rsidRDefault="0093107E" w:rsidP="0093107E">
            <w:pPr>
              <w:jc w:val="center"/>
              <w:rPr>
                <w:sz w:val="18"/>
                <w:szCs w:val="18"/>
              </w:rPr>
            </w:pPr>
          </w:p>
        </w:tc>
      </w:tr>
      <w:tr w:rsidR="0093107E" w:rsidTr="007D6FE2">
        <w:trPr>
          <w:trHeight w:val="550"/>
        </w:trPr>
        <w:tc>
          <w:tcPr>
            <w:tcW w:w="513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93107E" w:rsidRDefault="0093107E" w:rsidP="0093107E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от выбытия основных средств, нематериальных активов и других долгосрочных активов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107E" w:rsidRDefault="0093107E" w:rsidP="009310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101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3107E" w:rsidRPr="0025674C" w:rsidRDefault="0093107E" w:rsidP="0093107E">
            <w:pPr>
              <w:jc w:val="center"/>
              <w:rPr>
                <w:sz w:val="18"/>
                <w:szCs w:val="18"/>
              </w:rPr>
            </w:pPr>
            <w:bookmarkStart w:id="79" w:name="f2r101"/>
            <w:bookmarkEnd w:id="79"/>
            <w:r>
              <w:rPr>
                <w:sz w:val="18"/>
                <w:szCs w:val="18"/>
              </w:rPr>
              <w:t>285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3107E" w:rsidRPr="0025674C" w:rsidRDefault="0093107E" w:rsidP="0093107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</w:t>
            </w:r>
          </w:p>
        </w:tc>
      </w:tr>
      <w:tr w:rsidR="0093107E" w:rsidTr="007D6FE2">
        <w:trPr>
          <w:trHeight w:val="330"/>
        </w:trPr>
        <w:tc>
          <w:tcPr>
            <w:tcW w:w="51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93107E" w:rsidRDefault="0093107E" w:rsidP="0093107E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от участия в уставном капитале других организаций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107E" w:rsidRDefault="0093107E" w:rsidP="009310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102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3107E" w:rsidRPr="0025674C" w:rsidRDefault="0093107E" w:rsidP="0093107E">
            <w:pPr>
              <w:jc w:val="center"/>
              <w:rPr>
                <w:sz w:val="18"/>
                <w:szCs w:val="18"/>
              </w:rPr>
            </w:pPr>
            <w:bookmarkStart w:id="80" w:name="f2r102"/>
            <w:bookmarkEnd w:id="80"/>
            <w:r>
              <w:rPr>
                <w:sz w:val="18"/>
                <w:szCs w:val="18"/>
              </w:rPr>
              <w:t>3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3107E" w:rsidRPr="0025674C" w:rsidRDefault="0093107E" w:rsidP="0093107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</w:tr>
      <w:tr w:rsidR="0093107E" w:rsidTr="007D6FE2">
        <w:trPr>
          <w:trHeight w:val="300"/>
        </w:trPr>
        <w:tc>
          <w:tcPr>
            <w:tcW w:w="51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93107E" w:rsidRDefault="0093107E" w:rsidP="0093107E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проценты к получению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107E" w:rsidRDefault="0093107E" w:rsidP="009310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103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3107E" w:rsidRPr="0025674C" w:rsidRDefault="0093107E" w:rsidP="0093107E">
            <w:pPr>
              <w:jc w:val="center"/>
              <w:rPr>
                <w:sz w:val="18"/>
                <w:szCs w:val="18"/>
              </w:rPr>
            </w:pPr>
            <w:bookmarkStart w:id="81" w:name="f2r103"/>
            <w:bookmarkEnd w:id="81"/>
            <w:r>
              <w:rPr>
                <w:sz w:val="18"/>
                <w:szCs w:val="18"/>
              </w:rPr>
              <w:t>36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3107E" w:rsidRPr="0025674C" w:rsidRDefault="0093107E" w:rsidP="0093107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</w:t>
            </w:r>
          </w:p>
        </w:tc>
      </w:tr>
      <w:tr w:rsidR="0093107E" w:rsidTr="007D6FE2">
        <w:trPr>
          <w:trHeight w:val="300"/>
        </w:trPr>
        <w:tc>
          <w:tcPr>
            <w:tcW w:w="51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93107E" w:rsidRDefault="0093107E" w:rsidP="0093107E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доходы по инвестиционной деятельности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107E" w:rsidRDefault="0093107E" w:rsidP="009310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104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3107E" w:rsidRPr="0025674C" w:rsidRDefault="0093107E" w:rsidP="0093107E">
            <w:pPr>
              <w:jc w:val="center"/>
              <w:rPr>
                <w:sz w:val="18"/>
                <w:szCs w:val="18"/>
              </w:rPr>
            </w:pPr>
            <w:bookmarkStart w:id="82" w:name="f2r104"/>
            <w:bookmarkEnd w:id="82"/>
            <w:r>
              <w:rPr>
                <w:sz w:val="18"/>
                <w:szCs w:val="18"/>
              </w:rPr>
              <w:t>1 022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3107E" w:rsidRPr="0025674C" w:rsidRDefault="0093107E" w:rsidP="0093107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147</w:t>
            </w:r>
          </w:p>
        </w:tc>
      </w:tr>
      <w:tr w:rsidR="0093107E" w:rsidTr="007D6FE2">
        <w:trPr>
          <w:trHeight w:val="300"/>
        </w:trPr>
        <w:tc>
          <w:tcPr>
            <w:tcW w:w="51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93107E" w:rsidRDefault="0093107E" w:rsidP="009310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по инвестиционной деятельности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107E" w:rsidRDefault="0093107E" w:rsidP="009310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3107E" w:rsidRPr="0025674C" w:rsidRDefault="0093107E" w:rsidP="0093107E">
            <w:pPr>
              <w:jc w:val="center"/>
              <w:rPr>
                <w:sz w:val="18"/>
                <w:szCs w:val="18"/>
              </w:rPr>
            </w:pPr>
            <w:bookmarkStart w:id="83" w:name="f2r110"/>
            <w:bookmarkEnd w:id="83"/>
            <w:r>
              <w:rPr>
                <w:sz w:val="18"/>
                <w:szCs w:val="18"/>
              </w:rPr>
              <w:t>(240)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3107E" w:rsidRPr="0025674C" w:rsidRDefault="0093107E" w:rsidP="0093107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(22)</w:t>
            </w:r>
          </w:p>
        </w:tc>
      </w:tr>
      <w:tr w:rsidR="0093107E" w:rsidTr="007D6FE2">
        <w:trPr>
          <w:trHeight w:val="300"/>
        </w:trPr>
        <w:tc>
          <w:tcPr>
            <w:tcW w:w="5133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93107E" w:rsidRDefault="0093107E" w:rsidP="0093107E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том числе: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93107E" w:rsidRDefault="0093107E" w:rsidP="0093107E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3107E" w:rsidRPr="0025674C" w:rsidRDefault="0093107E" w:rsidP="0093107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3107E" w:rsidRPr="0025674C" w:rsidRDefault="0093107E" w:rsidP="0093107E">
            <w:pPr>
              <w:jc w:val="center"/>
              <w:rPr>
                <w:sz w:val="18"/>
                <w:szCs w:val="18"/>
              </w:rPr>
            </w:pPr>
          </w:p>
        </w:tc>
      </w:tr>
      <w:tr w:rsidR="0093107E" w:rsidTr="007D6FE2">
        <w:trPr>
          <w:trHeight w:val="433"/>
        </w:trPr>
        <w:tc>
          <w:tcPr>
            <w:tcW w:w="513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93107E" w:rsidRDefault="0093107E" w:rsidP="0093107E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от выбытия основных средств, нематериальных активов и других долгосрочных активов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107E" w:rsidRDefault="0093107E" w:rsidP="009310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3107E" w:rsidRPr="0025674C" w:rsidRDefault="0093107E" w:rsidP="0093107E">
            <w:pPr>
              <w:jc w:val="center"/>
              <w:rPr>
                <w:sz w:val="18"/>
                <w:szCs w:val="18"/>
              </w:rPr>
            </w:pPr>
            <w:bookmarkStart w:id="84" w:name="f2r111"/>
            <w:bookmarkEnd w:id="84"/>
            <w:r>
              <w:rPr>
                <w:sz w:val="18"/>
                <w:szCs w:val="18"/>
              </w:rPr>
              <w:t>(240)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3107E" w:rsidRPr="0025674C" w:rsidRDefault="0093107E" w:rsidP="0093107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(13)</w:t>
            </w:r>
          </w:p>
        </w:tc>
      </w:tr>
      <w:tr w:rsidR="0093107E" w:rsidTr="007D6FE2">
        <w:trPr>
          <w:trHeight w:val="300"/>
        </w:trPr>
        <w:tc>
          <w:tcPr>
            <w:tcW w:w="51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93107E" w:rsidRDefault="0093107E" w:rsidP="0093107E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расходы по инвестиционной деятельности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107E" w:rsidRDefault="0093107E" w:rsidP="009310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112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3107E" w:rsidRPr="0025674C" w:rsidRDefault="0093107E" w:rsidP="0093107E">
            <w:pPr>
              <w:jc w:val="center"/>
              <w:rPr>
                <w:sz w:val="18"/>
                <w:szCs w:val="18"/>
              </w:rPr>
            </w:pPr>
            <w:bookmarkStart w:id="85" w:name="f2r112"/>
            <w:bookmarkEnd w:id="85"/>
            <w:r>
              <w:rPr>
                <w:sz w:val="18"/>
                <w:szCs w:val="18"/>
              </w:rPr>
              <w:t>-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3107E" w:rsidRPr="0025674C" w:rsidRDefault="0093107E" w:rsidP="0093107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(9)</w:t>
            </w:r>
          </w:p>
        </w:tc>
      </w:tr>
      <w:tr w:rsidR="0093107E" w:rsidTr="007D6FE2">
        <w:trPr>
          <w:trHeight w:val="300"/>
        </w:trPr>
        <w:tc>
          <w:tcPr>
            <w:tcW w:w="51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93107E" w:rsidRDefault="0093107E" w:rsidP="009310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по финансовой деятельности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107E" w:rsidRDefault="0093107E" w:rsidP="009310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3107E" w:rsidRPr="0025674C" w:rsidRDefault="0093107E" w:rsidP="0093107E">
            <w:pPr>
              <w:jc w:val="center"/>
              <w:rPr>
                <w:sz w:val="18"/>
                <w:szCs w:val="18"/>
              </w:rPr>
            </w:pPr>
            <w:bookmarkStart w:id="86" w:name="f2r120"/>
            <w:bookmarkEnd w:id="86"/>
            <w:r>
              <w:rPr>
                <w:sz w:val="18"/>
                <w:szCs w:val="18"/>
              </w:rPr>
              <w:t>579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3107E" w:rsidRPr="0025674C" w:rsidRDefault="0093107E" w:rsidP="0093107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647</w:t>
            </w:r>
          </w:p>
        </w:tc>
      </w:tr>
      <w:tr w:rsidR="0093107E" w:rsidTr="007D6FE2">
        <w:trPr>
          <w:trHeight w:val="300"/>
        </w:trPr>
        <w:tc>
          <w:tcPr>
            <w:tcW w:w="5133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93107E" w:rsidRDefault="0093107E" w:rsidP="0093107E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том числе: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93107E" w:rsidRDefault="0093107E" w:rsidP="0093107E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3107E" w:rsidRPr="0025674C" w:rsidRDefault="0093107E" w:rsidP="0093107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3107E" w:rsidRPr="0025674C" w:rsidRDefault="0093107E" w:rsidP="0093107E">
            <w:pPr>
              <w:jc w:val="center"/>
              <w:rPr>
                <w:sz w:val="18"/>
                <w:szCs w:val="18"/>
              </w:rPr>
            </w:pPr>
          </w:p>
        </w:tc>
      </w:tr>
      <w:tr w:rsidR="0093107E" w:rsidTr="007D6FE2">
        <w:trPr>
          <w:trHeight w:val="540"/>
        </w:trPr>
        <w:tc>
          <w:tcPr>
            <w:tcW w:w="513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93107E" w:rsidRDefault="0093107E" w:rsidP="0093107E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курсовые разницы от пересчета активов и обязательств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107E" w:rsidRDefault="0093107E" w:rsidP="009310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121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3107E" w:rsidRPr="0025674C" w:rsidRDefault="0093107E" w:rsidP="0093107E">
            <w:pPr>
              <w:jc w:val="center"/>
              <w:rPr>
                <w:sz w:val="18"/>
                <w:szCs w:val="18"/>
              </w:rPr>
            </w:pPr>
            <w:bookmarkStart w:id="87" w:name="f2r121"/>
            <w:bookmarkEnd w:id="87"/>
            <w:r>
              <w:rPr>
                <w:sz w:val="18"/>
                <w:szCs w:val="18"/>
              </w:rPr>
              <w:t>579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3107E" w:rsidRPr="0025674C" w:rsidRDefault="0093107E" w:rsidP="0093107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647</w:t>
            </w:r>
          </w:p>
        </w:tc>
      </w:tr>
      <w:tr w:rsidR="0093107E" w:rsidTr="007D6FE2">
        <w:trPr>
          <w:trHeight w:val="300"/>
        </w:trPr>
        <w:tc>
          <w:tcPr>
            <w:tcW w:w="51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93107E" w:rsidRDefault="0093107E" w:rsidP="0093107E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доходы по финансовой деятельности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107E" w:rsidRDefault="0093107E" w:rsidP="009310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122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3107E" w:rsidRPr="0025674C" w:rsidRDefault="0093107E" w:rsidP="0093107E">
            <w:pPr>
              <w:jc w:val="center"/>
              <w:rPr>
                <w:sz w:val="18"/>
                <w:szCs w:val="18"/>
              </w:rPr>
            </w:pPr>
            <w:bookmarkStart w:id="88" w:name="f2r122"/>
            <w:bookmarkEnd w:id="88"/>
            <w:r>
              <w:rPr>
                <w:sz w:val="18"/>
                <w:szCs w:val="18"/>
              </w:rPr>
              <w:t>-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3107E" w:rsidRPr="0025674C" w:rsidRDefault="0093107E" w:rsidP="0093107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93107E" w:rsidTr="007D6FE2">
        <w:trPr>
          <w:trHeight w:val="300"/>
        </w:trPr>
        <w:tc>
          <w:tcPr>
            <w:tcW w:w="51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93107E" w:rsidRDefault="0093107E" w:rsidP="009310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по финансовой деятельности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107E" w:rsidRDefault="0093107E" w:rsidP="009310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3107E" w:rsidRPr="0025674C" w:rsidRDefault="0093107E" w:rsidP="0093107E">
            <w:pPr>
              <w:jc w:val="center"/>
              <w:rPr>
                <w:sz w:val="18"/>
                <w:szCs w:val="18"/>
              </w:rPr>
            </w:pPr>
            <w:bookmarkStart w:id="89" w:name="f2r130"/>
            <w:bookmarkEnd w:id="89"/>
            <w:r>
              <w:rPr>
                <w:sz w:val="18"/>
                <w:szCs w:val="18"/>
              </w:rPr>
              <w:t>(797)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3107E" w:rsidRPr="0025674C" w:rsidRDefault="0093107E" w:rsidP="0093107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(470)</w:t>
            </w:r>
          </w:p>
        </w:tc>
      </w:tr>
      <w:tr w:rsidR="0093107E" w:rsidTr="007D6FE2">
        <w:trPr>
          <w:trHeight w:val="300"/>
        </w:trPr>
        <w:tc>
          <w:tcPr>
            <w:tcW w:w="5133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93107E" w:rsidRDefault="0093107E" w:rsidP="0093107E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том числе: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93107E" w:rsidRDefault="0093107E" w:rsidP="0093107E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3107E" w:rsidRPr="0025674C" w:rsidRDefault="0093107E" w:rsidP="0093107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3107E" w:rsidRPr="0025674C" w:rsidRDefault="0093107E" w:rsidP="0093107E">
            <w:pPr>
              <w:jc w:val="center"/>
              <w:rPr>
                <w:sz w:val="18"/>
                <w:szCs w:val="18"/>
              </w:rPr>
            </w:pPr>
          </w:p>
        </w:tc>
      </w:tr>
      <w:tr w:rsidR="0093107E" w:rsidTr="007D6FE2">
        <w:trPr>
          <w:trHeight w:val="300"/>
        </w:trPr>
        <w:tc>
          <w:tcPr>
            <w:tcW w:w="513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93107E" w:rsidRDefault="0093107E" w:rsidP="0093107E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проценты к уплате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107E" w:rsidRDefault="0093107E" w:rsidP="009310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3107E" w:rsidRPr="0025674C" w:rsidRDefault="0093107E" w:rsidP="0093107E">
            <w:pPr>
              <w:jc w:val="center"/>
              <w:rPr>
                <w:sz w:val="18"/>
                <w:szCs w:val="18"/>
              </w:rPr>
            </w:pPr>
            <w:bookmarkStart w:id="90" w:name="f2r131"/>
            <w:bookmarkEnd w:id="90"/>
            <w:r>
              <w:rPr>
                <w:sz w:val="18"/>
                <w:szCs w:val="18"/>
              </w:rPr>
              <w:t>(158)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3107E" w:rsidRPr="0025674C" w:rsidRDefault="0093107E" w:rsidP="0093107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93107E" w:rsidTr="007D6FE2">
        <w:trPr>
          <w:trHeight w:val="289"/>
        </w:trPr>
        <w:tc>
          <w:tcPr>
            <w:tcW w:w="51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93107E" w:rsidRDefault="0093107E" w:rsidP="0093107E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курсовые разницы от пересчета активов и обязательств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107E" w:rsidRDefault="0093107E" w:rsidP="009310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132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3107E" w:rsidRPr="0025674C" w:rsidRDefault="0093107E" w:rsidP="0093107E">
            <w:pPr>
              <w:jc w:val="center"/>
              <w:rPr>
                <w:sz w:val="18"/>
                <w:szCs w:val="18"/>
              </w:rPr>
            </w:pPr>
            <w:bookmarkStart w:id="91" w:name="f2r132"/>
            <w:bookmarkEnd w:id="91"/>
            <w:r>
              <w:rPr>
                <w:sz w:val="18"/>
                <w:szCs w:val="18"/>
              </w:rPr>
              <w:t>(639)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3107E" w:rsidRPr="0025674C" w:rsidRDefault="0093107E" w:rsidP="0093107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(470)</w:t>
            </w:r>
          </w:p>
        </w:tc>
      </w:tr>
      <w:tr w:rsidR="0093107E" w:rsidTr="007D6FE2">
        <w:trPr>
          <w:trHeight w:val="300"/>
        </w:trPr>
        <w:tc>
          <w:tcPr>
            <w:tcW w:w="51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93107E" w:rsidRDefault="0093107E" w:rsidP="0093107E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расходы по финансовой деятельности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107E" w:rsidRDefault="0093107E" w:rsidP="009310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133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3107E" w:rsidRPr="0025674C" w:rsidRDefault="0093107E" w:rsidP="0093107E">
            <w:pPr>
              <w:jc w:val="center"/>
              <w:rPr>
                <w:sz w:val="18"/>
                <w:szCs w:val="18"/>
              </w:rPr>
            </w:pPr>
            <w:bookmarkStart w:id="92" w:name="f2r133"/>
            <w:bookmarkEnd w:id="92"/>
            <w:r>
              <w:rPr>
                <w:sz w:val="18"/>
                <w:szCs w:val="18"/>
              </w:rPr>
              <w:t>-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3107E" w:rsidRPr="0025674C" w:rsidRDefault="0093107E" w:rsidP="0093107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</w:tbl>
    <w:p w:rsidR="00C23E41" w:rsidRPr="0029065F" w:rsidRDefault="00C23E41" w:rsidP="00C23E41">
      <w:pPr>
        <w:rPr>
          <w:sz w:val="10"/>
          <w:szCs w:val="10"/>
        </w:rPr>
      </w:pPr>
      <w:r>
        <w:br w:type="page"/>
      </w:r>
    </w:p>
    <w:tbl>
      <w:tblPr>
        <w:tblW w:w="10843" w:type="dxa"/>
        <w:tblInd w:w="-12" w:type="dxa"/>
        <w:tblLook w:val="0000" w:firstRow="0" w:lastRow="0" w:firstColumn="0" w:lastColumn="0" w:noHBand="0" w:noVBand="0"/>
      </w:tblPr>
      <w:tblGrid>
        <w:gridCol w:w="5296"/>
        <w:gridCol w:w="782"/>
        <w:gridCol w:w="2185"/>
        <w:gridCol w:w="2580"/>
      </w:tblGrid>
      <w:tr w:rsidR="00C23E41" w:rsidTr="007D6FE2">
        <w:trPr>
          <w:trHeight w:val="295"/>
        </w:trPr>
        <w:tc>
          <w:tcPr>
            <w:tcW w:w="10843" w:type="dxa"/>
            <w:gridSpan w:val="4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C23E41" w:rsidRDefault="00C23E41" w:rsidP="007D6FE2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923D2F">
              <w:rPr>
                <w:sz w:val="16"/>
              </w:rPr>
              <w:lastRenderedPageBreak/>
              <w:t>Форма  №2 лист 2</w:t>
            </w:r>
          </w:p>
        </w:tc>
      </w:tr>
      <w:tr w:rsidR="00C23E41" w:rsidTr="007D6FE2">
        <w:trPr>
          <w:trHeight w:val="320"/>
        </w:trPr>
        <w:tc>
          <w:tcPr>
            <w:tcW w:w="5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23E41" w:rsidRPr="0029065F" w:rsidRDefault="00C23E41" w:rsidP="007D6FE2">
            <w:pPr>
              <w:jc w:val="center"/>
              <w:rPr>
                <w:b/>
                <w:bCs/>
                <w:sz w:val="16"/>
                <w:szCs w:val="16"/>
              </w:rPr>
            </w:pPr>
            <w:r w:rsidRPr="0029065F">
              <w:rPr>
                <w:b/>
                <w:bCs/>
                <w:sz w:val="16"/>
                <w:szCs w:val="16"/>
              </w:rPr>
              <w:t>Наименование показателей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3E41" w:rsidRPr="0029065F" w:rsidRDefault="00C23E41" w:rsidP="007D6FE2">
            <w:pPr>
              <w:jc w:val="center"/>
              <w:rPr>
                <w:b/>
                <w:bCs/>
                <w:sz w:val="16"/>
                <w:szCs w:val="16"/>
              </w:rPr>
            </w:pPr>
            <w:r w:rsidRPr="0029065F">
              <w:rPr>
                <w:b/>
                <w:bCs/>
                <w:sz w:val="16"/>
                <w:szCs w:val="16"/>
              </w:rPr>
              <w:t>Код строки</w:t>
            </w:r>
          </w:p>
        </w:tc>
        <w:tc>
          <w:tcPr>
            <w:tcW w:w="21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3E41" w:rsidRPr="00FA1767" w:rsidRDefault="00C23E41" w:rsidP="007D6FE2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A1767">
              <w:rPr>
                <w:rFonts w:ascii="Times New Roman" w:hAnsi="Times New Roman"/>
                <w:b/>
                <w:sz w:val="16"/>
                <w:szCs w:val="16"/>
              </w:rPr>
              <w:t xml:space="preserve">За январь - 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дека</w:t>
            </w:r>
            <w:r w:rsidRPr="00043003">
              <w:rPr>
                <w:rFonts w:ascii="Times New Roman" w:hAnsi="Times New Roman"/>
                <w:b/>
                <w:sz w:val="16"/>
                <w:szCs w:val="16"/>
              </w:rPr>
              <w:t>брь</w:t>
            </w:r>
          </w:p>
          <w:p w:rsidR="00C23E41" w:rsidRPr="00FA1767" w:rsidRDefault="0093107E" w:rsidP="007D6FE2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2021</w:t>
            </w:r>
            <w:r w:rsidR="00C23E41" w:rsidRPr="00FA1767">
              <w:rPr>
                <w:rFonts w:ascii="Times New Roman" w:hAnsi="Times New Roman"/>
                <w:b/>
                <w:sz w:val="16"/>
                <w:szCs w:val="16"/>
              </w:rPr>
              <w:t xml:space="preserve"> года</w:t>
            </w:r>
          </w:p>
        </w:tc>
        <w:tc>
          <w:tcPr>
            <w:tcW w:w="2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3E41" w:rsidRPr="00FA1767" w:rsidRDefault="00C23E41" w:rsidP="007D6FE2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A1767">
              <w:rPr>
                <w:rFonts w:ascii="Times New Roman" w:hAnsi="Times New Roman"/>
                <w:b/>
                <w:sz w:val="16"/>
                <w:szCs w:val="16"/>
              </w:rPr>
              <w:t xml:space="preserve">За январь - 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дека</w:t>
            </w:r>
            <w:r w:rsidRPr="00043003">
              <w:rPr>
                <w:rFonts w:ascii="Times New Roman" w:hAnsi="Times New Roman"/>
                <w:b/>
                <w:sz w:val="16"/>
                <w:szCs w:val="16"/>
              </w:rPr>
              <w:t>брь</w:t>
            </w:r>
          </w:p>
          <w:p w:rsidR="00C23E41" w:rsidRPr="00FA1767" w:rsidRDefault="0093107E" w:rsidP="007D6FE2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2020</w:t>
            </w:r>
            <w:r w:rsidR="00C23E41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="00C23E41" w:rsidRPr="00FA1767">
              <w:rPr>
                <w:rFonts w:ascii="Times New Roman" w:hAnsi="Times New Roman"/>
                <w:b/>
                <w:sz w:val="16"/>
                <w:szCs w:val="16"/>
              </w:rPr>
              <w:t>года</w:t>
            </w:r>
          </w:p>
        </w:tc>
      </w:tr>
      <w:tr w:rsidR="00C23E41" w:rsidTr="007D6FE2">
        <w:trPr>
          <w:trHeight w:val="225"/>
        </w:trPr>
        <w:tc>
          <w:tcPr>
            <w:tcW w:w="5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3E41" w:rsidRPr="0029065F" w:rsidRDefault="00C23E41" w:rsidP="007D6FE2">
            <w:pPr>
              <w:jc w:val="center"/>
              <w:rPr>
                <w:b/>
                <w:bCs/>
                <w:sz w:val="16"/>
                <w:szCs w:val="16"/>
              </w:rPr>
            </w:pPr>
            <w:r w:rsidRPr="0029065F">
              <w:rPr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23E41" w:rsidRPr="0029065F" w:rsidRDefault="00C23E41" w:rsidP="007D6FE2">
            <w:pPr>
              <w:jc w:val="center"/>
              <w:rPr>
                <w:b/>
                <w:bCs/>
                <w:sz w:val="16"/>
                <w:szCs w:val="16"/>
              </w:rPr>
            </w:pPr>
            <w:r w:rsidRPr="0029065F">
              <w:rPr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23E41" w:rsidRPr="0029065F" w:rsidRDefault="00C23E41" w:rsidP="007D6FE2">
            <w:pPr>
              <w:jc w:val="center"/>
              <w:rPr>
                <w:b/>
                <w:bCs/>
                <w:sz w:val="16"/>
                <w:szCs w:val="16"/>
              </w:rPr>
            </w:pPr>
            <w:r w:rsidRPr="0029065F">
              <w:rPr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23E41" w:rsidRPr="0029065F" w:rsidRDefault="00C23E41" w:rsidP="007D6FE2">
            <w:pPr>
              <w:jc w:val="center"/>
              <w:rPr>
                <w:b/>
                <w:bCs/>
                <w:sz w:val="16"/>
                <w:szCs w:val="16"/>
              </w:rPr>
            </w:pPr>
            <w:r w:rsidRPr="0029065F">
              <w:rPr>
                <w:b/>
                <w:bCs/>
                <w:sz w:val="16"/>
                <w:szCs w:val="16"/>
              </w:rPr>
              <w:t>4</w:t>
            </w:r>
          </w:p>
        </w:tc>
      </w:tr>
      <w:tr w:rsidR="0093107E" w:rsidTr="007D6FE2">
        <w:trPr>
          <w:trHeight w:val="454"/>
        </w:trPr>
        <w:tc>
          <w:tcPr>
            <w:tcW w:w="5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93107E" w:rsidRDefault="0093107E" w:rsidP="009310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Прибыль (убыток) от инвестиционной, финансовой и иной деятельности 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3107E" w:rsidRPr="00822C4D" w:rsidRDefault="0093107E" w:rsidP="0093107E">
            <w:pPr>
              <w:jc w:val="center"/>
              <w:rPr>
                <w:bCs/>
                <w:sz w:val="18"/>
                <w:szCs w:val="18"/>
              </w:rPr>
            </w:pPr>
            <w:r w:rsidRPr="00822C4D">
              <w:rPr>
                <w:bCs/>
                <w:sz w:val="18"/>
                <w:szCs w:val="18"/>
              </w:rPr>
              <w:t>140</w:t>
            </w: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3107E" w:rsidRPr="00822C4D" w:rsidRDefault="0093107E" w:rsidP="0093107E">
            <w:pPr>
              <w:jc w:val="center"/>
              <w:rPr>
                <w:bCs/>
                <w:sz w:val="18"/>
                <w:szCs w:val="18"/>
              </w:rPr>
            </w:pPr>
            <w:bookmarkStart w:id="93" w:name="f2r140"/>
            <w:bookmarkEnd w:id="93"/>
            <w:r>
              <w:rPr>
                <w:bCs/>
                <w:sz w:val="18"/>
                <w:szCs w:val="18"/>
              </w:rPr>
              <w:t>888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3107E" w:rsidRPr="00822C4D" w:rsidRDefault="0093107E" w:rsidP="0093107E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373</w:t>
            </w:r>
          </w:p>
        </w:tc>
      </w:tr>
      <w:tr w:rsidR="0093107E" w:rsidTr="00950E4F">
        <w:trPr>
          <w:trHeight w:val="244"/>
        </w:trPr>
        <w:tc>
          <w:tcPr>
            <w:tcW w:w="5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93107E" w:rsidRDefault="0093107E" w:rsidP="009310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Прибыль (убыток) до налогообложения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107E" w:rsidRDefault="0093107E" w:rsidP="009310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</w:t>
            </w:r>
          </w:p>
        </w:tc>
        <w:tc>
          <w:tcPr>
            <w:tcW w:w="21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107E" w:rsidRPr="0025674C" w:rsidRDefault="0093107E" w:rsidP="0093107E">
            <w:pPr>
              <w:jc w:val="center"/>
              <w:rPr>
                <w:sz w:val="18"/>
                <w:szCs w:val="18"/>
              </w:rPr>
            </w:pPr>
            <w:bookmarkStart w:id="94" w:name="f2r150"/>
            <w:bookmarkEnd w:id="94"/>
            <w:r>
              <w:rPr>
                <w:sz w:val="18"/>
                <w:szCs w:val="18"/>
              </w:rPr>
              <w:t>2 149</w:t>
            </w:r>
          </w:p>
        </w:tc>
        <w:tc>
          <w:tcPr>
            <w:tcW w:w="2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107E" w:rsidRPr="0025674C" w:rsidRDefault="0093107E" w:rsidP="0093107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2 795</w:t>
            </w:r>
          </w:p>
        </w:tc>
      </w:tr>
      <w:tr w:rsidR="0093107E" w:rsidTr="00950E4F">
        <w:trPr>
          <w:trHeight w:val="135"/>
        </w:trPr>
        <w:tc>
          <w:tcPr>
            <w:tcW w:w="5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93107E" w:rsidRDefault="0093107E" w:rsidP="009310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Налог на прибыль  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107E" w:rsidRDefault="0093107E" w:rsidP="009310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160</w:t>
            </w:r>
          </w:p>
        </w:tc>
        <w:tc>
          <w:tcPr>
            <w:tcW w:w="21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107E" w:rsidRPr="0025674C" w:rsidRDefault="00F40AF7" w:rsidP="0093107E">
            <w:pPr>
              <w:jc w:val="center"/>
              <w:rPr>
                <w:sz w:val="18"/>
                <w:szCs w:val="18"/>
              </w:rPr>
            </w:pPr>
            <w:bookmarkStart w:id="95" w:name="f2r160"/>
            <w:bookmarkEnd w:id="95"/>
            <w:r>
              <w:rPr>
                <w:sz w:val="18"/>
                <w:szCs w:val="18"/>
              </w:rPr>
              <w:t>(272</w:t>
            </w:r>
            <w:r w:rsidR="0093107E">
              <w:rPr>
                <w:sz w:val="18"/>
                <w:szCs w:val="18"/>
              </w:rPr>
              <w:t>)</w:t>
            </w:r>
          </w:p>
        </w:tc>
        <w:tc>
          <w:tcPr>
            <w:tcW w:w="2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107E" w:rsidRPr="0025674C" w:rsidRDefault="0093107E" w:rsidP="0093107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(648)</w:t>
            </w:r>
          </w:p>
        </w:tc>
      </w:tr>
      <w:tr w:rsidR="0093107E" w:rsidTr="00950E4F">
        <w:trPr>
          <w:trHeight w:val="181"/>
        </w:trPr>
        <w:tc>
          <w:tcPr>
            <w:tcW w:w="5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93107E" w:rsidRDefault="0093107E" w:rsidP="009310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Изменение отложенных налоговых активов 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107E" w:rsidRDefault="0093107E" w:rsidP="009310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170</w:t>
            </w:r>
          </w:p>
        </w:tc>
        <w:tc>
          <w:tcPr>
            <w:tcW w:w="21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107E" w:rsidRPr="0025674C" w:rsidRDefault="00F40AF7" w:rsidP="0093107E">
            <w:pPr>
              <w:jc w:val="center"/>
              <w:rPr>
                <w:sz w:val="18"/>
                <w:szCs w:val="18"/>
              </w:rPr>
            </w:pPr>
            <w:bookmarkStart w:id="96" w:name="f2r170"/>
            <w:bookmarkEnd w:id="96"/>
            <w:r>
              <w:rPr>
                <w:sz w:val="18"/>
                <w:szCs w:val="18"/>
              </w:rPr>
              <w:t>6</w:t>
            </w:r>
          </w:p>
        </w:tc>
        <w:tc>
          <w:tcPr>
            <w:tcW w:w="2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107E" w:rsidRPr="0025674C" w:rsidRDefault="0093107E" w:rsidP="0093107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(15)</w:t>
            </w:r>
          </w:p>
        </w:tc>
      </w:tr>
      <w:tr w:rsidR="0093107E" w:rsidTr="00950E4F">
        <w:trPr>
          <w:trHeight w:val="213"/>
        </w:trPr>
        <w:tc>
          <w:tcPr>
            <w:tcW w:w="5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93107E" w:rsidRDefault="0093107E" w:rsidP="009310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Изменение отложенных налоговых обязательств  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107E" w:rsidRDefault="0093107E" w:rsidP="009310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</w:t>
            </w:r>
          </w:p>
        </w:tc>
        <w:tc>
          <w:tcPr>
            <w:tcW w:w="21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107E" w:rsidRPr="0025674C" w:rsidRDefault="0093107E" w:rsidP="0093107E">
            <w:pPr>
              <w:jc w:val="center"/>
              <w:rPr>
                <w:sz w:val="18"/>
                <w:szCs w:val="18"/>
              </w:rPr>
            </w:pPr>
            <w:bookmarkStart w:id="97" w:name="f2r180"/>
            <w:bookmarkEnd w:id="97"/>
            <w:r>
              <w:rPr>
                <w:sz w:val="18"/>
                <w:szCs w:val="18"/>
              </w:rPr>
              <w:t>-</w:t>
            </w:r>
          </w:p>
        </w:tc>
        <w:tc>
          <w:tcPr>
            <w:tcW w:w="2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107E" w:rsidRPr="0025674C" w:rsidRDefault="0093107E" w:rsidP="0093107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93107E" w:rsidTr="007D6FE2">
        <w:trPr>
          <w:trHeight w:val="454"/>
        </w:trPr>
        <w:tc>
          <w:tcPr>
            <w:tcW w:w="5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93107E" w:rsidRDefault="0093107E" w:rsidP="009310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Прочие налоги и сборы, исчисляемые из прибыли (дохода) 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107E" w:rsidRDefault="0093107E" w:rsidP="009310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190</w:t>
            </w:r>
          </w:p>
        </w:tc>
        <w:tc>
          <w:tcPr>
            <w:tcW w:w="21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107E" w:rsidRPr="0025674C" w:rsidRDefault="00F40AF7" w:rsidP="0093107E">
            <w:pPr>
              <w:jc w:val="center"/>
              <w:rPr>
                <w:sz w:val="18"/>
                <w:szCs w:val="18"/>
              </w:rPr>
            </w:pPr>
            <w:bookmarkStart w:id="98" w:name="f2r190"/>
            <w:bookmarkEnd w:id="98"/>
            <w:r>
              <w:rPr>
                <w:sz w:val="18"/>
                <w:szCs w:val="18"/>
              </w:rPr>
              <w:t>(2</w:t>
            </w:r>
            <w:r w:rsidR="0093107E">
              <w:rPr>
                <w:sz w:val="18"/>
                <w:szCs w:val="18"/>
              </w:rPr>
              <w:t>)</w:t>
            </w:r>
          </w:p>
        </w:tc>
        <w:tc>
          <w:tcPr>
            <w:tcW w:w="2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107E" w:rsidRPr="0025674C" w:rsidRDefault="0093107E" w:rsidP="0093107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(5)</w:t>
            </w:r>
          </w:p>
        </w:tc>
      </w:tr>
      <w:tr w:rsidR="0093107E" w:rsidTr="00950E4F">
        <w:trPr>
          <w:trHeight w:val="81"/>
        </w:trPr>
        <w:tc>
          <w:tcPr>
            <w:tcW w:w="5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93107E" w:rsidRPr="00B27240" w:rsidRDefault="0093107E" w:rsidP="009310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платежи, исчисляемые из прибыли (дохода)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107E" w:rsidRDefault="0093107E" w:rsidP="009310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21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107E" w:rsidRPr="0025674C" w:rsidRDefault="00F40AF7" w:rsidP="0093107E">
            <w:pPr>
              <w:jc w:val="center"/>
              <w:rPr>
                <w:sz w:val="18"/>
                <w:szCs w:val="18"/>
              </w:rPr>
            </w:pPr>
            <w:bookmarkStart w:id="99" w:name="f2r200"/>
            <w:bookmarkEnd w:id="99"/>
            <w:r>
              <w:rPr>
                <w:sz w:val="18"/>
                <w:szCs w:val="18"/>
              </w:rPr>
              <w:t>(43</w:t>
            </w:r>
            <w:r w:rsidR="0093107E">
              <w:rPr>
                <w:sz w:val="18"/>
                <w:szCs w:val="18"/>
              </w:rPr>
              <w:t>)</w:t>
            </w:r>
          </w:p>
        </w:tc>
        <w:tc>
          <w:tcPr>
            <w:tcW w:w="2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107E" w:rsidRPr="0025674C" w:rsidRDefault="0093107E" w:rsidP="0093107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(48)</w:t>
            </w:r>
          </w:p>
        </w:tc>
      </w:tr>
      <w:tr w:rsidR="0093107E" w:rsidTr="007D6FE2">
        <w:trPr>
          <w:trHeight w:val="454"/>
        </w:trPr>
        <w:tc>
          <w:tcPr>
            <w:tcW w:w="5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93107E" w:rsidRDefault="0093107E" w:rsidP="009310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Чистая прибыль (убыток) 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107E" w:rsidRDefault="0093107E" w:rsidP="009310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210</w:t>
            </w:r>
          </w:p>
        </w:tc>
        <w:tc>
          <w:tcPr>
            <w:tcW w:w="21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107E" w:rsidRPr="0025674C" w:rsidRDefault="00F40AF7" w:rsidP="0093107E">
            <w:pPr>
              <w:jc w:val="center"/>
              <w:rPr>
                <w:sz w:val="18"/>
                <w:szCs w:val="18"/>
              </w:rPr>
            </w:pPr>
            <w:bookmarkStart w:id="100" w:name="f2r210"/>
            <w:bookmarkEnd w:id="100"/>
            <w:r>
              <w:rPr>
                <w:sz w:val="18"/>
                <w:szCs w:val="18"/>
              </w:rPr>
              <w:t>1 838</w:t>
            </w:r>
          </w:p>
        </w:tc>
        <w:tc>
          <w:tcPr>
            <w:tcW w:w="2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107E" w:rsidRPr="0025674C" w:rsidRDefault="0093107E" w:rsidP="0093107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2 079</w:t>
            </w:r>
          </w:p>
        </w:tc>
      </w:tr>
      <w:tr w:rsidR="0093107E" w:rsidTr="007D6FE2">
        <w:trPr>
          <w:trHeight w:val="454"/>
        </w:trPr>
        <w:tc>
          <w:tcPr>
            <w:tcW w:w="5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93107E" w:rsidRDefault="0093107E" w:rsidP="009310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Результат от переоценки долгосрочных активов, не включаемый в чистую прибыль (убыток)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107E" w:rsidRDefault="0093107E" w:rsidP="009310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220</w:t>
            </w:r>
          </w:p>
        </w:tc>
        <w:tc>
          <w:tcPr>
            <w:tcW w:w="21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107E" w:rsidRPr="00623EDA" w:rsidRDefault="0093107E" w:rsidP="0093107E">
            <w:pPr>
              <w:jc w:val="center"/>
              <w:rPr>
                <w:sz w:val="18"/>
                <w:szCs w:val="18"/>
              </w:rPr>
            </w:pPr>
            <w:bookmarkStart w:id="101" w:name="f2r220"/>
            <w:bookmarkEnd w:id="101"/>
            <w:r>
              <w:rPr>
                <w:sz w:val="18"/>
                <w:szCs w:val="18"/>
              </w:rPr>
              <w:t>-</w:t>
            </w:r>
          </w:p>
        </w:tc>
        <w:tc>
          <w:tcPr>
            <w:tcW w:w="2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107E" w:rsidRPr="00623EDA" w:rsidRDefault="0093107E" w:rsidP="0093107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93107E" w:rsidTr="007D6FE2">
        <w:trPr>
          <w:trHeight w:val="454"/>
        </w:trPr>
        <w:tc>
          <w:tcPr>
            <w:tcW w:w="5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93107E" w:rsidRDefault="0093107E" w:rsidP="009310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Результат от прочих операций, не включаемый в чистую прибыль (убыток)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107E" w:rsidRDefault="0093107E" w:rsidP="009310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230</w:t>
            </w:r>
          </w:p>
        </w:tc>
        <w:tc>
          <w:tcPr>
            <w:tcW w:w="21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107E" w:rsidRPr="0025674C" w:rsidRDefault="0093107E" w:rsidP="0093107E">
            <w:pPr>
              <w:jc w:val="center"/>
              <w:rPr>
                <w:sz w:val="18"/>
                <w:szCs w:val="18"/>
              </w:rPr>
            </w:pPr>
            <w:bookmarkStart w:id="102" w:name="f2r230"/>
            <w:bookmarkEnd w:id="102"/>
            <w:r>
              <w:rPr>
                <w:sz w:val="18"/>
                <w:szCs w:val="18"/>
              </w:rPr>
              <w:t>-</w:t>
            </w:r>
          </w:p>
        </w:tc>
        <w:tc>
          <w:tcPr>
            <w:tcW w:w="2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107E" w:rsidRPr="0025674C" w:rsidRDefault="0093107E" w:rsidP="0093107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93107E" w:rsidTr="00950E4F">
        <w:trPr>
          <w:trHeight w:val="133"/>
        </w:trPr>
        <w:tc>
          <w:tcPr>
            <w:tcW w:w="5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93107E" w:rsidRDefault="0093107E" w:rsidP="009310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Совокупная прибыль (убыток) 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107E" w:rsidRDefault="0093107E" w:rsidP="009310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21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107E" w:rsidRPr="0025674C" w:rsidRDefault="00F40AF7" w:rsidP="0093107E">
            <w:pPr>
              <w:jc w:val="center"/>
              <w:rPr>
                <w:sz w:val="18"/>
                <w:szCs w:val="18"/>
              </w:rPr>
            </w:pPr>
            <w:bookmarkStart w:id="103" w:name="f2r240"/>
            <w:bookmarkEnd w:id="103"/>
            <w:r>
              <w:rPr>
                <w:sz w:val="18"/>
                <w:szCs w:val="18"/>
              </w:rPr>
              <w:t>1 838</w:t>
            </w:r>
          </w:p>
        </w:tc>
        <w:tc>
          <w:tcPr>
            <w:tcW w:w="2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107E" w:rsidRPr="0025674C" w:rsidRDefault="0093107E" w:rsidP="0093107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2 079</w:t>
            </w:r>
          </w:p>
        </w:tc>
      </w:tr>
      <w:tr w:rsidR="0093107E" w:rsidTr="00950E4F">
        <w:trPr>
          <w:trHeight w:val="179"/>
        </w:trPr>
        <w:tc>
          <w:tcPr>
            <w:tcW w:w="5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93107E" w:rsidRDefault="0093107E" w:rsidP="009310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Базовая прибыль (убыток) на акцию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107E" w:rsidRDefault="0093107E" w:rsidP="009310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250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3107E" w:rsidRPr="0025674C" w:rsidRDefault="0093107E" w:rsidP="0093107E">
            <w:pPr>
              <w:jc w:val="center"/>
              <w:rPr>
                <w:sz w:val="18"/>
                <w:szCs w:val="18"/>
              </w:rPr>
            </w:pPr>
            <w:bookmarkStart w:id="104" w:name="f2r250"/>
            <w:bookmarkEnd w:id="104"/>
            <w:r>
              <w:rPr>
                <w:sz w:val="18"/>
                <w:szCs w:val="18"/>
              </w:rPr>
              <w:t>-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3107E" w:rsidRPr="0025674C" w:rsidRDefault="0093107E" w:rsidP="0093107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93107E" w:rsidTr="00950E4F">
        <w:trPr>
          <w:trHeight w:val="69"/>
        </w:trPr>
        <w:tc>
          <w:tcPr>
            <w:tcW w:w="5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107E" w:rsidRDefault="0093107E" w:rsidP="0093107E">
            <w:pPr>
              <w:rPr>
                <w:sz w:val="20"/>
                <w:szCs w:val="20"/>
              </w:rPr>
            </w:pPr>
            <w:bookmarkStart w:id="105" w:name="f2r260" w:colFirst="2" w:colLast="2"/>
            <w:r>
              <w:rPr>
                <w:sz w:val="20"/>
                <w:szCs w:val="20"/>
              </w:rPr>
              <w:t>Разводненная прибыль (убыток) на акцию</w:t>
            </w:r>
          </w:p>
        </w:tc>
        <w:tc>
          <w:tcPr>
            <w:tcW w:w="7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107E" w:rsidRDefault="0093107E" w:rsidP="009310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260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3107E" w:rsidRPr="0025674C" w:rsidRDefault="0093107E" w:rsidP="0093107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3107E" w:rsidRPr="0025674C" w:rsidRDefault="0093107E" w:rsidP="0093107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bookmarkEnd w:id="105"/>
    </w:tbl>
    <w:p w:rsidR="006D7CF4" w:rsidRDefault="006D7CF4" w:rsidP="009D0F06">
      <w:pPr>
        <w:pStyle w:val="a3"/>
        <w:jc w:val="right"/>
        <w:rPr>
          <w:rFonts w:ascii="Times New Roman" w:hAnsi="Times New Roman"/>
          <w:sz w:val="16"/>
        </w:rPr>
      </w:pPr>
    </w:p>
    <w:p w:rsidR="00D53D45" w:rsidRDefault="00D53D45" w:rsidP="009D0F06">
      <w:pPr>
        <w:pStyle w:val="a3"/>
        <w:jc w:val="right"/>
        <w:rPr>
          <w:rFonts w:ascii="Times New Roman" w:hAnsi="Times New Roman"/>
          <w:sz w:val="16"/>
        </w:rPr>
      </w:pPr>
    </w:p>
    <w:p w:rsidR="00D53D45" w:rsidRDefault="00D53D45" w:rsidP="009D0F06">
      <w:pPr>
        <w:pStyle w:val="a3"/>
        <w:jc w:val="right"/>
        <w:rPr>
          <w:rFonts w:ascii="Times New Roman" w:hAnsi="Times New Roman"/>
          <w:sz w:val="16"/>
        </w:rPr>
      </w:pPr>
    </w:p>
    <w:p w:rsidR="00D53D45" w:rsidRDefault="00D53D45" w:rsidP="009D0F06">
      <w:pPr>
        <w:pStyle w:val="a3"/>
        <w:jc w:val="right"/>
        <w:rPr>
          <w:rFonts w:ascii="Times New Roman" w:hAnsi="Times New Roman"/>
          <w:sz w:val="16"/>
        </w:rPr>
      </w:pPr>
    </w:p>
    <w:p w:rsidR="00D53D45" w:rsidRDefault="00D53D45" w:rsidP="009D0F06">
      <w:pPr>
        <w:pStyle w:val="a3"/>
        <w:jc w:val="right"/>
        <w:rPr>
          <w:rFonts w:ascii="Times New Roman" w:hAnsi="Times New Roman"/>
          <w:sz w:val="16"/>
        </w:rPr>
      </w:pPr>
    </w:p>
    <w:p w:rsidR="00D53D45" w:rsidRDefault="00D53D45" w:rsidP="009D0F06">
      <w:pPr>
        <w:pStyle w:val="a3"/>
        <w:jc w:val="right"/>
        <w:rPr>
          <w:rFonts w:ascii="Times New Roman" w:hAnsi="Times New Roman"/>
          <w:sz w:val="16"/>
        </w:rPr>
      </w:pPr>
    </w:p>
    <w:p w:rsidR="00D53D45" w:rsidRDefault="00D53D45" w:rsidP="009D0F06">
      <w:pPr>
        <w:pStyle w:val="a3"/>
        <w:jc w:val="right"/>
        <w:rPr>
          <w:rFonts w:ascii="Times New Roman" w:hAnsi="Times New Roman"/>
          <w:sz w:val="16"/>
        </w:rPr>
      </w:pPr>
    </w:p>
    <w:p w:rsidR="00D53D45" w:rsidRDefault="00D53D45" w:rsidP="009D0F06">
      <w:pPr>
        <w:pStyle w:val="a3"/>
        <w:jc w:val="right"/>
        <w:rPr>
          <w:rFonts w:ascii="Times New Roman" w:hAnsi="Times New Roman"/>
          <w:sz w:val="16"/>
        </w:rPr>
      </w:pPr>
    </w:p>
    <w:p w:rsidR="00C23E41" w:rsidRDefault="00C23E41" w:rsidP="009D0F06">
      <w:pPr>
        <w:pStyle w:val="a3"/>
        <w:jc w:val="right"/>
        <w:rPr>
          <w:rFonts w:ascii="Times New Roman" w:hAnsi="Times New Roman"/>
          <w:sz w:val="16"/>
        </w:rPr>
      </w:pPr>
    </w:p>
    <w:p w:rsidR="00C23E41" w:rsidRDefault="00C23E41" w:rsidP="009D0F06">
      <w:pPr>
        <w:pStyle w:val="a3"/>
        <w:jc w:val="right"/>
        <w:rPr>
          <w:rFonts w:ascii="Times New Roman" w:hAnsi="Times New Roman"/>
          <w:sz w:val="16"/>
        </w:rPr>
      </w:pPr>
    </w:p>
    <w:p w:rsidR="00C23E41" w:rsidRDefault="00C23E41" w:rsidP="009D0F06">
      <w:pPr>
        <w:pStyle w:val="a3"/>
        <w:jc w:val="right"/>
        <w:rPr>
          <w:rFonts w:ascii="Times New Roman" w:hAnsi="Times New Roman"/>
          <w:sz w:val="16"/>
        </w:rPr>
      </w:pPr>
    </w:p>
    <w:p w:rsidR="00C23E41" w:rsidRDefault="00C23E41" w:rsidP="009D0F06">
      <w:pPr>
        <w:pStyle w:val="a3"/>
        <w:jc w:val="right"/>
        <w:rPr>
          <w:rFonts w:ascii="Times New Roman" w:hAnsi="Times New Roman"/>
          <w:sz w:val="16"/>
        </w:rPr>
      </w:pPr>
    </w:p>
    <w:p w:rsidR="00C23E41" w:rsidRDefault="00C23E41" w:rsidP="009D0F06">
      <w:pPr>
        <w:pStyle w:val="a3"/>
        <w:jc w:val="right"/>
        <w:rPr>
          <w:rFonts w:ascii="Times New Roman" w:hAnsi="Times New Roman"/>
          <w:sz w:val="16"/>
        </w:rPr>
      </w:pPr>
    </w:p>
    <w:p w:rsidR="00C23E41" w:rsidRDefault="00C23E41" w:rsidP="009D0F06">
      <w:pPr>
        <w:pStyle w:val="a3"/>
        <w:jc w:val="right"/>
        <w:rPr>
          <w:rFonts w:ascii="Times New Roman" w:hAnsi="Times New Roman"/>
          <w:sz w:val="16"/>
        </w:rPr>
      </w:pPr>
    </w:p>
    <w:p w:rsidR="00C23E41" w:rsidRDefault="00C23E41" w:rsidP="009D0F06">
      <w:pPr>
        <w:pStyle w:val="a3"/>
        <w:jc w:val="right"/>
        <w:rPr>
          <w:rFonts w:ascii="Times New Roman" w:hAnsi="Times New Roman"/>
          <w:sz w:val="16"/>
        </w:rPr>
      </w:pPr>
    </w:p>
    <w:p w:rsidR="00C23E41" w:rsidRDefault="00C23E41" w:rsidP="009D0F06">
      <w:pPr>
        <w:pStyle w:val="a3"/>
        <w:jc w:val="right"/>
        <w:rPr>
          <w:rFonts w:ascii="Times New Roman" w:hAnsi="Times New Roman"/>
          <w:sz w:val="16"/>
        </w:rPr>
      </w:pPr>
    </w:p>
    <w:p w:rsidR="00C23E41" w:rsidRDefault="00C23E41" w:rsidP="009D0F06">
      <w:pPr>
        <w:pStyle w:val="a3"/>
        <w:jc w:val="right"/>
        <w:rPr>
          <w:rFonts w:ascii="Times New Roman" w:hAnsi="Times New Roman"/>
          <w:sz w:val="16"/>
        </w:rPr>
      </w:pPr>
    </w:p>
    <w:p w:rsidR="00C23E41" w:rsidRDefault="00C23E41" w:rsidP="009D0F06">
      <w:pPr>
        <w:pStyle w:val="a3"/>
        <w:jc w:val="right"/>
        <w:rPr>
          <w:rFonts w:ascii="Times New Roman" w:hAnsi="Times New Roman"/>
          <w:sz w:val="16"/>
        </w:rPr>
      </w:pPr>
    </w:p>
    <w:p w:rsidR="00C23E41" w:rsidRDefault="00C23E41" w:rsidP="009D0F06">
      <w:pPr>
        <w:pStyle w:val="a3"/>
        <w:jc w:val="right"/>
        <w:rPr>
          <w:rFonts w:ascii="Times New Roman" w:hAnsi="Times New Roman"/>
          <w:sz w:val="16"/>
        </w:rPr>
      </w:pPr>
    </w:p>
    <w:p w:rsidR="00C23E41" w:rsidRDefault="00C23E41" w:rsidP="009D0F06">
      <w:pPr>
        <w:pStyle w:val="a3"/>
        <w:jc w:val="right"/>
        <w:rPr>
          <w:rFonts w:ascii="Times New Roman" w:hAnsi="Times New Roman"/>
          <w:sz w:val="16"/>
        </w:rPr>
      </w:pPr>
    </w:p>
    <w:p w:rsidR="00C23E41" w:rsidRDefault="00C23E41" w:rsidP="009D0F06">
      <w:pPr>
        <w:pStyle w:val="a3"/>
        <w:jc w:val="right"/>
        <w:rPr>
          <w:rFonts w:ascii="Times New Roman" w:hAnsi="Times New Roman"/>
          <w:sz w:val="16"/>
        </w:rPr>
      </w:pPr>
    </w:p>
    <w:p w:rsidR="00C23E41" w:rsidRDefault="00C23E41" w:rsidP="009D0F06">
      <w:pPr>
        <w:pStyle w:val="a3"/>
        <w:jc w:val="right"/>
        <w:rPr>
          <w:rFonts w:ascii="Times New Roman" w:hAnsi="Times New Roman"/>
          <w:sz w:val="16"/>
        </w:rPr>
      </w:pPr>
    </w:p>
    <w:p w:rsidR="00C23E41" w:rsidRDefault="00C23E41" w:rsidP="009D0F06">
      <w:pPr>
        <w:pStyle w:val="a3"/>
        <w:jc w:val="right"/>
        <w:rPr>
          <w:rFonts w:ascii="Times New Roman" w:hAnsi="Times New Roman"/>
          <w:sz w:val="16"/>
        </w:rPr>
      </w:pPr>
    </w:p>
    <w:p w:rsidR="00C23E41" w:rsidRDefault="00C23E41" w:rsidP="009D0F06">
      <w:pPr>
        <w:pStyle w:val="a3"/>
        <w:jc w:val="right"/>
        <w:rPr>
          <w:rFonts w:ascii="Times New Roman" w:hAnsi="Times New Roman"/>
          <w:sz w:val="16"/>
        </w:rPr>
      </w:pPr>
    </w:p>
    <w:p w:rsidR="00C23E41" w:rsidRDefault="00C23E41" w:rsidP="009D0F06">
      <w:pPr>
        <w:pStyle w:val="a3"/>
        <w:jc w:val="right"/>
        <w:rPr>
          <w:rFonts w:ascii="Times New Roman" w:hAnsi="Times New Roman"/>
          <w:sz w:val="16"/>
        </w:rPr>
      </w:pPr>
    </w:p>
    <w:p w:rsidR="00C23E41" w:rsidRDefault="00C23E41" w:rsidP="009D0F06">
      <w:pPr>
        <w:pStyle w:val="a3"/>
        <w:jc w:val="right"/>
        <w:rPr>
          <w:rFonts w:ascii="Times New Roman" w:hAnsi="Times New Roman"/>
          <w:sz w:val="16"/>
        </w:rPr>
      </w:pPr>
    </w:p>
    <w:p w:rsidR="00C23E41" w:rsidRDefault="00C23E41" w:rsidP="009D0F06">
      <w:pPr>
        <w:pStyle w:val="a3"/>
        <w:jc w:val="right"/>
        <w:rPr>
          <w:rFonts w:ascii="Times New Roman" w:hAnsi="Times New Roman"/>
          <w:sz w:val="16"/>
        </w:rPr>
      </w:pPr>
    </w:p>
    <w:p w:rsidR="00C23E41" w:rsidRDefault="00C23E41" w:rsidP="009D0F06">
      <w:pPr>
        <w:pStyle w:val="a3"/>
        <w:jc w:val="right"/>
        <w:rPr>
          <w:rFonts w:ascii="Times New Roman" w:hAnsi="Times New Roman"/>
          <w:sz w:val="16"/>
        </w:rPr>
      </w:pPr>
    </w:p>
    <w:p w:rsidR="00C23E41" w:rsidRDefault="00C23E41" w:rsidP="009D0F06">
      <w:pPr>
        <w:pStyle w:val="a3"/>
        <w:jc w:val="right"/>
        <w:rPr>
          <w:rFonts w:ascii="Times New Roman" w:hAnsi="Times New Roman"/>
          <w:sz w:val="16"/>
        </w:rPr>
      </w:pPr>
    </w:p>
    <w:p w:rsidR="00C23E41" w:rsidRDefault="00C23E41" w:rsidP="009D0F06">
      <w:pPr>
        <w:pStyle w:val="a3"/>
        <w:jc w:val="right"/>
        <w:rPr>
          <w:rFonts w:ascii="Times New Roman" w:hAnsi="Times New Roman"/>
          <w:sz w:val="16"/>
        </w:rPr>
      </w:pPr>
    </w:p>
    <w:p w:rsidR="00C23E41" w:rsidRDefault="00C23E41" w:rsidP="009D0F06">
      <w:pPr>
        <w:pStyle w:val="a3"/>
        <w:jc w:val="right"/>
        <w:rPr>
          <w:rFonts w:ascii="Times New Roman" w:hAnsi="Times New Roman"/>
          <w:sz w:val="16"/>
        </w:rPr>
      </w:pPr>
    </w:p>
    <w:p w:rsidR="00C23E41" w:rsidRDefault="00C23E41" w:rsidP="009D0F06">
      <w:pPr>
        <w:pStyle w:val="a3"/>
        <w:jc w:val="right"/>
        <w:rPr>
          <w:rFonts w:ascii="Times New Roman" w:hAnsi="Times New Roman"/>
          <w:sz w:val="16"/>
        </w:rPr>
      </w:pPr>
    </w:p>
    <w:p w:rsidR="00C23E41" w:rsidRDefault="00C23E41" w:rsidP="009D0F06">
      <w:pPr>
        <w:pStyle w:val="a3"/>
        <w:jc w:val="right"/>
        <w:rPr>
          <w:rFonts w:ascii="Times New Roman" w:hAnsi="Times New Roman"/>
          <w:sz w:val="16"/>
        </w:rPr>
      </w:pPr>
    </w:p>
    <w:p w:rsidR="00C23E41" w:rsidRDefault="00C23E41" w:rsidP="009D0F06">
      <w:pPr>
        <w:pStyle w:val="a3"/>
        <w:jc w:val="right"/>
        <w:rPr>
          <w:rFonts w:ascii="Times New Roman" w:hAnsi="Times New Roman"/>
          <w:sz w:val="16"/>
        </w:rPr>
      </w:pPr>
    </w:p>
    <w:p w:rsidR="00C23E41" w:rsidRDefault="00C23E41" w:rsidP="009D0F06">
      <w:pPr>
        <w:pStyle w:val="a3"/>
        <w:jc w:val="right"/>
        <w:rPr>
          <w:rFonts w:ascii="Times New Roman" w:hAnsi="Times New Roman"/>
          <w:sz w:val="16"/>
        </w:rPr>
      </w:pPr>
    </w:p>
    <w:p w:rsidR="00C23E41" w:rsidRDefault="00C23E41" w:rsidP="009D0F06">
      <w:pPr>
        <w:pStyle w:val="a3"/>
        <w:jc w:val="right"/>
        <w:rPr>
          <w:rFonts w:ascii="Times New Roman" w:hAnsi="Times New Roman"/>
          <w:sz w:val="16"/>
        </w:rPr>
      </w:pPr>
    </w:p>
    <w:p w:rsidR="00C23E41" w:rsidRDefault="00C23E41" w:rsidP="009D0F06">
      <w:pPr>
        <w:pStyle w:val="a3"/>
        <w:jc w:val="right"/>
        <w:rPr>
          <w:rFonts w:ascii="Times New Roman" w:hAnsi="Times New Roman"/>
          <w:sz w:val="16"/>
        </w:rPr>
      </w:pPr>
    </w:p>
    <w:p w:rsidR="00C23E41" w:rsidRDefault="00C23E41" w:rsidP="009D0F06">
      <w:pPr>
        <w:pStyle w:val="a3"/>
        <w:jc w:val="right"/>
        <w:rPr>
          <w:rFonts w:ascii="Times New Roman" w:hAnsi="Times New Roman"/>
          <w:sz w:val="16"/>
        </w:rPr>
      </w:pPr>
    </w:p>
    <w:p w:rsidR="00C23E41" w:rsidRDefault="00C23E41" w:rsidP="009D0F06">
      <w:pPr>
        <w:pStyle w:val="a3"/>
        <w:jc w:val="right"/>
        <w:rPr>
          <w:rFonts w:ascii="Times New Roman" w:hAnsi="Times New Roman"/>
          <w:sz w:val="16"/>
        </w:rPr>
      </w:pPr>
    </w:p>
    <w:p w:rsidR="00D53D45" w:rsidRDefault="00D53D45" w:rsidP="009D0F06">
      <w:pPr>
        <w:pStyle w:val="a3"/>
        <w:jc w:val="right"/>
        <w:rPr>
          <w:rFonts w:ascii="Times New Roman" w:hAnsi="Times New Roman"/>
          <w:sz w:val="16"/>
        </w:rPr>
      </w:pPr>
    </w:p>
    <w:p w:rsidR="00D53D45" w:rsidRDefault="00D53D45" w:rsidP="009D0F06">
      <w:pPr>
        <w:pStyle w:val="a3"/>
        <w:jc w:val="right"/>
        <w:rPr>
          <w:rFonts w:ascii="Times New Roman" w:hAnsi="Times New Roman"/>
          <w:sz w:val="16"/>
        </w:rPr>
      </w:pPr>
    </w:p>
    <w:p w:rsidR="00D53D45" w:rsidRDefault="00D53D45" w:rsidP="009D0F06">
      <w:pPr>
        <w:pStyle w:val="a3"/>
        <w:jc w:val="right"/>
        <w:rPr>
          <w:rFonts w:ascii="Times New Roman" w:hAnsi="Times New Roman"/>
          <w:sz w:val="16"/>
        </w:rPr>
      </w:pPr>
    </w:p>
    <w:p w:rsidR="00D53D45" w:rsidRDefault="00D53D45" w:rsidP="009D0F06">
      <w:pPr>
        <w:pStyle w:val="a3"/>
        <w:jc w:val="right"/>
        <w:rPr>
          <w:rFonts w:ascii="Times New Roman" w:hAnsi="Times New Roman"/>
          <w:sz w:val="16"/>
        </w:rPr>
      </w:pPr>
    </w:p>
    <w:p w:rsidR="00D53D45" w:rsidRDefault="00D53D45" w:rsidP="009D0F06">
      <w:pPr>
        <w:pStyle w:val="a3"/>
        <w:jc w:val="right"/>
        <w:rPr>
          <w:rFonts w:ascii="Times New Roman" w:hAnsi="Times New Roman"/>
          <w:sz w:val="16"/>
        </w:rPr>
      </w:pPr>
    </w:p>
    <w:p w:rsidR="00950E4F" w:rsidRDefault="00950E4F" w:rsidP="009D0F06">
      <w:pPr>
        <w:pStyle w:val="a3"/>
        <w:jc w:val="right"/>
        <w:rPr>
          <w:rFonts w:ascii="Times New Roman" w:hAnsi="Times New Roman"/>
          <w:sz w:val="16"/>
        </w:rPr>
      </w:pPr>
    </w:p>
    <w:p w:rsidR="00950E4F" w:rsidRDefault="00950E4F" w:rsidP="009D0F06">
      <w:pPr>
        <w:pStyle w:val="a3"/>
        <w:jc w:val="right"/>
        <w:rPr>
          <w:rFonts w:ascii="Times New Roman" w:hAnsi="Times New Roman"/>
          <w:sz w:val="16"/>
        </w:rPr>
      </w:pPr>
    </w:p>
    <w:p w:rsidR="00950E4F" w:rsidRDefault="00950E4F" w:rsidP="009D0F06">
      <w:pPr>
        <w:pStyle w:val="a3"/>
        <w:jc w:val="right"/>
        <w:rPr>
          <w:rFonts w:ascii="Times New Roman" w:hAnsi="Times New Roman"/>
          <w:sz w:val="16"/>
        </w:rPr>
      </w:pPr>
    </w:p>
    <w:p w:rsidR="00950E4F" w:rsidRDefault="00950E4F" w:rsidP="009D0F06">
      <w:pPr>
        <w:pStyle w:val="a3"/>
        <w:jc w:val="right"/>
        <w:rPr>
          <w:rFonts w:ascii="Times New Roman" w:hAnsi="Times New Roman"/>
          <w:sz w:val="16"/>
        </w:rPr>
      </w:pPr>
    </w:p>
    <w:p w:rsidR="00950E4F" w:rsidRDefault="00950E4F" w:rsidP="009D0F06">
      <w:pPr>
        <w:pStyle w:val="a3"/>
        <w:jc w:val="right"/>
        <w:rPr>
          <w:rFonts w:ascii="Times New Roman" w:hAnsi="Times New Roman"/>
          <w:sz w:val="16"/>
        </w:rPr>
      </w:pPr>
    </w:p>
    <w:p w:rsidR="00950E4F" w:rsidRDefault="00950E4F" w:rsidP="009D0F06">
      <w:pPr>
        <w:pStyle w:val="a3"/>
        <w:jc w:val="right"/>
        <w:rPr>
          <w:rFonts w:ascii="Times New Roman" w:hAnsi="Times New Roman"/>
          <w:sz w:val="16"/>
        </w:rPr>
      </w:pPr>
    </w:p>
    <w:p w:rsidR="00950E4F" w:rsidRDefault="00950E4F" w:rsidP="009D0F06">
      <w:pPr>
        <w:pStyle w:val="a3"/>
        <w:jc w:val="right"/>
        <w:rPr>
          <w:rFonts w:ascii="Times New Roman" w:hAnsi="Times New Roman"/>
          <w:sz w:val="16"/>
        </w:rPr>
      </w:pPr>
    </w:p>
    <w:p w:rsidR="00950E4F" w:rsidRDefault="00950E4F" w:rsidP="009D0F06">
      <w:pPr>
        <w:pStyle w:val="a3"/>
        <w:jc w:val="right"/>
        <w:rPr>
          <w:rFonts w:ascii="Times New Roman" w:hAnsi="Times New Roman"/>
          <w:sz w:val="16"/>
        </w:rPr>
      </w:pPr>
    </w:p>
    <w:p w:rsidR="00950E4F" w:rsidRDefault="00950E4F" w:rsidP="009D0F06">
      <w:pPr>
        <w:pStyle w:val="a3"/>
        <w:jc w:val="right"/>
        <w:rPr>
          <w:rFonts w:ascii="Times New Roman" w:hAnsi="Times New Roman"/>
          <w:sz w:val="16"/>
        </w:rPr>
      </w:pPr>
    </w:p>
    <w:p w:rsidR="00D53D45" w:rsidRDefault="00D53D45" w:rsidP="009D0F06">
      <w:pPr>
        <w:pStyle w:val="a3"/>
        <w:jc w:val="right"/>
        <w:rPr>
          <w:rFonts w:ascii="Times New Roman" w:hAnsi="Times New Roman"/>
          <w:sz w:val="16"/>
        </w:rPr>
      </w:pPr>
    </w:p>
    <w:p w:rsidR="00D53D45" w:rsidRDefault="00D53D45" w:rsidP="009D0F06">
      <w:pPr>
        <w:pStyle w:val="a3"/>
        <w:jc w:val="right"/>
        <w:rPr>
          <w:rFonts w:ascii="Times New Roman" w:hAnsi="Times New Roman"/>
          <w:sz w:val="16"/>
        </w:rPr>
      </w:pPr>
    </w:p>
    <w:p w:rsidR="00D53D45" w:rsidRDefault="00D53D45" w:rsidP="009D0F06">
      <w:pPr>
        <w:pStyle w:val="a3"/>
        <w:jc w:val="right"/>
        <w:rPr>
          <w:rFonts w:ascii="Times New Roman" w:hAnsi="Times New Roman"/>
          <w:sz w:val="16"/>
        </w:rPr>
      </w:pPr>
    </w:p>
    <w:tbl>
      <w:tblPr>
        <w:tblW w:w="11282" w:type="dxa"/>
        <w:tblInd w:w="-372" w:type="dxa"/>
        <w:tblLayout w:type="fixed"/>
        <w:tblLook w:val="0000" w:firstRow="0" w:lastRow="0" w:firstColumn="0" w:lastColumn="0" w:noHBand="0" w:noVBand="0"/>
      </w:tblPr>
      <w:tblGrid>
        <w:gridCol w:w="404"/>
        <w:gridCol w:w="719"/>
        <w:gridCol w:w="920"/>
        <w:gridCol w:w="1164"/>
        <w:gridCol w:w="653"/>
        <w:gridCol w:w="883"/>
        <w:gridCol w:w="960"/>
        <w:gridCol w:w="960"/>
        <w:gridCol w:w="840"/>
        <w:gridCol w:w="25"/>
        <w:gridCol w:w="901"/>
        <w:gridCol w:w="14"/>
        <w:gridCol w:w="1099"/>
        <w:gridCol w:w="14"/>
        <w:gridCol w:w="937"/>
        <w:gridCol w:w="14"/>
        <w:gridCol w:w="761"/>
        <w:gridCol w:w="14"/>
      </w:tblGrid>
      <w:tr w:rsidR="00C23E41" w:rsidTr="001F115A">
        <w:trPr>
          <w:gridAfter w:val="1"/>
          <w:wAfter w:w="14" w:type="dxa"/>
          <w:trHeight w:val="80"/>
        </w:trPr>
        <w:tc>
          <w:tcPr>
            <w:tcW w:w="40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23E41" w:rsidRDefault="00C23E41" w:rsidP="007D6FE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 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23E41" w:rsidRDefault="00C23E41" w:rsidP="007D6FE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23E41" w:rsidRDefault="00C23E41" w:rsidP="007D6FE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23E41" w:rsidRDefault="00C23E41" w:rsidP="007D6FE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23E41" w:rsidRDefault="00C23E41" w:rsidP="007D6FE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23E41" w:rsidRDefault="00C23E41" w:rsidP="007D6FE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23E41" w:rsidRDefault="00C23E41" w:rsidP="007D6FE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23E41" w:rsidRDefault="00C23E41" w:rsidP="007D6FE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9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23E41" w:rsidRDefault="00C23E41" w:rsidP="007D6FE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83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C23E41" w:rsidRDefault="00C23E41" w:rsidP="007D6FE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Приложение 3</w:t>
            </w:r>
          </w:p>
        </w:tc>
      </w:tr>
      <w:tr w:rsidR="0087152D" w:rsidTr="001F115A">
        <w:trPr>
          <w:gridAfter w:val="1"/>
          <w:wAfter w:w="14" w:type="dxa"/>
          <w:trHeight w:val="297"/>
        </w:trPr>
        <w:tc>
          <w:tcPr>
            <w:tcW w:w="40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87152D" w:rsidRDefault="0087152D" w:rsidP="008715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87152D" w:rsidRDefault="0087152D" w:rsidP="008715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87152D" w:rsidRDefault="0087152D" w:rsidP="008715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87152D" w:rsidRDefault="0087152D" w:rsidP="008715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87152D" w:rsidRDefault="0087152D" w:rsidP="008715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87152D" w:rsidRDefault="0087152D" w:rsidP="008715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87152D" w:rsidRDefault="0087152D" w:rsidP="008715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87152D" w:rsidRDefault="0087152D" w:rsidP="008715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87152D" w:rsidRDefault="0087152D" w:rsidP="008715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76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87152D" w:rsidRDefault="0087152D" w:rsidP="0087152D">
            <w:pPr>
              <w:jc w:val="right"/>
            </w:pPr>
            <w:r>
              <w:rPr>
                <w:sz w:val="20"/>
                <w:szCs w:val="20"/>
              </w:rPr>
              <w:t> </w:t>
            </w:r>
            <w:r w:rsidRPr="0061140F">
              <w:rPr>
                <w:sz w:val="16"/>
                <w:szCs w:val="16"/>
              </w:rPr>
              <w:t xml:space="preserve">к Национальному стандарту бухгалтерского учета и отчетности «Индивидуальная бухгалтерская отчетность» </w:t>
            </w:r>
            <w:r w:rsidRPr="0061140F">
              <w:rPr>
                <w:sz w:val="16"/>
                <w:szCs w:val="16"/>
              </w:rPr>
              <w:br/>
              <w:t xml:space="preserve">Форма </w:t>
            </w:r>
          </w:p>
        </w:tc>
      </w:tr>
      <w:tr w:rsidR="00C23E41" w:rsidTr="001F115A">
        <w:trPr>
          <w:gridAfter w:val="1"/>
          <w:wAfter w:w="14" w:type="dxa"/>
          <w:trHeight w:val="80"/>
        </w:trPr>
        <w:tc>
          <w:tcPr>
            <w:tcW w:w="40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23E41" w:rsidRDefault="00C23E41" w:rsidP="007D6FE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23E41" w:rsidRDefault="00C23E41" w:rsidP="007D6FE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23E41" w:rsidRDefault="00C23E41" w:rsidP="007D6FE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23E41" w:rsidRDefault="00C23E41" w:rsidP="007D6FE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23E41" w:rsidRDefault="00C23E41" w:rsidP="007D6FE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23E41" w:rsidRDefault="00C23E41" w:rsidP="007D6FE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23E41" w:rsidRDefault="00C23E41" w:rsidP="007D6FE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23E41" w:rsidRDefault="00C23E41" w:rsidP="007D6FE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23E41" w:rsidRDefault="00C23E41" w:rsidP="007D6FE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23E41" w:rsidRDefault="00C23E41" w:rsidP="007D6FE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83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C23E41" w:rsidRDefault="00C23E41" w:rsidP="007D6FE2">
            <w:pPr>
              <w:jc w:val="right"/>
              <w:rPr>
                <w:sz w:val="16"/>
                <w:szCs w:val="16"/>
              </w:rPr>
            </w:pPr>
          </w:p>
        </w:tc>
      </w:tr>
      <w:tr w:rsidR="00C23E41" w:rsidTr="001F115A">
        <w:trPr>
          <w:trHeight w:val="80"/>
        </w:trPr>
        <w:tc>
          <w:tcPr>
            <w:tcW w:w="11282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23E41" w:rsidRDefault="00C23E41" w:rsidP="007D6FE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ОТЧЕТ</w:t>
            </w:r>
          </w:p>
        </w:tc>
      </w:tr>
      <w:tr w:rsidR="00C23E41" w:rsidTr="001F115A">
        <w:trPr>
          <w:trHeight w:val="255"/>
        </w:trPr>
        <w:tc>
          <w:tcPr>
            <w:tcW w:w="11282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23E41" w:rsidRDefault="00C23E41" w:rsidP="007D6FE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об изменении собственного капитала</w:t>
            </w:r>
          </w:p>
        </w:tc>
      </w:tr>
      <w:tr w:rsidR="00C23E41" w:rsidTr="001F115A">
        <w:trPr>
          <w:gridAfter w:val="1"/>
          <w:wAfter w:w="14" w:type="dxa"/>
          <w:trHeight w:val="80"/>
        </w:trPr>
        <w:tc>
          <w:tcPr>
            <w:tcW w:w="40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23E41" w:rsidRPr="00020A41" w:rsidRDefault="00C23E41" w:rsidP="007D6FE2">
            <w:pPr>
              <w:rPr>
                <w:sz w:val="18"/>
                <w:szCs w:val="18"/>
              </w:rPr>
            </w:pPr>
            <w:r w:rsidRPr="00020A41">
              <w:rPr>
                <w:sz w:val="18"/>
                <w:szCs w:val="18"/>
              </w:rPr>
              <w:t> 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23E41" w:rsidRPr="00020A41" w:rsidRDefault="00C23E41" w:rsidP="007D6FE2">
            <w:pPr>
              <w:rPr>
                <w:sz w:val="18"/>
                <w:szCs w:val="18"/>
              </w:rPr>
            </w:pPr>
            <w:r w:rsidRPr="00020A41">
              <w:rPr>
                <w:sz w:val="18"/>
                <w:szCs w:val="18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23E41" w:rsidRPr="00020A41" w:rsidRDefault="00C23E41" w:rsidP="007D6FE2">
            <w:pPr>
              <w:rPr>
                <w:sz w:val="18"/>
                <w:szCs w:val="18"/>
              </w:rPr>
            </w:pPr>
            <w:r w:rsidRPr="00020A41">
              <w:rPr>
                <w:sz w:val="18"/>
                <w:szCs w:val="18"/>
              </w:rPr>
              <w:t> 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23E41" w:rsidRPr="00020A41" w:rsidRDefault="00C23E41" w:rsidP="007D6FE2">
            <w:pPr>
              <w:rPr>
                <w:sz w:val="18"/>
                <w:szCs w:val="18"/>
              </w:rPr>
            </w:pPr>
            <w:r w:rsidRPr="00020A41">
              <w:rPr>
                <w:sz w:val="18"/>
                <w:szCs w:val="18"/>
              </w:rPr>
              <w:t> </w:t>
            </w: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23E41" w:rsidRPr="00020A41" w:rsidRDefault="00C23E41" w:rsidP="007D6FE2">
            <w:pPr>
              <w:rPr>
                <w:sz w:val="18"/>
                <w:szCs w:val="18"/>
              </w:rPr>
            </w:pPr>
            <w:r w:rsidRPr="00020A41">
              <w:rPr>
                <w:sz w:val="18"/>
                <w:szCs w:val="18"/>
              </w:rPr>
              <w:t> 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23E41" w:rsidRPr="00125E07" w:rsidRDefault="00C23E41" w:rsidP="007D6FE2">
            <w:pPr>
              <w:ind w:firstLineChars="200" w:firstLine="442"/>
              <w:jc w:val="right"/>
              <w:rPr>
                <w:b/>
                <w:sz w:val="22"/>
                <w:szCs w:val="22"/>
              </w:rPr>
            </w:pPr>
            <w:r w:rsidRPr="00125E07">
              <w:rPr>
                <w:b/>
                <w:sz w:val="22"/>
                <w:szCs w:val="22"/>
              </w:rPr>
              <w:t>за</w:t>
            </w:r>
          </w:p>
        </w:tc>
        <w:tc>
          <w:tcPr>
            <w:tcW w:w="368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C23E41" w:rsidRPr="00125E07" w:rsidRDefault="00C23E41" w:rsidP="007D6FE2">
            <w:pPr>
              <w:rPr>
                <w:b/>
                <w:sz w:val="22"/>
                <w:szCs w:val="22"/>
              </w:rPr>
            </w:pPr>
            <w:r w:rsidRPr="00125E07">
              <w:rPr>
                <w:b/>
                <w:sz w:val="22"/>
                <w:szCs w:val="22"/>
              </w:rPr>
              <w:t>я</w:t>
            </w:r>
            <w:r w:rsidRPr="00125E07">
              <w:rPr>
                <w:sz w:val="22"/>
                <w:szCs w:val="22"/>
              </w:rPr>
              <w:t>нв</w:t>
            </w:r>
            <w:r w:rsidR="00F40AF7">
              <w:rPr>
                <w:b/>
                <w:sz w:val="22"/>
                <w:szCs w:val="22"/>
              </w:rPr>
              <w:t>арь - декабрь 2021</w:t>
            </w:r>
            <w:r w:rsidRPr="00125E07">
              <w:rPr>
                <w:b/>
                <w:sz w:val="22"/>
                <w:szCs w:val="22"/>
              </w:rPr>
              <w:t xml:space="preserve"> года  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23E41" w:rsidRPr="00020A41" w:rsidRDefault="00C23E41" w:rsidP="007D6FE2">
            <w:pPr>
              <w:rPr>
                <w:sz w:val="18"/>
                <w:szCs w:val="18"/>
              </w:rPr>
            </w:pPr>
            <w:r w:rsidRPr="00020A41">
              <w:rPr>
                <w:sz w:val="18"/>
                <w:szCs w:val="18"/>
              </w:rPr>
              <w:t> </w:t>
            </w:r>
          </w:p>
        </w:tc>
        <w:tc>
          <w:tcPr>
            <w:tcW w:w="9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23E41" w:rsidRPr="00020A41" w:rsidRDefault="00C23E41" w:rsidP="007D6FE2">
            <w:pPr>
              <w:rPr>
                <w:sz w:val="18"/>
                <w:szCs w:val="18"/>
              </w:rPr>
            </w:pPr>
            <w:r w:rsidRPr="00020A41">
              <w:rPr>
                <w:sz w:val="18"/>
                <w:szCs w:val="18"/>
              </w:rPr>
              <w:t> </w:t>
            </w:r>
          </w:p>
        </w:tc>
        <w:tc>
          <w:tcPr>
            <w:tcW w:w="7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23E41" w:rsidRPr="00020A41" w:rsidRDefault="00C23E41" w:rsidP="007D6FE2">
            <w:pPr>
              <w:rPr>
                <w:sz w:val="18"/>
                <w:szCs w:val="18"/>
              </w:rPr>
            </w:pPr>
            <w:r w:rsidRPr="00020A41">
              <w:rPr>
                <w:sz w:val="18"/>
                <w:szCs w:val="18"/>
              </w:rPr>
              <w:t> </w:t>
            </w:r>
          </w:p>
        </w:tc>
      </w:tr>
      <w:tr w:rsidR="00C23E41" w:rsidTr="001F115A">
        <w:trPr>
          <w:gridAfter w:val="1"/>
          <w:wAfter w:w="14" w:type="dxa"/>
          <w:trHeight w:val="113"/>
        </w:trPr>
        <w:tc>
          <w:tcPr>
            <w:tcW w:w="32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C23E41" w:rsidRPr="00020A41" w:rsidRDefault="00C23E41" w:rsidP="007D6FE2">
            <w:pPr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Организация</w:t>
            </w:r>
          </w:p>
        </w:tc>
        <w:tc>
          <w:tcPr>
            <w:tcW w:w="8061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C23E41" w:rsidRDefault="00C23E41" w:rsidP="007D6FE2">
            <w:pPr>
              <w:rPr>
                <w:sz w:val="20"/>
                <w:szCs w:val="20"/>
              </w:rPr>
            </w:pPr>
            <w:bookmarkStart w:id="106" w:name="title4"/>
            <w:bookmarkEnd w:id="106"/>
            <w:r>
              <w:rPr>
                <w:sz w:val="20"/>
                <w:szCs w:val="20"/>
              </w:rPr>
              <w:t>ОАО «Кондитерская фабрика «</w:t>
            </w:r>
            <w:proofErr w:type="spellStart"/>
            <w:r>
              <w:rPr>
                <w:sz w:val="20"/>
                <w:szCs w:val="20"/>
              </w:rPr>
              <w:t>Слодыч</w:t>
            </w:r>
            <w:proofErr w:type="spellEnd"/>
            <w:r>
              <w:rPr>
                <w:sz w:val="20"/>
                <w:szCs w:val="20"/>
              </w:rPr>
              <w:t>»</w:t>
            </w:r>
          </w:p>
        </w:tc>
      </w:tr>
      <w:tr w:rsidR="00C23E41" w:rsidTr="001F115A">
        <w:trPr>
          <w:gridAfter w:val="1"/>
          <w:wAfter w:w="14" w:type="dxa"/>
          <w:trHeight w:val="113"/>
        </w:trPr>
        <w:tc>
          <w:tcPr>
            <w:tcW w:w="32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C23E41" w:rsidRPr="00020A41" w:rsidRDefault="00C23E41" w:rsidP="007D6FE2">
            <w:pPr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Учетный номер плательщика</w:t>
            </w:r>
          </w:p>
        </w:tc>
        <w:tc>
          <w:tcPr>
            <w:tcW w:w="8061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C23E41" w:rsidRDefault="00C23E41" w:rsidP="007D6FE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100129695</w:t>
            </w:r>
          </w:p>
        </w:tc>
      </w:tr>
      <w:tr w:rsidR="00C23E41" w:rsidTr="001F115A">
        <w:trPr>
          <w:gridAfter w:val="1"/>
          <w:wAfter w:w="14" w:type="dxa"/>
          <w:trHeight w:val="113"/>
        </w:trPr>
        <w:tc>
          <w:tcPr>
            <w:tcW w:w="32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C23E41" w:rsidRPr="00020A41" w:rsidRDefault="00C23E41" w:rsidP="007D6FE2">
            <w:pPr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Вид экономической деятельности</w:t>
            </w:r>
          </w:p>
        </w:tc>
        <w:tc>
          <w:tcPr>
            <w:tcW w:w="8061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C23E41" w:rsidRDefault="00C23E41" w:rsidP="007D6FE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Производство мучных кондитерских изделий </w:t>
            </w:r>
          </w:p>
        </w:tc>
      </w:tr>
      <w:tr w:rsidR="00C23E41" w:rsidTr="001F115A">
        <w:trPr>
          <w:gridAfter w:val="1"/>
          <w:wAfter w:w="14" w:type="dxa"/>
          <w:trHeight w:val="113"/>
        </w:trPr>
        <w:tc>
          <w:tcPr>
            <w:tcW w:w="32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C23E41" w:rsidRPr="00020A41" w:rsidRDefault="00C23E41" w:rsidP="007D6FE2">
            <w:pPr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Организационно-правовая форма</w:t>
            </w:r>
          </w:p>
        </w:tc>
        <w:tc>
          <w:tcPr>
            <w:tcW w:w="8061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C23E41" w:rsidRDefault="00C23E41" w:rsidP="007D6FE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Открытое акционерное общество</w:t>
            </w:r>
          </w:p>
        </w:tc>
      </w:tr>
      <w:tr w:rsidR="00C23E41" w:rsidTr="001F115A">
        <w:trPr>
          <w:gridAfter w:val="1"/>
          <w:wAfter w:w="14" w:type="dxa"/>
          <w:trHeight w:val="113"/>
        </w:trPr>
        <w:tc>
          <w:tcPr>
            <w:tcW w:w="32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C23E41" w:rsidRPr="00020A41" w:rsidRDefault="00C23E41" w:rsidP="007D6FE2">
            <w:pPr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Орган управления</w:t>
            </w:r>
          </w:p>
        </w:tc>
        <w:tc>
          <w:tcPr>
            <w:tcW w:w="8061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C23E41" w:rsidRDefault="00C23E41" w:rsidP="007D6FE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Концерн « </w:t>
            </w:r>
            <w:proofErr w:type="spellStart"/>
            <w:r>
              <w:rPr>
                <w:sz w:val="20"/>
                <w:szCs w:val="20"/>
              </w:rPr>
              <w:t>Белгоспищепром</w:t>
            </w:r>
            <w:proofErr w:type="spellEnd"/>
            <w:r>
              <w:rPr>
                <w:sz w:val="20"/>
                <w:szCs w:val="20"/>
              </w:rPr>
              <w:t>»</w:t>
            </w:r>
          </w:p>
        </w:tc>
      </w:tr>
      <w:tr w:rsidR="00C23E41" w:rsidTr="001F115A">
        <w:trPr>
          <w:gridAfter w:val="1"/>
          <w:wAfter w:w="14" w:type="dxa"/>
          <w:trHeight w:val="113"/>
        </w:trPr>
        <w:tc>
          <w:tcPr>
            <w:tcW w:w="32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C23E41" w:rsidRPr="00020A41" w:rsidRDefault="00C23E41" w:rsidP="007D6FE2">
            <w:pPr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Единица измерения</w:t>
            </w:r>
          </w:p>
        </w:tc>
        <w:tc>
          <w:tcPr>
            <w:tcW w:w="8061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C23E41" w:rsidRDefault="00C23E41" w:rsidP="007D6FE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тыс. руб.</w:t>
            </w:r>
          </w:p>
        </w:tc>
      </w:tr>
      <w:tr w:rsidR="00C23E41" w:rsidTr="001F115A">
        <w:trPr>
          <w:gridAfter w:val="1"/>
          <w:wAfter w:w="14" w:type="dxa"/>
          <w:trHeight w:val="113"/>
        </w:trPr>
        <w:tc>
          <w:tcPr>
            <w:tcW w:w="32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C23E41" w:rsidRPr="00020A41" w:rsidRDefault="00C23E41" w:rsidP="007D6FE2">
            <w:pPr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Адрес</w:t>
            </w:r>
          </w:p>
        </w:tc>
        <w:tc>
          <w:tcPr>
            <w:tcW w:w="8061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C23E41" w:rsidRDefault="00826B82" w:rsidP="007D6FE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220070, г. Минск, ул. Радиальная 54/2</w:t>
            </w:r>
          </w:p>
        </w:tc>
      </w:tr>
      <w:tr w:rsidR="00C23E41" w:rsidTr="001F115A">
        <w:trPr>
          <w:trHeight w:val="70"/>
        </w:trPr>
        <w:tc>
          <w:tcPr>
            <w:tcW w:w="7528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23E41" w:rsidRPr="00020A41" w:rsidRDefault="00C23E41" w:rsidP="007D6FE2">
            <w:pPr>
              <w:jc w:val="center"/>
              <w:rPr>
                <w:sz w:val="14"/>
                <w:szCs w:val="14"/>
              </w:rPr>
            </w:pPr>
            <w:r w:rsidRPr="00020A41">
              <w:rPr>
                <w:sz w:val="14"/>
                <w:szCs w:val="14"/>
              </w:rPr>
              <w:t> </w:t>
            </w:r>
          </w:p>
        </w:tc>
        <w:tc>
          <w:tcPr>
            <w:tcW w:w="9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23E41" w:rsidRPr="00020A41" w:rsidRDefault="00C23E41" w:rsidP="007D6FE2">
            <w:pPr>
              <w:rPr>
                <w:sz w:val="14"/>
                <w:szCs w:val="14"/>
              </w:rPr>
            </w:pPr>
            <w:r w:rsidRPr="00020A41">
              <w:rPr>
                <w:sz w:val="14"/>
                <w:szCs w:val="14"/>
              </w:rPr>
              <w:t> 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23E41" w:rsidRPr="00020A41" w:rsidRDefault="00C23E41" w:rsidP="007D6FE2">
            <w:pPr>
              <w:rPr>
                <w:sz w:val="14"/>
                <w:szCs w:val="14"/>
              </w:rPr>
            </w:pPr>
            <w:r w:rsidRPr="00020A41">
              <w:rPr>
                <w:sz w:val="14"/>
                <w:szCs w:val="14"/>
              </w:rPr>
              <w:t> </w:t>
            </w:r>
          </w:p>
        </w:tc>
        <w:tc>
          <w:tcPr>
            <w:tcW w:w="9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23E41" w:rsidRPr="00020A41" w:rsidRDefault="00C23E41" w:rsidP="007D6FE2">
            <w:pPr>
              <w:rPr>
                <w:sz w:val="14"/>
                <w:szCs w:val="14"/>
              </w:rPr>
            </w:pPr>
            <w:r w:rsidRPr="00020A41">
              <w:rPr>
                <w:sz w:val="14"/>
                <w:szCs w:val="14"/>
              </w:rPr>
              <w:t> </w:t>
            </w:r>
          </w:p>
        </w:tc>
        <w:tc>
          <w:tcPr>
            <w:tcW w:w="7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23E41" w:rsidRPr="00020A41" w:rsidRDefault="00C23E41" w:rsidP="007D6FE2">
            <w:pPr>
              <w:rPr>
                <w:sz w:val="14"/>
                <w:szCs w:val="14"/>
              </w:rPr>
            </w:pPr>
            <w:r w:rsidRPr="00020A41">
              <w:rPr>
                <w:sz w:val="14"/>
                <w:szCs w:val="14"/>
              </w:rPr>
              <w:t> </w:t>
            </w:r>
          </w:p>
        </w:tc>
      </w:tr>
      <w:tr w:rsidR="00C23E41" w:rsidTr="001F115A">
        <w:trPr>
          <w:gridAfter w:val="1"/>
          <w:wAfter w:w="14" w:type="dxa"/>
          <w:trHeight w:val="726"/>
        </w:trPr>
        <w:tc>
          <w:tcPr>
            <w:tcW w:w="32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C23E41" w:rsidRPr="00020A41" w:rsidRDefault="00C23E41" w:rsidP="007D6FE2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Наименование показателей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C23E41" w:rsidRPr="00020A41" w:rsidRDefault="00C23E41" w:rsidP="007D6FE2">
            <w:pPr>
              <w:ind w:left="-55" w:right="-108"/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Код строки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C23E41" w:rsidRPr="00020A41" w:rsidRDefault="00C23E41" w:rsidP="007D6FE2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Устав-</w:t>
            </w:r>
            <w:proofErr w:type="spellStart"/>
            <w:r w:rsidRPr="00020A41">
              <w:rPr>
                <w:b/>
                <w:bCs/>
                <w:sz w:val="16"/>
                <w:szCs w:val="16"/>
              </w:rPr>
              <w:t>ный</w:t>
            </w:r>
            <w:proofErr w:type="spellEnd"/>
            <w:r w:rsidRPr="00020A41">
              <w:rPr>
                <w:b/>
                <w:bCs/>
                <w:sz w:val="16"/>
                <w:szCs w:val="16"/>
              </w:rPr>
              <w:t xml:space="preserve"> капитал</w:t>
            </w:r>
            <w:r w:rsidR="00E4359B">
              <w:rPr>
                <w:b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C23E41" w:rsidRPr="00597AD0" w:rsidRDefault="00C23E41" w:rsidP="007D6FE2">
            <w:pPr>
              <w:jc w:val="center"/>
              <w:rPr>
                <w:b/>
                <w:bCs/>
                <w:sz w:val="14"/>
                <w:szCs w:val="14"/>
              </w:rPr>
            </w:pPr>
            <w:proofErr w:type="spellStart"/>
            <w:r w:rsidRPr="00597AD0">
              <w:rPr>
                <w:b/>
                <w:bCs/>
                <w:sz w:val="14"/>
                <w:szCs w:val="14"/>
              </w:rPr>
              <w:t>Неопла-ченная</w:t>
            </w:r>
            <w:proofErr w:type="spellEnd"/>
            <w:r w:rsidRPr="00597AD0">
              <w:rPr>
                <w:b/>
                <w:bCs/>
                <w:sz w:val="14"/>
                <w:szCs w:val="14"/>
              </w:rPr>
              <w:t xml:space="preserve"> часть устав</w:t>
            </w:r>
            <w:r w:rsidR="00E4359B">
              <w:rPr>
                <w:b/>
                <w:bCs/>
                <w:sz w:val="14"/>
                <w:szCs w:val="14"/>
              </w:rPr>
              <w:t xml:space="preserve">ного капитала 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C23E41" w:rsidRPr="00597AD0" w:rsidRDefault="00C23E41" w:rsidP="007D6FE2">
            <w:pPr>
              <w:jc w:val="center"/>
              <w:rPr>
                <w:b/>
                <w:bCs/>
                <w:sz w:val="14"/>
                <w:szCs w:val="14"/>
              </w:rPr>
            </w:pPr>
            <w:proofErr w:type="spellStart"/>
            <w:r w:rsidRPr="00597AD0">
              <w:rPr>
                <w:b/>
                <w:bCs/>
                <w:sz w:val="14"/>
                <w:szCs w:val="14"/>
              </w:rPr>
              <w:t>Собст</w:t>
            </w:r>
            <w:proofErr w:type="spellEnd"/>
            <w:r w:rsidRPr="00597AD0">
              <w:rPr>
                <w:b/>
                <w:bCs/>
                <w:sz w:val="14"/>
                <w:szCs w:val="14"/>
              </w:rPr>
              <w:t>-венные акции (доли в уст</w:t>
            </w:r>
            <w:r w:rsidR="00E4359B">
              <w:rPr>
                <w:b/>
                <w:bCs/>
                <w:sz w:val="14"/>
                <w:szCs w:val="14"/>
              </w:rPr>
              <w:t>авном капитале)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C23E41" w:rsidRPr="00020A41" w:rsidRDefault="00C23E41" w:rsidP="007D6FE2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Резерв-</w:t>
            </w:r>
            <w:proofErr w:type="spellStart"/>
            <w:r w:rsidRPr="00020A41">
              <w:rPr>
                <w:b/>
                <w:bCs/>
                <w:sz w:val="16"/>
                <w:szCs w:val="16"/>
              </w:rPr>
              <w:t>ный</w:t>
            </w:r>
            <w:proofErr w:type="spellEnd"/>
            <w:r w:rsidRPr="00020A41">
              <w:rPr>
                <w:b/>
                <w:bCs/>
                <w:sz w:val="16"/>
                <w:szCs w:val="16"/>
              </w:rPr>
              <w:t xml:space="preserve"> капитал 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C23E41" w:rsidRPr="00020A41" w:rsidRDefault="00C23E41" w:rsidP="007D6FE2">
            <w:pPr>
              <w:jc w:val="center"/>
              <w:rPr>
                <w:b/>
                <w:bCs/>
                <w:sz w:val="16"/>
                <w:szCs w:val="16"/>
              </w:rPr>
            </w:pPr>
            <w:proofErr w:type="spellStart"/>
            <w:r w:rsidRPr="00020A41">
              <w:rPr>
                <w:b/>
                <w:bCs/>
                <w:sz w:val="16"/>
                <w:szCs w:val="16"/>
              </w:rPr>
              <w:t>Добавоч-ный</w:t>
            </w:r>
            <w:proofErr w:type="spellEnd"/>
            <w:r w:rsidRPr="00020A41">
              <w:rPr>
                <w:b/>
                <w:bCs/>
                <w:sz w:val="16"/>
                <w:szCs w:val="16"/>
              </w:rPr>
              <w:t xml:space="preserve"> капитал</w:t>
            </w:r>
            <w:r w:rsidR="00E4359B">
              <w:rPr>
                <w:b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C23E41" w:rsidRPr="00020A41" w:rsidRDefault="00C23E41" w:rsidP="007D6FE2">
            <w:pPr>
              <w:jc w:val="center"/>
              <w:rPr>
                <w:b/>
                <w:bCs/>
                <w:sz w:val="16"/>
                <w:szCs w:val="16"/>
              </w:rPr>
            </w:pPr>
            <w:proofErr w:type="spellStart"/>
            <w:r w:rsidRPr="00020A41">
              <w:rPr>
                <w:b/>
                <w:bCs/>
                <w:sz w:val="16"/>
                <w:szCs w:val="16"/>
              </w:rPr>
              <w:t>Нераспре</w:t>
            </w:r>
            <w:proofErr w:type="spellEnd"/>
            <w:r w:rsidRPr="00020A41">
              <w:rPr>
                <w:b/>
                <w:bCs/>
                <w:sz w:val="16"/>
                <w:szCs w:val="16"/>
              </w:rPr>
              <w:t>-деленная прибыль (непокрытый убыток)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3E41" w:rsidRPr="00020A41" w:rsidRDefault="00C23E41" w:rsidP="007D6FE2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Чистая прибыль (убыток)</w:t>
            </w:r>
          </w:p>
        </w:tc>
        <w:tc>
          <w:tcPr>
            <w:tcW w:w="7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3E41" w:rsidRPr="00020A41" w:rsidRDefault="00C23E41" w:rsidP="007D6FE2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Итого</w:t>
            </w:r>
          </w:p>
        </w:tc>
      </w:tr>
      <w:tr w:rsidR="00C23E41" w:rsidTr="001F115A">
        <w:trPr>
          <w:gridAfter w:val="1"/>
          <w:wAfter w:w="14" w:type="dxa"/>
          <w:trHeight w:val="225"/>
        </w:trPr>
        <w:tc>
          <w:tcPr>
            <w:tcW w:w="32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C23E41" w:rsidRPr="00020A41" w:rsidRDefault="00C23E41" w:rsidP="007D6FE2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C23E41" w:rsidRPr="00020A41" w:rsidRDefault="00C23E41" w:rsidP="007D6FE2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23E41" w:rsidRPr="00020A41" w:rsidRDefault="00C23E41" w:rsidP="007D6FE2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23E41" w:rsidRPr="00020A41" w:rsidRDefault="00C23E41" w:rsidP="007D6FE2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23E41" w:rsidRPr="00020A41" w:rsidRDefault="00C23E41" w:rsidP="007D6FE2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23E41" w:rsidRPr="00020A41" w:rsidRDefault="00C23E41" w:rsidP="007D6FE2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9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23E41" w:rsidRPr="00020A41" w:rsidRDefault="00C23E41" w:rsidP="007D6FE2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7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23E41" w:rsidRPr="00020A41" w:rsidRDefault="00C23E41" w:rsidP="007D6FE2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8</w:t>
            </w:r>
          </w:p>
        </w:tc>
        <w:tc>
          <w:tcPr>
            <w:tcW w:w="9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23E41" w:rsidRPr="00020A41" w:rsidRDefault="00C23E41" w:rsidP="007D6FE2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9</w:t>
            </w:r>
          </w:p>
        </w:tc>
        <w:tc>
          <w:tcPr>
            <w:tcW w:w="7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23E41" w:rsidRPr="00020A41" w:rsidRDefault="00C23E41" w:rsidP="007D6FE2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10</w:t>
            </w:r>
          </w:p>
        </w:tc>
      </w:tr>
      <w:tr w:rsidR="00C23E41" w:rsidTr="001F115A">
        <w:trPr>
          <w:gridAfter w:val="1"/>
          <w:wAfter w:w="14" w:type="dxa"/>
          <w:trHeight w:val="300"/>
        </w:trPr>
        <w:tc>
          <w:tcPr>
            <w:tcW w:w="32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C23E41" w:rsidRPr="00E4359B" w:rsidRDefault="00C23E41" w:rsidP="007D6FE2">
            <w:pPr>
              <w:rPr>
                <w:sz w:val="18"/>
                <w:szCs w:val="18"/>
              </w:rPr>
            </w:pPr>
            <w:r w:rsidRPr="00E4359B">
              <w:rPr>
                <w:sz w:val="18"/>
                <w:szCs w:val="18"/>
              </w:rPr>
              <w:t>Остаток на 31.12.201</w:t>
            </w:r>
            <w:r w:rsidR="00826B82">
              <w:rPr>
                <w:sz w:val="18"/>
                <w:szCs w:val="18"/>
              </w:rPr>
              <w:t>9</w:t>
            </w:r>
            <w:r w:rsidRPr="00E4359B">
              <w:rPr>
                <w:sz w:val="18"/>
                <w:szCs w:val="18"/>
              </w:rPr>
              <w:t xml:space="preserve"> г.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C23E41" w:rsidRPr="00020A41" w:rsidRDefault="00C23E41" w:rsidP="007D6FE2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010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23E41" w:rsidRPr="00EC7908" w:rsidRDefault="00C23E41" w:rsidP="007D6FE2">
            <w:pPr>
              <w:jc w:val="center"/>
              <w:rPr>
                <w:sz w:val="18"/>
                <w:szCs w:val="18"/>
              </w:rPr>
            </w:pPr>
            <w:bookmarkStart w:id="107" w:name="f3r10"/>
            <w:bookmarkEnd w:id="107"/>
            <w:r>
              <w:rPr>
                <w:sz w:val="18"/>
                <w:szCs w:val="18"/>
              </w:rPr>
              <w:t>18</w:t>
            </w:r>
            <w:r w:rsidR="00E4359B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745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23E41" w:rsidRPr="00EC7908" w:rsidRDefault="00C23E41" w:rsidP="007D6F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23E41" w:rsidRPr="00EC7908" w:rsidRDefault="00C23E41" w:rsidP="007D6F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23E41" w:rsidRPr="00EC7908" w:rsidRDefault="00C23E41" w:rsidP="007D6F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23E41" w:rsidRPr="00EC7908" w:rsidRDefault="00125E07" w:rsidP="007D6F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 w:rsidR="00E4359B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64</w:t>
            </w:r>
            <w:r w:rsidR="00E4359B">
              <w:rPr>
                <w:sz w:val="18"/>
                <w:szCs w:val="18"/>
              </w:rPr>
              <w:t>7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23E41" w:rsidRPr="00EC7908" w:rsidRDefault="00826B82" w:rsidP="007D6F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3  486</w:t>
            </w:r>
          </w:p>
        </w:tc>
        <w:tc>
          <w:tcPr>
            <w:tcW w:w="9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23E41" w:rsidRPr="00EC7908" w:rsidRDefault="00C23E41" w:rsidP="007D6F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23E41" w:rsidRPr="00EC7908" w:rsidRDefault="00826B82" w:rsidP="007D6F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24 880</w:t>
            </w:r>
          </w:p>
        </w:tc>
      </w:tr>
      <w:tr w:rsidR="00C23E41" w:rsidTr="001F115A">
        <w:trPr>
          <w:gridAfter w:val="1"/>
          <w:wAfter w:w="14" w:type="dxa"/>
          <w:trHeight w:val="218"/>
        </w:trPr>
        <w:tc>
          <w:tcPr>
            <w:tcW w:w="32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C23E41" w:rsidRPr="00E4359B" w:rsidRDefault="00C23E41" w:rsidP="007D6FE2">
            <w:pPr>
              <w:rPr>
                <w:sz w:val="18"/>
                <w:szCs w:val="18"/>
              </w:rPr>
            </w:pPr>
            <w:r w:rsidRPr="00E4359B">
              <w:rPr>
                <w:sz w:val="18"/>
                <w:szCs w:val="18"/>
              </w:rPr>
              <w:t>Корректировки в связи с изменением учетной политики</w:t>
            </w: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23E41" w:rsidRPr="00020A41" w:rsidRDefault="00C23E41" w:rsidP="007D6FE2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23E41" w:rsidRPr="00EC7908" w:rsidRDefault="00C23E41" w:rsidP="007D6FE2">
            <w:pPr>
              <w:jc w:val="center"/>
              <w:rPr>
                <w:sz w:val="18"/>
                <w:szCs w:val="18"/>
              </w:rPr>
            </w:pPr>
            <w:bookmarkStart w:id="108" w:name="f3r20"/>
            <w:bookmarkEnd w:id="108"/>
            <w:r>
              <w:rPr>
                <w:sz w:val="18"/>
                <w:szCs w:val="18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23E41" w:rsidRPr="00EC7908" w:rsidRDefault="00C23E41" w:rsidP="007D6F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23E41" w:rsidRPr="00EC7908" w:rsidRDefault="00C23E41" w:rsidP="007D6F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23E41" w:rsidRPr="00EC7908" w:rsidRDefault="00C23E41" w:rsidP="007D6F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23E41" w:rsidRPr="00EC7908" w:rsidRDefault="00C23E41" w:rsidP="007D6F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23E41" w:rsidRPr="00EC7908" w:rsidRDefault="00C23E41" w:rsidP="007D6F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23E41" w:rsidRPr="00EC7908" w:rsidRDefault="00C23E41" w:rsidP="007D6F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23E41" w:rsidRPr="00EC7908" w:rsidRDefault="00C23E41" w:rsidP="007D6F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C23E41" w:rsidTr="001F115A">
        <w:trPr>
          <w:gridAfter w:val="1"/>
          <w:wAfter w:w="14" w:type="dxa"/>
          <w:trHeight w:val="380"/>
        </w:trPr>
        <w:tc>
          <w:tcPr>
            <w:tcW w:w="32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C23E41" w:rsidRPr="00E4359B" w:rsidRDefault="00C23E41" w:rsidP="007D6FE2">
            <w:pPr>
              <w:rPr>
                <w:sz w:val="18"/>
                <w:szCs w:val="18"/>
              </w:rPr>
            </w:pPr>
            <w:r w:rsidRPr="00E4359B">
              <w:rPr>
                <w:sz w:val="18"/>
                <w:szCs w:val="18"/>
              </w:rPr>
              <w:t>Корректировки в связи с исправлением ошибок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C23E41" w:rsidRPr="00020A41" w:rsidRDefault="00C23E41" w:rsidP="007D6FE2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030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23E41" w:rsidRPr="00EC7908" w:rsidRDefault="00C23E41" w:rsidP="007D6FE2">
            <w:pPr>
              <w:jc w:val="center"/>
              <w:rPr>
                <w:sz w:val="18"/>
                <w:szCs w:val="18"/>
              </w:rPr>
            </w:pPr>
            <w:bookmarkStart w:id="109" w:name="f3r30"/>
            <w:bookmarkEnd w:id="109"/>
            <w:r>
              <w:rPr>
                <w:sz w:val="18"/>
                <w:szCs w:val="18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23E41" w:rsidRPr="00EC7908" w:rsidRDefault="00C23E41" w:rsidP="007D6F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23E41" w:rsidRPr="00EC7908" w:rsidRDefault="00C23E41" w:rsidP="007D6F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23E41" w:rsidRPr="00EC7908" w:rsidRDefault="00C23E41" w:rsidP="007D6F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23E41" w:rsidRPr="00EC7908" w:rsidRDefault="00C23E41" w:rsidP="007D6F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23E41" w:rsidRPr="00EC7908" w:rsidRDefault="00826B82" w:rsidP="007D6F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23E41" w:rsidRPr="00EC7908" w:rsidRDefault="00826B82" w:rsidP="007D6F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23E41" w:rsidRPr="00EC7908" w:rsidRDefault="00826B82" w:rsidP="007D6F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1F115A" w:rsidTr="001F115A">
        <w:trPr>
          <w:gridAfter w:val="1"/>
          <w:wAfter w:w="14" w:type="dxa"/>
          <w:trHeight w:val="407"/>
        </w:trPr>
        <w:tc>
          <w:tcPr>
            <w:tcW w:w="32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F115A" w:rsidRPr="00E4359B" w:rsidRDefault="001F115A" w:rsidP="007D6FE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Корректировки на сумму разниц от перерасчета активов и обязательств в эквиваленте на</w:t>
            </w:r>
            <w:r w:rsidR="00826B82">
              <w:rPr>
                <w:sz w:val="18"/>
                <w:szCs w:val="18"/>
              </w:rPr>
              <w:t xml:space="preserve"> 31.12.2019</w:t>
            </w:r>
            <w:r>
              <w:rPr>
                <w:sz w:val="18"/>
                <w:szCs w:val="18"/>
              </w:rPr>
              <w:t xml:space="preserve"> г.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1F115A" w:rsidRPr="00020A41" w:rsidRDefault="001F115A" w:rsidP="007D6FE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1F115A" w:rsidRDefault="001F115A" w:rsidP="007D6F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1F115A" w:rsidRDefault="001F115A" w:rsidP="007D6F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1F115A" w:rsidRDefault="001F115A" w:rsidP="007D6F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1F115A" w:rsidRDefault="001F115A" w:rsidP="007D6F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1F115A" w:rsidRDefault="001F115A" w:rsidP="007D6F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1F115A" w:rsidRDefault="001F115A" w:rsidP="007D6F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1F115A" w:rsidRDefault="001F115A" w:rsidP="007D6F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1F115A" w:rsidRDefault="001F115A" w:rsidP="007D6F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C23E41" w:rsidTr="001F115A">
        <w:trPr>
          <w:gridAfter w:val="1"/>
          <w:wAfter w:w="14" w:type="dxa"/>
          <w:trHeight w:val="407"/>
        </w:trPr>
        <w:tc>
          <w:tcPr>
            <w:tcW w:w="32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3E41" w:rsidRPr="00E4359B" w:rsidRDefault="00C23E41" w:rsidP="007D6FE2">
            <w:pPr>
              <w:rPr>
                <w:sz w:val="18"/>
                <w:szCs w:val="18"/>
              </w:rPr>
            </w:pPr>
            <w:r w:rsidRPr="00E4359B">
              <w:rPr>
                <w:sz w:val="18"/>
                <w:szCs w:val="18"/>
              </w:rPr>
              <w:t>Скорректированный остаток на 31.12 .201</w:t>
            </w:r>
            <w:r w:rsidR="00E07D2C">
              <w:rPr>
                <w:sz w:val="18"/>
                <w:szCs w:val="18"/>
              </w:rPr>
              <w:t>9</w:t>
            </w:r>
            <w:r w:rsidRPr="00E4359B">
              <w:rPr>
                <w:sz w:val="18"/>
                <w:szCs w:val="18"/>
              </w:rPr>
              <w:t xml:space="preserve"> г.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C23E41" w:rsidRPr="00020A41" w:rsidRDefault="00C23E41" w:rsidP="007D6FE2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23E41" w:rsidRPr="00EC7908" w:rsidRDefault="00C23E41" w:rsidP="007D6FE2">
            <w:pPr>
              <w:jc w:val="center"/>
              <w:rPr>
                <w:sz w:val="18"/>
                <w:szCs w:val="18"/>
              </w:rPr>
            </w:pPr>
            <w:bookmarkStart w:id="110" w:name="f3r40"/>
            <w:bookmarkEnd w:id="110"/>
            <w:r>
              <w:rPr>
                <w:sz w:val="18"/>
                <w:szCs w:val="18"/>
              </w:rPr>
              <w:t>18</w:t>
            </w:r>
            <w:r w:rsidR="001F115A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745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23E41" w:rsidRPr="00EC7908" w:rsidRDefault="00C23E41" w:rsidP="007D6F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23E41" w:rsidRPr="00EC7908" w:rsidRDefault="00C23E41" w:rsidP="007D6F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23E41" w:rsidRPr="00EC7908" w:rsidRDefault="00C23E41" w:rsidP="007D6F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23E41" w:rsidRPr="00EC7908" w:rsidRDefault="00125E07" w:rsidP="007D6F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 w:rsidR="001F115A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64</w:t>
            </w:r>
            <w:r w:rsidR="001F115A">
              <w:rPr>
                <w:sz w:val="18"/>
                <w:szCs w:val="18"/>
              </w:rPr>
              <w:t>7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23E41" w:rsidRPr="00EC7908" w:rsidRDefault="00826B82" w:rsidP="007D6F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3 486</w:t>
            </w:r>
          </w:p>
        </w:tc>
        <w:tc>
          <w:tcPr>
            <w:tcW w:w="9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23E41" w:rsidRPr="00EC7908" w:rsidRDefault="00C23E41" w:rsidP="007D6F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23E41" w:rsidRPr="00EC7908" w:rsidRDefault="00826B82" w:rsidP="007D6F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24 880</w:t>
            </w:r>
          </w:p>
        </w:tc>
      </w:tr>
      <w:tr w:rsidR="00C23E41" w:rsidTr="001F115A">
        <w:trPr>
          <w:gridAfter w:val="1"/>
          <w:wAfter w:w="14" w:type="dxa"/>
          <w:trHeight w:val="269"/>
        </w:trPr>
        <w:tc>
          <w:tcPr>
            <w:tcW w:w="320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C23E41" w:rsidRPr="00E4359B" w:rsidRDefault="00826B82" w:rsidP="007D6FE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 январь - декабрь 2020</w:t>
            </w:r>
            <w:r w:rsidR="00C23E41" w:rsidRPr="00E4359B">
              <w:rPr>
                <w:sz w:val="18"/>
                <w:szCs w:val="18"/>
              </w:rPr>
              <w:t xml:space="preserve"> года</w:t>
            </w:r>
          </w:p>
          <w:p w:rsidR="00C23E41" w:rsidRPr="00E4359B" w:rsidRDefault="00C23E41" w:rsidP="007D6FE2">
            <w:pPr>
              <w:rPr>
                <w:sz w:val="18"/>
                <w:szCs w:val="18"/>
              </w:rPr>
            </w:pPr>
            <w:r w:rsidRPr="00E4359B">
              <w:rPr>
                <w:sz w:val="18"/>
                <w:szCs w:val="18"/>
              </w:rPr>
              <w:t>Увеличение собственного капитала – всего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23E41" w:rsidRPr="00020A41" w:rsidRDefault="00C23E41" w:rsidP="007D6FE2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23E41" w:rsidRPr="00EC7908" w:rsidRDefault="00C23E41" w:rsidP="007D6FE2">
            <w:pPr>
              <w:jc w:val="center"/>
              <w:rPr>
                <w:sz w:val="18"/>
                <w:szCs w:val="18"/>
              </w:rPr>
            </w:pPr>
            <w:bookmarkStart w:id="111" w:name="f3r50"/>
            <w:bookmarkEnd w:id="111"/>
            <w:r>
              <w:rPr>
                <w:sz w:val="18"/>
                <w:szCs w:val="18"/>
              </w:rPr>
              <w:t>-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23E41" w:rsidRPr="00EC7908" w:rsidRDefault="00C23E41" w:rsidP="007D6F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23E41" w:rsidRPr="00EC7908" w:rsidRDefault="00C23E41" w:rsidP="007D6F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23E41" w:rsidRPr="00EC7908" w:rsidRDefault="00C23E41" w:rsidP="007D6F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26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23E41" w:rsidRPr="00EC7908" w:rsidRDefault="00125E07" w:rsidP="007D6F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113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23E41" w:rsidRPr="00EC7908" w:rsidRDefault="00826B82" w:rsidP="007D6F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2 084</w:t>
            </w:r>
          </w:p>
        </w:tc>
        <w:tc>
          <w:tcPr>
            <w:tcW w:w="951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23E41" w:rsidRPr="00EC7908" w:rsidRDefault="00C23E41" w:rsidP="007D6F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75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23E41" w:rsidRPr="00EC7908" w:rsidRDefault="00826B82" w:rsidP="007D6F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2 084</w:t>
            </w:r>
          </w:p>
        </w:tc>
      </w:tr>
      <w:tr w:rsidR="00C23E41" w:rsidTr="001F115A">
        <w:trPr>
          <w:gridAfter w:val="1"/>
          <w:wAfter w:w="14" w:type="dxa"/>
          <w:trHeight w:val="134"/>
        </w:trPr>
        <w:tc>
          <w:tcPr>
            <w:tcW w:w="3207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C23E41" w:rsidRPr="00E4359B" w:rsidRDefault="00C23E41" w:rsidP="007D6FE2">
            <w:pPr>
              <w:ind w:firstLineChars="100" w:firstLine="180"/>
              <w:rPr>
                <w:sz w:val="18"/>
                <w:szCs w:val="18"/>
              </w:rPr>
            </w:pPr>
            <w:r w:rsidRPr="00E4359B">
              <w:rPr>
                <w:sz w:val="18"/>
                <w:szCs w:val="18"/>
              </w:rPr>
              <w:t>В том числе: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23E41" w:rsidRPr="00020A41" w:rsidRDefault="00C23E41" w:rsidP="007D6FE2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 </w:t>
            </w:r>
          </w:p>
        </w:tc>
        <w:tc>
          <w:tcPr>
            <w:tcW w:w="88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C23E41" w:rsidRPr="00EC7908" w:rsidRDefault="00C23E41" w:rsidP="007D6FE2">
            <w:pPr>
              <w:jc w:val="center"/>
              <w:rPr>
                <w:sz w:val="18"/>
                <w:szCs w:val="18"/>
              </w:rPr>
            </w:pPr>
            <w:bookmarkStart w:id="112" w:name="f3r51"/>
            <w:bookmarkEnd w:id="112"/>
            <w:r>
              <w:rPr>
                <w:sz w:val="18"/>
                <w:szCs w:val="18"/>
              </w:rPr>
              <w:t>-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C23E41" w:rsidRPr="00EC7908" w:rsidRDefault="00C23E41" w:rsidP="007D6F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C23E41" w:rsidRPr="00EC7908" w:rsidRDefault="00C23E41" w:rsidP="007D6F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C23E41" w:rsidRPr="00EC7908" w:rsidRDefault="00C23E41" w:rsidP="007D6F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26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C23E41" w:rsidRPr="00EC7908" w:rsidRDefault="00C23E41" w:rsidP="007D6F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113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C23E41" w:rsidRPr="00EC7908" w:rsidRDefault="00826B82" w:rsidP="007D6F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2 079</w:t>
            </w:r>
          </w:p>
        </w:tc>
        <w:tc>
          <w:tcPr>
            <w:tcW w:w="951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C23E41" w:rsidRPr="00EC7908" w:rsidRDefault="00C23E41" w:rsidP="007D6F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75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C23E41" w:rsidRPr="00EC7908" w:rsidRDefault="00826B82" w:rsidP="007D6F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2 079</w:t>
            </w:r>
          </w:p>
        </w:tc>
      </w:tr>
      <w:tr w:rsidR="00C23E41" w:rsidTr="001F115A">
        <w:trPr>
          <w:gridAfter w:val="1"/>
          <w:wAfter w:w="14" w:type="dxa"/>
          <w:trHeight w:val="152"/>
        </w:trPr>
        <w:tc>
          <w:tcPr>
            <w:tcW w:w="320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C23E41" w:rsidRPr="00E4359B" w:rsidRDefault="00C23E41" w:rsidP="007D6FE2">
            <w:pPr>
              <w:ind w:firstLineChars="100" w:firstLine="180"/>
              <w:rPr>
                <w:sz w:val="18"/>
                <w:szCs w:val="18"/>
              </w:rPr>
            </w:pPr>
            <w:r w:rsidRPr="00E4359B">
              <w:rPr>
                <w:sz w:val="18"/>
                <w:szCs w:val="18"/>
              </w:rPr>
              <w:t xml:space="preserve">чистая прибыль </w:t>
            </w: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23E41" w:rsidRPr="00020A41" w:rsidRDefault="00C23E41" w:rsidP="007D6FE2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051</w:t>
            </w:r>
          </w:p>
        </w:tc>
        <w:tc>
          <w:tcPr>
            <w:tcW w:w="8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23E41" w:rsidRPr="00EC7908" w:rsidRDefault="00C23E41" w:rsidP="007D6FE2">
            <w:pPr>
              <w:rPr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23E41" w:rsidRPr="00EC7908" w:rsidRDefault="00C23E41" w:rsidP="007D6FE2">
            <w:pPr>
              <w:rPr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23E41" w:rsidRPr="00EC7908" w:rsidRDefault="00C23E41" w:rsidP="007D6FE2">
            <w:pPr>
              <w:rPr>
                <w:sz w:val="18"/>
                <w:szCs w:val="18"/>
              </w:rPr>
            </w:pPr>
          </w:p>
        </w:tc>
        <w:tc>
          <w:tcPr>
            <w:tcW w:w="8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23E41" w:rsidRPr="00EC7908" w:rsidRDefault="00C23E41" w:rsidP="007D6FE2">
            <w:pPr>
              <w:rPr>
                <w:sz w:val="18"/>
                <w:szCs w:val="18"/>
              </w:rPr>
            </w:pPr>
          </w:p>
        </w:tc>
        <w:tc>
          <w:tcPr>
            <w:tcW w:w="92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23E41" w:rsidRPr="00EC7908" w:rsidRDefault="00C23E41" w:rsidP="007D6FE2">
            <w:pPr>
              <w:rPr>
                <w:sz w:val="18"/>
                <w:szCs w:val="18"/>
              </w:rPr>
            </w:pPr>
          </w:p>
        </w:tc>
        <w:tc>
          <w:tcPr>
            <w:tcW w:w="111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23E41" w:rsidRPr="00EC7908" w:rsidRDefault="00C23E41" w:rsidP="007D6FE2">
            <w:pPr>
              <w:rPr>
                <w:sz w:val="18"/>
                <w:szCs w:val="18"/>
              </w:rPr>
            </w:pPr>
          </w:p>
        </w:tc>
        <w:tc>
          <w:tcPr>
            <w:tcW w:w="95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23E41" w:rsidRPr="00EC7908" w:rsidRDefault="00C23E41" w:rsidP="007D6FE2">
            <w:pPr>
              <w:rPr>
                <w:sz w:val="18"/>
                <w:szCs w:val="18"/>
              </w:rPr>
            </w:pPr>
          </w:p>
        </w:tc>
        <w:tc>
          <w:tcPr>
            <w:tcW w:w="77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23E41" w:rsidRPr="00EC7908" w:rsidRDefault="00C23E41" w:rsidP="007D6FE2">
            <w:pPr>
              <w:rPr>
                <w:sz w:val="18"/>
                <w:szCs w:val="18"/>
              </w:rPr>
            </w:pPr>
          </w:p>
        </w:tc>
      </w:tr>
      <w:tr w:rsidR="00C23E41" w:rsidTr="001F115A">
        <w:trPr>
          <w:gridAfter w:val="1"/>
          <w:wAfter w:w="14" w:type="dxa"/>
          <w:trHeight w:val="310"/>
        </w:trPr>
        <w:tc>
          <w:tcPr>
            <w:tcW w:w="32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C23E41" w:rsidRPr="00E4359B" w:rsidRDefault="00C23E41" w:rsidP="007D6FE2">
            <w:pPr>
              <w:ind w:firstLineChars="100" w:firstLine="180"/>
              <w:rPr>
                <w:sz w:val="18"/>
                <w:szCs w:val="18"/>
              </w:rPr>
            </w:pPr>
            <w:r w:rsidRPr="00E4359B">
              <w:rPr>
                <w:sz w:val="18"/>
                <w:szCs w:val="18"/>
              </w:rPr>
              <w:t>переоценка долгосрочных активов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23E41" w:rsidRPr="00020A41" w:rsidRDefault="00C23E41" w:rsidP="007D6FE2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052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23E41" w:rsidRPr="00EC7908" w:rsidRDefault="00C23E41" w:rsidP="007D6FE2">
            <w:pPr>
              <w:jc w:val="center"/>
              <w:rPr>
                <w:sz w:val="18"/>
                <w:szCs w:val="18"/>
              </w:rPr>
            </w:pPr>
            <w:bookmarkStart w:id="113" w:name="f3r52"/>
            <w:bookmarkEnd w:id="113"/>
            <w:r>
              <w:rPr>
                <w:sz w:val="18"/>
                <w:szCs w:val="18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23E41" w:rsidRPr="00EC7908" w:rsidRDefault="00C23E41" w:rsidP="007D6F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23E41" w:rsidRPr="00EC7908" w:rsidRDefault="00C23E41" w:rsidP="007D6F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23E41" w:rsidRPr="00EC7908" w:rsidRDefault="00C23E41" w:rsidP="007D6F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23E41" w:rsidRPr="00EC7908" w:rsidRDefault="00125E07" w:rsidP="007D6F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23E41" w:rsidRPr="00EC7908" w:rsidRDefault="00C23E41" w:rsidP="007D6F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23E41" w:rsidRPr="00EC7908" w:rsidRDefault="00C23E41" w:rsidP="007D6F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23E41" w:rsidRPr="00EC7908" w:rsidRDefault="00125E07" w:rsidP="007D6F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C23E41" w:rsidTr="001F115A">
        <w:trPr>
          <w:gridAfter w:val="1"/>
          <w:wAfter w:w="14" w:type="dxa"/>
          <w:trHeight w:val="499"/>
        </w:trPr>
        <w:tc>
          <w:tcPr>
            <w:tcW w:w="32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C23E41" w:rsidRPr="00E4359B" w:rsidRDefault="00C23E41" w:rsidP="007D6FE2">
            <w:pPr>
              <w:ind w:firstLineChars="100" w:firstLine="180"/>
              <w:rPr>
                <w:sz w:val="18"/>
                <w:szCs w:val="18"/>
              </w:rPr>
            </w:pPr>
            <w:r w:rsidRPr="00E4359B">
              <w:rPr>
                <w:sz w:val="18"/>
                <w:szCs w:val="18"/>
              </w:rPr>
              <w:t>доходы от прочих операций, не включаемые в чистую прибыль (убыток)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23E41" w:rsidRPr="00020A41" w:rsidRDefault="00C23E41" w:rsidP="007D6FE2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053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23E41" w:rsidRPr="00EC7908" w:rsidRDefault="00C23E41" w:rsidP="007D6FE2">
            <w:pPr>
              <w:jc w:val="center"/>
              <w:rPr>
                <w:sz w:val="18"/>
                <w:szCs w:val="18"/>
              </w:rPr>
            </w:pPr>
            <w:bookmarkStart w:id="114" w:name="f3r53"/>
            <w:bookmarkEnd w:id="114"/>
            <w:r>
              <w:rPr>
                <w:sz w:val="18"/>
                <w:szCs w:val="18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23E41" w:rsidRPr="00EC7908" w:rsidRDefault="00C23E41" w:rsidP="007D6F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23E41" w:rsidRPr="00EC7908" w:rsidRDefault="00C23E41" w:rsidP="007D6F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23E41" w:rsidRPr="00EC7908" w:rsidRDefault="00C23E41" w:rsidP="007D6F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23E41" w:rsidRPr="00EC7908" w:rsidRDefault="00C23E41" w:rsidP="007D6F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23E41" w:rsidRPr="00EC7908" w:rsidRDefault="00C23E41" w:rsidP="007D6F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23E41" w:rsidRPr="00EC7908" w:rsidRDefault="00C23E41" w:rsidP="007D6F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23E41" w:rsidRPr="00EC7908" w:rsidRDefault="00C23E41" w:rsidP="007D6F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C23E41" w:rsidTr="001F115A">
        <w:trPr>
          <w:gridAfter w:val="1"/>
          <w:wAfter w:w="14" w:type="dxa"/>
          <w:trHeight w:val="275"/>
        </w:trPr>
        <w:tc>
          <w:tcPr>
            <w:tcW w:w="32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C23E41" w:rsidRPr="00E4359B" w:rsidRDefault="00C23E41" w:rsidP="007D6FE2">
            <w:pPr>
              <w:ind w:firstLineChars="100" w:firstLine="180"/>
              <w:rPr>
                <w:sz w:val="18"/>
                <w:szCs w:val="18"/>
              </w:rPr>
            </w:pPr>
            <w:r w:rsidRPr="00E4359B">
              <w:rPr>
                <w:sz w:val="18"/>
                <w:szCs w:val="18"/>
              </w:rPr>
              <w:t xml:space="preserve">выпуск дополнительных акций 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23E41" w:rsidRPr="00020A41" w:rsidRDefault="00C23E41" w:rsidP="007D6FE2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054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23E41" w:rsidRPr="00EC7908" w:rsidRDefault="00C23E41" w:rsidP="007D6FE2">
            <w:pPr>
              <w:jc w:val="center"/>
              <w:rPr>
                <w:sz w:val="18"/>
                <w:szCs w:val="18"/>
              </w:rPr>
            </w:pPr>
            <w:bookmarkStart w:id="115" w:name="f3r54"/>
            <w:bookmarkEnd w:id="115"/>
            <w:r>
              <w:rPr>
                <w:sz w:val="18"/>
                <w:szCs w:val="18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23E41" w:rsidRPr="00EC7908" w:rsidRDefault="00C23E41" w:rsidP="007D6F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23E41" w:rsidRPr="00EC7908" w:rsidRDefault="00C23E41" w:rsidP="007D6F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23E41" w:rsidRPr="00EC7908" w:rsidRDefault="00C23E41" w:rsidP="007D6F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23E41" w:rsidRPr="00EC7908" w:rsidRDefault="00C23E41" w:rsidP="007D6F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23E41" w:rsidRPr="00EC7908" w:rsidRDefault="00C23E41" w:rsidP="007D6F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23E41" w:rsidRPr="00EC7908" w:rsidRDefault="00C23E41" w:rsidP="007D6F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23E41" w:rsidRPr="00EC7908" w:rsidRDefault="00C23E41" w:rsidP="007D6F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C23E41" w:rsidTr="001F115A">
        <w:trPr>
          <w:gridAfter w:val="1"/>
          <w:wAfter w:w="14" w:type="dxa"/>
          <w:trHeight w:val="302"/>
        </w:trPr>
        <w:tc>
          <w:tcPr>
            <w:tcW w:w="32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C23E41" w:rsidRPr="00E4359B" w:rsidRDefault="00C23E41" w:rsidP="007D6FE2">
            <w:pPr>
              <w:ind w:firstLineChars="100" w:firstLine="180"/>
              <w:rPr>
                <w:sz w:val="18"/>
                <w:szCs w:val="18"/>
              </w:rPr>
            </w:pPr>
            <w:r w:rsidRPr="00E4359B">
              <w:rPr>
                <w:sz w:val="18"/>
                <w:szCs w:val="18"/>
              </w:rPr>
              <w:t>увеличение номинальной стоимости акций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23E41" w:rsidRPr="00020A41" w:rsidRDefault="00C23E41" w:rsidP="007D6FE2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055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23E41" w:rsidRPr="00EC7908" w:rsidRDefault="00C23E41" w:rsidP="007D6FE2">
            <w:pPr>
              <w:jc w:val="center"/>
              <w:rPr>
                <w:sz w:val="18"/>
                <w:szCs w:val="18"/>
              </w:rPr>
            </w:pPr>
            <w:bookmarkStart w:id="116" w:name="f3r55"/>
            <w:bookmarkEnd w:id="116"/>
            <w:r>
              <w:rPr>
                <w:sz w:val="18"/>
                <w:szCs w:val="18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23E41" w:rsidRPr="00EC7908" w:rsidRDefault="00C23E41" w:rsidP="007D6F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23E41" w:rsidRPr="00EC7908" w:rsidRDefault="00C23E41" w:rsidP="007D6F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23E41" w:rsidRPr="00EC7908" w:rsidRDefault="00C23E41" w:rsidP="007D6F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23E41" w:rsidRPr="00EC7908" w:rsidRDefault="00C23E41" w:rsidP="007D6F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23E41" w:rsidRPr="00EC7908" w:rsidRDefault="00C23E41" w:rsidP="007D6F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23E41" w:rsidRPr="00EC7908" w:rsidRDefault="00C23E41" w:rsidP="007D6F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23E41" w:rsidRPr="00EC7908" w:rsidRDefault="00C23E41" w:rsidP="007D6F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C23E41" w:rsidTr="001F115A">
        <w:trPr>
          <w:gridAfter w:val="1"/>
          <w:wAfter w:w="14" w:type="dxa"/>
          <w:trHeight w:val="464"/>
        </w:trPr>
        <w:tc>
          <w:tcPr>
            <w:tcW w:w="32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C23E41" w:rsidRPr="00E4359B" w:rsidRDefault="00C23E41" w:rsidP="007D6FE2">
            <w:pPr>
              <w:ind w:firstLineChars="100" w:firstLine="180"/>
              <w:rPr>
                <w:sz w:val="18"/>
                <w:szCs w:val="18"/>
              </w:rPr>
            </w:pPr>
            <w:r w:rsidRPr="00E4359B">
              <w:rPr>
                <w:sz w:val="18"/>
                <w:szCs w:val="18"/>
              </w:rPr>
              <w:t>вклады собственника имущества (учредителей, участников)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23E41" w:rsidRPr="00020A41" w:rsidRDefault="00C23E41" w:rsidP="007D6FE2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056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23E41" w:rsidRPr="00EC7908" w:rsidRDefault="00C23E41" w:rsidP="007D6FE2">
            <w:pPr>
              <w:jc w:val="center"/>
              <w:rPr>
                <w:sz w:val="18"/>
                <w:szCs w:val="18"/>
              </w:rPr>
            </w:pPr>
            <w:bookmarkStart w:id="117" w:name="f3r56"/>
            <w:bookmarkEnd w:id="117"/>
            <w:r>
              <w:rPr>
                <w:sz w:val="18"/>
                <w:szCs w:val="18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23E41" w:rsidRPr="00EC7908" w:rsidRDefault="00C23E41" w:rsidP="007D6F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23E41" w:rsidRPr="00EC7908" w:rsidRDefault="00C23E41" w:rsidP="007D6F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23E41" w:rsidRPr="00EC7908" w:rsidRDefault="00C23E41" w:rsidP="007D6F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23E41" w:rsidRPr="00EC7908" w:rsidRDefault="00C23E41" w:rsidP="007D6F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23E41" w:rsidRPr="00EC7908" w:rsidRDefault="00C23E41" w:rsidP="007D6F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23E41" w:rsidRPr="00EC7908" w:rsidRDefault="00C23E41" w:rsidP="007D6F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23E41" w:rsidRPr="00EC7908" w:rsidRDefault="00C23E41" w:rsidP="007D6F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C23E41" w:rsidTr="001F115A">
        <w:trPr>
          <w:gridAfter w:val="1"/>
          <w:wAfter w:w="14" w:type="dxa"/>
          <w:trHeight w:val="259"/>
        </w:trPr>
        <w:tc>
          <w:tcPr>
            <w:tcW w:w="32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C23E41" w:rsidRPr="00E4359B" w:rsidRDefault="00C23E41" w:rsidP="007D6FE2">
            <w:pPr>
              <w:ind w:firstLineChars="100" w:firstLine="180"/>
              <w:rPr>
                <w:sz w:val="18"/>
                <w:szCs w:val="18"/>
              </w:rPr>
            </w:pPr>
            <w:r w:rsidRPr="00E4359B">
              <w:rPr>
                <w:sz w:val="18"/>
                <w:szCs w:val="18"/>
              </w:rPr>
              <w:t>реорганизация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23E41" w:rsidRPr="00020A41" w:rsidRDefault="00C23E41" w:rsidP="007D6FE2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057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23E41" w:rsidRPr="00EC7908" w:rsidRDefault="00C23E41" w:rsidP="007D6FE2">
            <w:pPr>
              <w:jc w:val="center"/>
              <w:rPr>
                <w:sz w:val="18"/>
                <w:szCs w:val="18"/>
              </w:rPr>
            </w:pPr>
            <w:bookmarkStart w:id="118" w:name="f3r57"/>
            <w:bookmarkEnd w:id="118"/>
            <w:r>
              <w:rPr>
                <w:sz w:val="18"/>
                <w:szCs w:val="18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23E41" w:rsidRPr="00EC7908" w:rsidRDefault="00C23E41" w:rsidP="007D6F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23E41" w:rsidRPr="00EC7908" w:rsidRDefault="00C23E41" w:rsidP="007D6F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23E41" w:rsidRPr="00EC7908" w:rsidRDefault="00C23E41" w:rsidP="007D6F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23E41" w:rsidRPr="00EC7908" w:rsidRDefault="00C23E41" w:rsidP="007D6F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23E41" w:rsidRPr="00EC7908" w:rsidRDefault="00C23E41" w:rsidP="007D6F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23E41" w:rsidRPr="00EC7908" w:rsidRDefault="00C23E41" w:rsidP="007D6F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23E41" w:rsidRPr="00EC7908" w:rsidRDefault="00C23E41" w:rsidP="007D6F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C23E41" w:rsidTr="001F115A">
        <w:trPr>
          <w:gridAfter w:val="1"/>
          <w:wAfter w:w="14" w:type="dxa"/>
          <w:trHeight w:val="64"/>
        </w:trPr>
        <w:tc>
          <w:tcPr>
            <w:tcW w:w="32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C23E41" w:rsidRPr="00E4359B" w:rsidRDefault="00C23E41" w:rsidP="007D6FE2">
            <w:pPr>
              <w:ind w:firstLineChars="100" w:firstLine="180"/>
              <w:rPr>
                <w:sz w:val="18"/>
                <w:szCs w:val="18"/>
              </w:rPr>
            </w:pPr>
            <w:r w:rsidRPr="00E4359B">
              <w:rPr>
                <w:sz w:val="18"/>
                <w:szCs w:val="18"/>
              </w:rPr>
              <w:t> прочие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23E41" w:rsidRPr="00020A41" w:rsidRDefault="00C23E41" w:rsidP="007D6FE2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058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23E41" w:rsidRPr="00EC7908" w:rsidRDefault="00C23E41" w:rsidP="007D6FE2">
            <w:pPr>
              <w:jc w:val="center"/>
              <w:rPr>
                <w:sz w:val="18"/>
                <w:szCs w:val="18"/>
              </w:rPr>
            </w:pPr>
            <w:bookmarkStart w:id="119" w:name="f3r58"/>
            <w:bookmarkEnd w:id="119"/>
            <w:r>
              <w:rPr>
                <w:sz w:val="18"/>
                <w:szCs w:val="18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23E41" w:rsidRPr="00EC7908" w:rsidRDefault="00C23E41" w:rsidP="007D6F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23E41" w:rsidRPr="00EC7908" w:rsidRDefault="00C23E41" w:rsidP="007D6F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23E41" w:rsidRPr="00EC7908" w:rsidRDefault="00C23E41" w:rsidP="007D6F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23E41" w:rsidRPr="00EC7908" w:rsidRDefault="00C23E41" w:rsidP="007D6F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23E41" w:rsidRPr="00EC7908" w:rsidRDefault="00826B82" w:rsidP="007D6F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9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23E41" w:rsidRPr="00EC7908" w:rsidRDefault="00C23E41" w:rsidP="007D6F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23E41" w:rsidRPr="00EC7908" w:rsidRDefault="00826B82" w:rsidP="007D6F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</w:tr>
      <w:tr w:rsidR="00C23E41" w:rsidTr="001F115A">
        <w:trPr>
          <w:gridAfter w:val="1"/>
          <w:wAfter w:w="14" w:type="dxa"/>
          <w:trHeight w:val="64"/>
        </w:trPr>
        <w:tc>
          <w:tcPr>
            <w:tcW w:w="32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C23E41" w:rsidRPr="00E4359B" w:rsidRDefault="00C23E41" w:rsidP="007D6FE2">
            <w:pPr>
              <w:ind w:firstLineChars="100" w:firstLine="180"/>
              <w:rPr>
                <w:sz w:val="18"/>
                <w:szCs w:val="18"/>
              </w:rPr>
            </w:pPr>
            <w:r w:rsidRPr="00E4359B">
              <w:rPr>
                <w:sz w:val="18"/>
                <w:szCs w:val="18"/>
              </w:rPr>
              <w:t> 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23E41" w:rsidRPr="00020A41" w:rsidRDefault="00C23E41" w:rsidP="007D6FE2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059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23E41" w:rsidRPr="00EC7908" w:rsidRDefault="00C23E41" w:rsidP="007D6FE2">
            <w:pPr>
              <w:jc w:val="center"/>
              <w:rPr>
                <w:sz w:val="18"/>
                <w:szCs w:val="18"/>
              </w:rPr>
            </w:pPr>
            <w:bookmarkStart w:id="120" w:name="f3r59"/>
            <w:bookmarkEnd w:id="120"/>
            <w:r>
              <w:rPr>
                <w:sz w:val="18"/>
                <w:szCs w:val="18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23E41" w:rsidRPr="00EC7908" w:rsidRDefault="00C23E41" w:rsidP="007D6F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23E41" w:rsidRPr="00EC7908" w:rsidRDefault="00C23E41" w:rsidP="007D6F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23E41" w:rsidRPr="00EC7908" w:rsidRDefault="00C23E41" w:rsidP="007D6F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23E41" w:rsidRPr="00EC7908" w:rsidRDefault="00C23E41" w:rsidP="007D6F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23E41" w:rsidRPr="00EC7908" w:rsidRDefault="00C23E41" w:rsidP="007D6F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23E41" w:rsidRPr="00EC7908" w:rsidRDefault="00C23E41" w:rsidP="007D6F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23E41" w:rsidRPr="00EC7908" w:rsidRDefault="00C23E41" w:rsidP="007D6F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C23E41" w:rsidTr="001F115A">
        <w:trPr>
          <w:gridAfter w:val="1"/>
          <w:wAfter w:w="14" w:type="dxa"/>
          <w:trHeight w:val="269"/>
        </w:trPr>
        <w:tc>
          <w:tcPr>
            <w:tcW w:w="32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C23E41" w:rsidRPr="00E4359B" w:rsidRDefault="00C23E41" w:rsidP="007D6FE2">
            <w:pPr>
              <w:rPr>
                <w:sz w:val="18"/>
                <w:szCs w:val="18"/>
              </w:rPr>
            </w:pPr>
            <w:r w:rsidRPr="00E4359B">
              <w:rPr>
                <w:sz w:val="18"/>
                <w:szCs w:val="18"/>
              </w:rPr>
              <w:t>Уменьшение собственного капитала – всего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23E41" w:rsidRPr="00020A41" w:rsidRDefault="00C23E41" w:rsidP="007D6FE2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E41" w:rsidRPr="00EC7908" w:rsidRDefault="00C23E41" w:rsidP="007D6FE2">
            <w:pPr>
              <w:jc w:val="center"/>
              <w:rPr>
                <w:sz w:val="18"/>
                <w:szCs w:val="18"/>
              </w:rPr>
            </w:pPr>
            <w:bookmarkStart w:id="121" w:name="f3r60"/>
            <w:bookmarkEnd w:id="121"/>
            <w:r>
              <w:rPr>
                <w:sz w:val="18"/>
                <w:szCs w:val="18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E41" w:rsidRPr="00EC7908" w:rsidRDefault="00C23E41" w:rsidP="007D6F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E41" w:rsidRPr="00EC7908" w:rsidRDefault="00C23E41" w:rsidP="007D6F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E41" w:rsidRPr="00EC7908" w:rsidRDefault="00C23E41" w:rsidP="007D6F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E41" w:rsidRPr="00EC7908" w:rsidRDefault="00C23E41" w:rsidP="007D6F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E41" w:rsidRPr="00EC7908" w:rsidRDefault="00826B82" w:rsidP="007D6F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(185</w:t>
            </w:r>
            <w:r w:rsidR="00C23E41">
              <w:rPr>
                <w:sz w:val="18"/>
                <w:szCs w:val="18"/>
              </w:rPr>
              <w:t>)</w:t>
            </w:r>
          </w:p>
        </w:tc>
        <w:tc>
          <w:tcPr>
            <w:tcW w:w="9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E41" w:rsidRPr="00EC7908" w:rsidRDefault="00C23E41" w:rsidP="007D6F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E41" w:rsidRPr="00EC7908" w:rsidRDefault="00826B82" w:rsidP="007D6F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(185</w:t>
            </w:r>
            <w:r w:rsidR="00C23E41">
              <w:rPr>
                <w:sz w:val="18"/>
                <w:szCs w:val="18"/>
              </w:rPr>
              <w:t>)</w:t>
            </w:r>
          </w:p>
        </w:tc>
      </w:tr>
      <w:tr w:rsidR="00C23E41" w:rsidTr="001F115A">
        <w:trPr>
          <w:gridAfter w:val="1"/>
          <w:wAfter w:w="14" w:type="dxa"/>
          <w:trHeight w:val="259"/>
        </w:trPr>
        <w:tc>
          <w:tcPr>
            <w:tcW w:w="3207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C23E41" w:rsidRPr="00E4359B" w:rsidRDefault="00C23E41" w:rsidP="007D6FE2">
            <w:pPr>
              <w:ind w:firstLineChars="100" w:firstLine="180"/>
              <w:rPr>
                <w:sz w:val="18"/>
                <w:szCs w:val="18"/>
              </w:rPr>
            </w:pPr>
            <w:r w:rsidRPr="00E4359B">
              <w:rPr>
                <w:sz w:val="18"/>
                <w:szCs w:val="18"/>
              </w:rPr>
              <w:t>В том числе: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23E41" w:rsidRPr="00020A41" w:rsidRDefault="00C23E41" w:rsidP="007D6FE2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 </w:t>
            </w:r>
          </w:p>
        </w:tc>
        <w:tc>
          <w:tcPr>
            <w:tcW w:w="88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</w:tcPr>
          <w:p w:rsidR="00C23E41" w:rsidRPr="00EC7908" w:rsidRDefault="00C23E41" w:rsidP="007D6FE2">
            <w:pPr>
              <w:jc w:val="center"/>
              <w:rPr>
                <w:sz w:val="18"/>
                <w:szCs w:val="18"/>
              </w:rPr>
            </w:pPr>
            <w:bookmarkStart w:id="122" w:name="f3r61"/>
            <w:bookmarkEnd w:id="122"/>
            <w:r>
              <w:rPr>
                <w:sz w:val="18"/>
                <w:szCs w:val="18"/>
              </w:rPr>
              <w:t>-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</w:tcPr>
          <w:p w:rsidR="00C23E41" w:rsidRPr="00EC7908" w:rsidRDefault="00C23E41" w:rsidP="007D6F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</w:tcPr>
          <w:p w:rsidR="00C23E41" w:rsidRPr="00EC7908" w:rsidRDefault="00C23E41" w:rsidP="007D6F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</w:tcPr>
          <w:p w:rsidR="00C23E41" w:rsidRPr="00EC7908" w:rsidRDefault="00C23E41" w:rsidP="007D6F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26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</w:tcPr>
          <w:p w:rsidR="00C23E41" w:rsidRPr="00EC7908" w:rsidRDefault="00C23E41" w:rsidP="007D6F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113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</w:tcPr>
          <w:p w:rsidR="00C23E41" w:rsidRPr="00EC7908" w:rsidRDefault="00C23E41" w:rsidP="007D6F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51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</w:tcPr>
          <w:p w:rsidR="00C23E41" w:rsidRPr="00EC7908" w:rsidRDefault="00C23E41" w:rsidP="007D6F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75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</w:tcPr>
          <w:p w:rsidR="00C23E41" w:rsidRPr="00EC7908" w:rsidRDefault="00C23E41" w:rsidP="007D6F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C23E41" w:rsidTr="001F115A">
        <w:trPr>
          <w:gridAfter w:val="1"/>
          <w:wAfter w:w="14" w:type="dxa"/>
          <w:trHeight w:val="259"/>
        </w:trPr>
        <w:tc>
          <w:tcPr>
            <w:tcW w:w="320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C23E41" w:rsidRPr="00E4359B" w:rsidRDefault="00C23E41" w:rsidP="007D6FE2">
            <w:pPr>
              <w:ind w:firstLineChars="100" w:firstLine="180"/>
              <w:rPr>
                <w:sz w:val="18"/>
                <w:szCs w:val="18"/>
              </w:rPr>
            </w:pPr>
            <w:r w:rsidRPr="00E4359B">
              <w:rPr>
                <w:sz w:val="18"/>
                <w:szCs w:val="18"/>
              </w:rPr>
              <w:t>убыток</w:t>
            </w: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23E41" w:rsidRPr="00020A41" w:rsidRDefault="00C23E41" w:rsidP="007D6FE2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061</w:t>
            </w:r>
          </w:p>
        </w:tc>
        <w:tc>
          <w:tcPr>
            <w:tcW w:w="8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23E41" w:rsidRPr="00EC7908" w:rsidRDefault="00C23E41" w:rsidP="007D6FE2">
            <w:pPr>
              <w:rPr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23E41" w:rsidRPr="00EC7908" w:rsidRDefault="00C23E41" w:rsidP="007D6FE2">
            <w:pPr>
              <w:rPr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23E41" w:rsidRPr="00EC7908" w:rsidRDefault="00C23E41" w:rsidP="007D6FE2">
            <w:pPr>
              <w:rPr>
                <w:sz w:val="18"/>
                <w:szCs w:val="18"/>
              </w:rPr>
            </w:pPr>
          </w:p>
        </w:tc>
        <w:tc>
          <w:tcPr>
            <w:tcW w:w="8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23E41" w:rsidRPr="00EC7908" w:rsidRDefault="00C23E41" w:rsidP="007D6FE2">
            <w:pPr>
              <w:rPr>
                <w:sz w:val="18"/>
                <w:szCs w:val="18"/>
              </w:rPr>
            </w:pPr>
          </w:p>
        </w:tc>
        <w:tc>
          <w:tcPr>
            <w:tcW w:w="92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23E41" w:rsidRPr="00EC7908" w:rsidRDefault="00C23E41" w:rsidP="007D6FE2">
            <w:pPr>
              <w:rPr>
                <w:sz w:val="18"/>
                <w:szCs w:val="18"/>
              </w:rPr>
            </w:pPr>
          </w:p>
        </w:tc>
        <w:tc>
          <w:tcPr>
            <w:tcW w:w="111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23E41" w:rsidRPr="00EC7908" w:rsidRDefault="00C23E41" w:rsidP="007D6FE2">
            <w:pPr>
              <w:rPr>
                <w:sz w:val="18"/>
                <w:szCs w:val="18"/>
              </w:rPr>
            </w:pPr>
          </w:p>
        </w:tc>
        <w:tc>
          <w:tcPr>
            <w:tcW w:w="95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23E41" w:rsidRPr="00EC7908" w:rsidRDefault="00C23E41" w:rsidP="007D6FE2">
            <w:pPr>
              <w:rPr>
                <w:sz w:val="18"/>
                <w:szCs w:val="18"/>
              </w:rPr>
            </w:pPr>
          </w:p>
        </w:tc>
        <w:tc>
          <w:tcPr>
            <w:tcW w:w="77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23E41" w:rsidRPr="00EC7908" w:rsidRDefault="00C23E41" w:rsidP="007D6FE2">
            <w:pPr>
              <w:rPr>
                <w:sz w:val="18"/>
                <w:szCs w:val="18"/>
              </w:rPr>
            </w:pPr>
          </w:p>
        </w:tc>
      </w:tr>
      <w:tr w:rsidR="00C23E41" w:rsidTr="001F115A">
        <w:trPr>
          <w:gridAfter w:val="1"/>
          <w:wAfter w:w="14" w:type="dxa"/>
          <w:trHeight w:val="240"/>
        </w:trPr>
        <w:tc>
          <w:tcPr>
            <w:tcW w:w="32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C23E41" w:rsidRPr="00E4359B" w:rsidRDefault="00C23E41" w:rsidP="007D6FE2">
            <w:pPr>
              <w:ind w:firstLineChars="100" w:firstLine="180"/>
              <w:rPr>
                <w:sz w:val="18"/>
                <w:szCs w:val="18"/>
              </w:rPr>
            </w:pPr>
            <w:r w:rsidRPr="00E4359B">
              <w:rPr>
                <w:sz w:val="18"/>
                <w:szCs w:val="18"/>
              </w:rPr>
              <w:t>переоценка долгосрочных активов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23E41" w:rsidRPr="00020A41" w:rsidRDefault="00C23E41" w:rsidP="007D6FE2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062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23E41" w:rsidRPr="00EC7908" w:rsidRDefault="00C23E41" w:rsidP="007D6FE2">
            <w:pPr>
              <w:jc w:val="center"/>
              <w:rPr>
                <w:sz w:val="18"/>
                <w:szCs w:val="18"/>
              </w:rPr>
            </w:pPr>
            <w:bookmarkStart w:id="123" w:name="f3r62"/>
            <w:bookmarkEnd w:id="123"/>
            <w:r>
              <w:rPr>
                <w:sz w:val="18"/>
                <w:szCs w:val="18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23E41" w:rsidRPr="00EC7908" w:rsidRDefault="00C23E41" w:rsidP="007D6F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23E41" w:rsidRPr="00EC7908" w:rsidRDefault="00C23E41" w:rsidP="007D6F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23E41" w:rsidRPr="00EC7908" w:rsidRDefault="00C23E41" w:rsidP="007D6F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23E41" w:rsidRPr="00EC7908" w:rsidRDefault="00C23E41" w:rsidP="007D6F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23E41" w:rsidRPr="00EC7908" w:rsidRDefault="00C23E41" w:rsidP="007D6F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23E41" w:rsidRPr="00EC7908" w:rsidRDefault="00C23E41" w:rsidP="007D6F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23E41" w:rsidRPr="00EC7908" w:rsidRDefault="00C23E41" w:rsidP="007D6F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C23E41" w:rsidTr="001F115A">
        <w:trPr>
          <w:gridAfter w:val="1"/>
          <w:wAfter w:w="14" w:type="dxa"/>
          <w:trHeight w:val="578"/>
        </w:trPr>
        <w:tc>
          <w:tcPr>
            <w:tcW w:w="32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C23E41" w:rsidRPr="00E4359B" w:rsidRDefault="00C23E41" w:rsidP="007D6FE2">
            <w:pPr>
              <w:ind w:firstLineChars="100" w:firstLine="180"/>
              <w:rPr>
                <w:sz w:val="18"/>
                <w:szCs w:val="18"/>
              </w:rPr>
            </w:pPr>
            <w:r w:rsidRPr="00E4359B">
              <w:rPr>
                <w:sz w:val="18"/>
                <w:szCs w:val="18"/>
              </w:rPr>
              <w:t>расходы от прочих операций, не включаемые в чистую прибыль (убыток)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23E41" w:rsidRPr="00020A41" w:rsidRDefault="00C23E41" w:rsidP="007D6FE2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063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23E41" w:rsidRPr="00EC7908" w:rsidRDefault="00C23E41" w:rsidP="007D6FE2">
            <w:pPr>
              <w:jc w:val="center"/>
              <w:rPr>
                <w:sz w:val="18"/>
                <w:szCs w:val="18"/>
              </w:rPr>
            </w:pPr>
            <w:bookmarkStart w:id="124" w:name="f3r63"/>
            <w:bookmarkEnd w:id="124"/>
            <w:r>
              <w:rPr>
                <w:sz w:val="18"/>
                <w:szCs w:val="18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23E41" w:rsidRPr="00EC7908" w:rsidRDefault="00C23E41" w:rsidP="007D6F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23E41" w:rsidRPr="00EC7908" w:rsidRDefault="00C23E41" w:rsidP="007D6F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23E41" w:rsidRPr="00EC7908" w:rsidRDefault="00C23E41" w:rsidP="007D6F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23E41" w:rsidRPr="00EC7908" w:rsidRDefault="00C23E41" w:rsidP="007D6F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23E41" w:rsidRPr="00EC7908" w:rsidRDefault="00C23E41" w:rsidP="007D6F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23E41" w:rsidRPr="00EC7908" w:rsidRDefault="00C23E41" w:rsidP="007D6F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23E41" w:rsidRPr="00EC7908" w:rsidRDefault="00C23E41" w:rsidP="007D6F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C23E41" w:rsidTr="001F115A">
        <w:trPr>
          <w:gridAfter w:val="1"/>
          <w:wAfter w:w="14" w:type="dxa"/>
          <w:trHeight w:val="525"/>
        </w:trPr>
        <w:tc>
          <w:tcPr>
            <w:tcW w:w="32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C23E41" w:rsidRPr="00E4359B" w:rsidRDefault="00C23E41" w:rsidP="007D6FE2">
            <w:pPr>
              <w:ind w:firstLineChars="100" w:firstLine="180"/>
              <w:rPr>
                <w:sz w:val="18"/>
                <w:szCs w:val="18"/>
              </w:rPr>
            </w:pPr>
            <w:r w:rsidRPr="00E4359B">
              <w:rPr>
                <w:sz w:val="18"/>
                <w:szCs w:val="18"/>
              </w:rPr>
              <w:t>уменьшение номинальной стоимости акций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23E41" w:rsidRPr="00020A41" w:rsidRDefault="00C23E41" w:rsidP="007D6FE2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064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23E41" w:rsidRPr="00EC7908" w:rsidRDefault="00C23E41" w:rsidP="007D6FE2">
            <w:pPr>
              <w:jc w:val="center"/>
              <w:rPr>
                <w:sz w:val="18"/>
                <w:szCs w:val="18"/>
              </w:rPr>
            </w:pPr>
            <w:bookmarkStart w:id="125" w:name="f3r64"/>
            <w:bookmarkEnd w:id="125"/>
            <w:r>
              <w:rPr>
                <w:sz w:val="18"/>
                <w:szCs w:val="18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23E41" w:rsidRPr="00EC7908" w:rsidRDefault="00C23E41" w:rsidP="007D6F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23E41" w:rsidRPr="00EC7908" w:rsidRDefault="00C23E41" w:rsidP="007D6F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23E41" w:rsidRPr="00EC7908" w:rsidRDefault="00C23E41" w:rsidP="007D6F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23E41" w:rsidRPr="00EC7908" w:rsidRDefault="00C23E41" w:rsidP="007D6F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23E41" w:rsidRPr="00EC7908" w:rsidRDefault="00C23E41" w:rsidP="007D6F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23E41" w:rsidRPr="00EC7908" w:rsidRDefault="00C23E41" w:rsidP="007D6F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23E41" w:rsidRPr="00EC7908" w:rsidRDefault="00C23E41" w:rsidP="007D6F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C23E41" w:rsidTr="001F115A">
        <w:trPr>
          <w:gridAfter w:val="1"/>
          <w:wAfter w:w="14" w:type="dxa"/>
          <w:trHeight w:val="525"/>
        </w:trPr>
        <w:tc>
          <w:tcPr>
            <w:tcW w:w="32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C23E41" w:rsidRPr="00E4359B" w:rsidRDefault="00C23E41" w:rsidP="007D6FE2">
            <w:pPr>
              <w:ind w:firstLineChars="100" w:firstLine="180"/>
              <w:rPr>
                <w:sz w:val="18"/>
                <w:szCs w:val="18"/>
              </w:rPr>
            </w:pPr>
            <w:r w:rsidRPr="00E4359B">
              <w:rPr>
                <w:sz w:val="18"/>
                <w:szCs w:val="18"/>
              </w:rPr>
              <w:t>выкуп акций (долей в уставном капитале)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C23E41" w:rsidRPr="00020A41" w:rsidRDefault="00C23E41" w:rsidP="007D6FE2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065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23E41" w:rsidRPr="00EC7908" w:rsidRDefault="00C23E41" w:rsidP="007D6FE2">
            <w:pPr>
              <w:jc w:val="center"/>
              <w:rPr>
                <w:sz w:val="18"/>
                <w:szCs w:val="18"/>
              </w:rPr>
            </w:pPr>
            <w:bookmarkStart w:id="126" w:name="f3r65"/>
            <w:bookmarkEnd w:id="126"/>
            <w:r>
              <w:rPr>
                <w:sz w:val="18"/>
                <w:szCs w:val="18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23E41" w:rsidRPr="00EC7908" w:rsidRDefault="00C23E41" w:rsidP="007D6F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23E41" w:rsidRPr="00EC7908" w:rsidRDefault="00C23E41" w:rsidP="007D6F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23E41" w:rsidRPr="00EC7908" w:rsidRDefault="00C23E41" w:rsidP="007D6F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23E41" w:rsidRPr="00EC7908" w:rsidRDefault="00C23E41" w:rsidP="007D6F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23E41" w:rsidRPr="00EC7908" w:rsidRDefault="00C23E41" w:rsidP="007D6F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23E41" w:rsidRPr="00EC7908" w:rsidRDefault="00C23E41" w:rsidP="007D6F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23E41" w:rsidRPr="00EC7908" w:rsidRDefault="00C23E41" w:rsidP="007D6F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C23E41" w:rsidTr="001F115A">
        <w:trPr>
          <w:gridAfter w:val="1"/>
          <w:wAfter w:w="14" w:type="dxa"/>
          <w:trHeight w:val="514"/>
        </w:trPr>
        <w:tc>
          <w:tcPr>
            <w:tcW w:w="32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C23E41" w:rsidRPr="00020A41" w:rsidRDefault="00C23E41" w:rsidP="007D6FE2">
            <w:pPr>
              <w:ind w:firstLineChars="100" w:firstLine="180"/>
              <w:rPr>
                <w:sz w:val="18"/>
                <w:szCs w:val="18"/>
              </w:rPr>
            </w:pPr>
            <w:r w:rsidRPr="00020A41">
              <w:rPr>
                <w:sz w:val="18"/>
                <w:szCs w:val="18"/>
              </w:rPr>
              <w:t>дивиденды и другие доходы от участия в уставном капитале организации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C23E41" w:rsidRPr="00020A41" w:rsidRDefault="00C23E41" w:rsidP="007D6FE2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066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23E41" w:rsidRPr="00EC7908" w:rsidRDefault="00C23E41" w:rsidP="007D6FE2">
            <w:pPr>
              <w:jc w:val="center"/>
              <w:rPr>
                <w:sz w:val="18"/>
                <w:szCs w:val="18"/>
              </w:rPr>
            </w:pPr>
            <w:bookmarkStart w:id="127" w:name="f3r66"/>
            <w:bookmarkEnd w:id="127"/>
            <w:r>
              <w:rPr>
                <w:sz w:val="18"/>
                <w:szCs w:val="18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23E41" w:rsidRPr="00EC7908" w:rsidRDefault="00C23E41" w:rsidP="007D6F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23E41" w:rsidRPr="00EC7908" w:rsidRDefault="00C23E41" w:rsidP="007D6F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23E41" w:rsidRPr="00EC7908" w:rsidRDefault="00C23E41" w:rsidP="007D6F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23E41" w:rsidRPr="00EC7908" w:rsidRDefault="00C23E41" w:rsidP="007D6F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23E41" w:rsidRPr="00EC7908" w:rsidRDefault="00826B82" w:rsidP="007D6F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(185</w:t>
            </w:r>
            <w:r w:rsidR="00C23E41">
              <w:rPr>
                <w:sz w:val="18"/>
                <w:szCs w:val="18"/>
              </w:rPr>
              <w:t>)</w:t>
            </w:r>
          </w:p>
        </w:tc>
        <w:tc>
          <w:tcPr>
            <w:tcW w:w="9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23E41" w:rsidRPr="00EC7908" w:rsidRDefault="00C23E41" w:rsidP="007D6F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23E41" w:rsidRPr="00EC7908" w:rsidRDefault="00826B82" w:rsidP="007D6F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(185</w:t>
            </w:r>
            <w:r w:rsidR="00C23E41">
              <w:rPr>
                <w:sz w:val="18"/>
                <w:szCs w:val="18"/>
              </w:rPr>
              <w:t>)</w:t>
            </w:r>
          </w:p>
        </w:tc>
      </w:tr>
      <w:tr w:rsidR="00C23E41" w:rsidTr="001F115A">
        <w:trPr>
          <w:gridAfter w:val="1"/>
          <w:wAfter w:w="14" w:type="dxa"/>
          <w:trHeight w:val="175"/>
        </w:trPr>
        <w:tc>
          <w:tcPr>
            <w:tcW w:w="32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C23E41" w:rsidRPr="00020A41" w:rsidRDefault="00C23E41" w:rsidP="007D6FE2">
            <w:pPr>
              <w:ind w:firstLineChars="100" w:firstLine="180"/>
              <w:rPr>
                <w:sz w:val="18"/>
                <w:szCs w:val="18"/>
              </w:rPr>
            </w:pPr>
            <w:r w:rsidRPr="00020A41">
              <w:rPr>
                <w:sz w:val="18"/>
                <w:szCs w:val="18"/>
              </w:rPr>
              <w:t>реорганизация</w:t>
            </w: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23E41" w:rsidRPr="00020A41" w:rsidRDefault="00C23E41" w:rsidP="007D6FE2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067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23E41" w:rsidRPr="00EC7908" w:rsidRDefault="00C23E41" w:rsidP="007D6FE2">
            <w:pPr>
              <w:jc w:val="center"/>
              <w:rPr>
                <w:sz w:val="18"/>
                <w:szCs w:val="18"/>
              </w:rPr>
            </w:pPr>
            <w:bookmarkStart w:id="128" w:name="f3r67"/>
            <w:bookmarkEnd w:id="128"/>
            <w:r>
              <w:rPr>
                <w:sz w:val="18"/>
                <w:szCs w:val="18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23E41" w:rsidRPr="00EC7908" w:rsidRDefault="00C23E41" w:rsidP="007D6F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23E41" w:rsidRPr="00EC7908" w:rsidRDefault="00C23E41" w:rsidP="007D6F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23E41" w:rsidRPr="00EC7908" w:rsidRDefault="00C23E41" w:rsidP="007D6F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23E41" w:rsidRPr="00EC7908" w:rsidRDefault="00C23E41" w:rsidP="007D6F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23E41" w:rsidRPr="00EC7908" w:rsidRDefault="00C23E41" w:rsidP="007D6F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23E41" w:rsidRPr="00EC7908" w:rsidRDefault="00C23E41" w:rsidP="007D6F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23E41" w:rsidRPr="00EC7908" w:rsidRDefault="00C23E41" w:rsidP="007D6F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C23E41" w:rsidTr="001F115A">
        <w:trPr>
          <w:gridAfter w:val="1"/>
          <w:wAfter w:w="14" w:type="dxa"/>
          <w:trHeight w:val="64"/>
        </w:trPr>
        <w:tc>
          <w:tcPr>
            <w:tcW w:w="32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C23E41" w:rsidRPr="00020A41" w:rsidRDefault="00C23E41" w:rsidP="007D6FE2">
            <w:pPr>
              <w:ind w:firstLineChars="100" w:firstLine="180"/>
              <w:rPr>
                <w:sz w:val="18"/>
                <w:szCs w:val="18"/>
              </w:rPr>
            </w:pPr>
            <w:r w:rsidRPr="00020A41">
              <w:rPr>
                <w:sz w:val="18"/>
                <w:szCs w:val="18"/>
              </w:rPr>
              <w:t> </w:t>
            </w:r>
            <w:r>
              <w:rPr>
                <w:sz w:val="18"/>
                <w:szCs w:val="18"/>
              </w:rPr>
              <w:t>прочие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C23E41" w:rsidRPr="00020A41" w:rsidRDefault="00C23E41" w:rsidP="007D6FE2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068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23E41" w:rsidRPr="00EC7908" w:rsidRDefault="00C23E41" w:rsidP="007D6FE2">
            <w:pPr>
              <w:jc w:val="center"/>
              <w:rPr>
                <w:sz w:val="18"/>
                <w:szCs w:val="18"/>
              </w:rPr>
            </w:pPr>
            <w:bookmarkStart w:id="129" w:name="f3r68"/>
            <w:bookmarkEnd w:id="129"/>
            <w:r>
              <w:rPr>
                <w:sz w:val="18"/>
                <w:szCs w:val="18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23E41" w:rsidRPr="00EC7908" w:rsidRDefault="00C23E41" w:rsidP="007D6F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23E41" w:rsidRPr="00EC7908" w:rsidRDefault="00C23E41" w:rsidP="007D6F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23E41" w:rsidRPr="00EC7908" w:rsidRDefault="00C23E41" w:rsidP="007D6F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23E41" w:rsidRPr="00EC7908" w:rsidRDefault="00C23E41" w:rsidP="007D6F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23E41" w:rsidRPr="00EC7908" w:rsidRDefault="00C23E41" w:rsidP="007D6F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23E41" w:rsidRPr="00EC7908" w:rsidRDefault="00C23E41" w:rsidP="007D6F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23E41" w:rsidRPr="00EC7908" w:rsidRDefault="00C23E41" w:rsidP="007D6F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C23E41" w:rsidTr="001F115A">
        <w:trPr>
          <w:gridAfter w:val="1"/>
          <w:wAfter w:w="14" w:type="dxa"/>
          <w:trHeight w:val="153"/>
        </w:trPr>
        <w:tc>
          <w:tcPr>
            <w:tcW w:w="32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3E41" w:rsidRPr="00020A41" w:rsidRDefault="00C23E41" w:rsidP="007D6FE2">
            <w:pPr>
              <w:ind w:firstLineChars="100" w:firstLine="180"/>
              <w:rPr>
                <w:sz w:val="18"/>
                <w:szCs w:val="18"/>
              </w:rPr>
            </w:pPr>
            <w:r w:rsidRPr="00020A41">
              <w:rPr>
                <w:sz w:val="18"/>
                <w:szCs w:val="18"/>
              </w:rPr>
              <w:t> 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C23E41" w:rsidRPr="00020A41" w:rsidRDefault="00C23E41" w:rsidP="007D6FE2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069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23E41" w:rsidRPr="00EC7908" w:rsidRDefault="00C23E41" w:rsidP="007D6FE2">
            <w:pPr>
              <w:jc w:val="center"/>
              <w:rPr>
                <w:sz w:val="18"/>
                <w:szCs w:val="18"/>
              </w:rPr>
            </w:pPr>
            <w:bookmarkStart w:id="130" w:name="f3r69"/>
            <w:bookmarkEnd w:id="130"/>
            <w:r>
              <w:rPr>
                <w:sz w:val="18"/>
                <w:szCs w:val="18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23E41" w:rsidRPr="00EC7908" w:rsidRDefault="00C23E41" w:rsidP="007D6F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23E41" w:rsidRPr="00EC7908" w:rsidRDefault="00C23E41" w:rsidP="007D6F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23E41" w:rsidRPr="00EC7908" w:rsidRDefault="00C23E41" w:rsidP="007D6F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23E41" w:rsidRPr="00EC7908" w:rsidRDefault="00C23E41" w:rsidP="007D6F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23E41" w:rsidRPr="00EC7908" w:rsidRDefault="00C23E41" w:rsidP="007D6F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23E41" w:rsidRPr="00EC7908" w:rsidRDefault="00C23E41" w:rsidP="007D6F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23E41" w:rsidRPr="00EC7908" w:rsidRDefault="00C23E41" w:rsidP="007D6F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</w:tbl>
    <w:p w:rsidR="00C23E41" w:rsidRDefault="00C23E41" w:rsidP="00C23E41">
      <w:pPr>
        <w:pStyle w:val="a3"/>
        <w:jc w:val="right"/>
      </w:pPr>
      <w:r>
        <w:br w:type="page"/>
      </w:r>
    </w:p>
    <w:tbl>
      <w:tblPr>
        <w:tblW w:w="11303" w:type="dxa"/>
        <w:tblInd w:w="-372" w:type="dxa"/>
        <w:tblLayout w:type="fixed"/>
        <w:tblLook w:val="0000" w:firstRow="0" w:lastRow="0" w:firstColumn="0" w:lastColumn="0" w:noHBand="0" w:noVBand="0"/>
      </w:tblPr>
      <w:tblGrid>
        <w:gridCol w:w="2947"/>
        <w:gridCol w:w="653"/>
        <w:gridCol w:w="960"/>
        <w:gridCol w:w="960"/>
        <w:gridCol w:w="960"/>
        <w:gridCol w:w="840"/>
        <w:gridCol w:w="1046"/>
        <w:gridCol w:w="1114"/>
        <w:gridCol w:w="951"/>
        <w:gridCol w:w="872"/>
      </w:tblGrid>
      <w:tr w:rsidR="00C23E41" w:rsidRPr="00390AC9" w:rsidTr="00C23E41">
        <w:trPr>
          <w:trHeight w:val="259"/>
        </w:trPr>
        <w:tc>
          <w:tcPr>
            <w:tcW w:w="11303" w:type="dxa"/>
            <w:gridSpan w:val="10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C23E41" w:rsidRPr="00390AC9" w:rsidRDefault="00C23E41" w:rsidP="00C23E41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sz w:val="16"/>
              </w:rPr>
              <w:lastRenderedPageBreak/>
              <w:t>Форма  №3</w:t>
            </w:r>
            <w:r w:rsidRPr="00923D2F">
              <w:rPr>
                <w:sz w:val="16"/>
              </w:rPr>
              <w:t xml:space="preserve"> лист 2</w:t>
            </w:r>
          </w:p>
        </w:tc>
      </w:tr>
      <w:tr w:rsidR="00C23E41" w:rsidRPr="00390AC9" w:rsidTr="00C23E41">
        <w:trPr>
          <w:trHeight w:val="259"/>
        </w:trPr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3E41" w:rsidRPr="00390AC9" w:rsidRDefault="00C23E41" w:rsidP="007D6FE2">
            <w:pPr>
              <w:jc w:val="center"/>
              <w:rPr>
                <w:b/>
                <w:bCs/>
                <w:sz w:val="14"/>
                <w:szCs w:val="14"/>
              </w:rPr>
            </w:pPr>
            <w:r w:rsidRPr="00390AC9">
              <w:rPr>
                <w:b/>
                <w:bCs/>
                <w:sz w:val="14"/>
                <w:szCs w:val="14"/>
              </w:rPr>
              <w:t>Наименование показателей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23E41" w:rsidRPr="00390AC9" w:rsidRDefault="00C23E41" w:rsidP="007D6FE2">
            <w:pPr>
              <w:ind w:left="-55" w:right="-108"/>
              <w:jc w:val="center"/>
              <w:rPr>
                <w:b/>
                <w:bCs/>
                <w:sz w:val="16"/>
                <w:szCs w:val="16"/>
              </w:rPr>
            </w:pPr>
            <w:r w:rsidRPr="00390AC9">
              <w:rPr>
                <w:b/>
                <w:bCs/>
                <w:sz w:val="16"/>
                <w:szCs w:val="16"/>
              </w:rPr>
              <w:t>Код строки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23E41" w:rsidRPr="00390AC9" w:rsidRDefault="00C23E41" w:rsidP="007D6FE2">
            <w:pPr>
              <w:jc w:val="center"/>
              <w:rPr>
                <w:b/>
                <w:bCs/>
                <w:sz w:val="16"/>
                <w:szCs w:val="16"/>
              </w:rPr>
            </w:pPr>
            <w:r w:rsidRPr="00390AC9">
              <w:rPr>
                <w:b/>
                <w:bCs/>
                <w:sz w:val="16"/>
                <w:szCs w:val="16"/>
              </w:rPr>
              <w:t>Уставный капитал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23E41" w:rsidRPr="00390AC9" w:rsidRDefault="00C23E41" w:rsidP="007D6FE2">
            <w:pPr>
              <w:jc w:val="center"/>
              <w:rPr>
                <w:b/>
                <w:bCs/>
                <w:sz w:val="16"/>
                <w:szCs w:val="16"/>
              </w:rPr>
            </w:pPr>
            <w:proofErr w:type="spellStart"/>
            <w:r w:rsidRPr="00390AC9">
              <w:rPr>
                <w:b/>
                <w:bCs/>
                <w:sz w:val="16"/>
                <w:szCs w:val="16"/>
              </w:rPr>
              <w:t>Неопла-ченная</w:t>
            </w:r>
            <w:proofErr w:type="spellEnd"/>
            <w:r w:rsidRPr="00390AC9">
              <w:rPr>
                <w:b/>
                <w:bCs/>
                <w:sz w:val="16"/>
                <w:szCs w:val="16"/>
              </w:rPr>
              <w:t xml:space="preserve"> часть уставного капитала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23E41" w:rsidRPr="00390AC9" w:rsidRDefault="00C23E41" w:rsidP="007D6FE2">
            <w:pPr>
              <w:jc w:val="center"/>
              <w:rPr>
                <w:b/>
                <w:bCs/>
                <w:sz w:val="16"/>
                <w:szCs w:val="16"/>
              </w:rPr>
            </w:pPr>
            <w:proofErr w:type="spellStart"/>
            <w:r w:rsidRPr="00390AC9">
              <w:rPr>
                <w:b/>
                <w:bCs/>
                <w:sz w:val="16"/>
                <w:szCs w:val="16"/>
              </w:rPr>
              <w:t>Собст</w:t>
            </w:r>
            <w:proofErr w:type="spellEnd"/>
            <w:r w:rsidRPr="00390AC9">
              <w:rPr>
                <w:b/>
                <w:bCs/>
                <w:sz w:val="16"/>
                <w:szCs w:val="16"/>
              </w:rPr>
              <w:t>-венные акции (доли в уставном капитале)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23E41" w:rsidRPr="00390AC9" w:rsidRDefault="00C23E41" w:rsidP="007D6FE2">
            <w:pPr>
              <w:jc w:val="center"/>
              <w:rPr>
                <w:b/>
                <w:bCs/>
                <w:sz w:val="16"/>
                <w:szCs w:val="16"/>
              </w:rPr>
            </w:pPr>
            <w:r w:rsidRPr="00390AC9">
              <w:rPr>
                <w:b/>
                <w:bCs/>
                <w:sz w:val="16"/>
                <w:szCs w:val="16"/>
              </w:rPr>
              <w:t>Резерв-</w:t>
            </w:r>
            <w:proofErr w:type="spellStart"/>
            <w:r w:rsidRPr="00390AC9">
              <w:rPr>
                <w:b/>
                <w:bCs/>
                <w:sz w:val="16"/>
                <w:szCs w:val="16"/>
              </w:rPr>
              <w:t>ный</w:t>
            </w:r>
            <w:proofErr w:type="spellEnd"/>
            <w:r w:rsidRPr="00390AC9">
              <w:rPr>
                <w:b/>
                <w:bCs/>
                <w:sz w:val="16"/>
                <w:szCs w:val="16"/>
              </w:rPr>
              <w:t xml:space="preserve"> капитал 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23E41" w:rsidRPr="00390AC9" w:rsidRDefault="00C23E41" w:rsidP="007D6FE2">
            <w:pPr>
              <w:jc w:val="center"/>
              <w:rPr>
                <w:b/>
                <w:bCs/>
                <w:sz w:val="16"/>
                <w:szCs w:val="16"/>
              </w:rPr>
            </w:pPr>
            <w:proofErr w:type="spellStart"/>
            <w:r w:rsidRPr="00390AC9">
              <w:rPr>
                <w:b/>
                <w:bCs/>
                <w:sz w:val="16"/>
                <w:szCs w:val="16"/>
              </w:rPr>
              <w:t>Добавоч-ный</w:t>
            </w:r>
            <w:proofErr w:type="spellEnd"/>
            <w:r w:rsidRPr="00390AC9">
              <w:rPr>
                <w:b/>
                <w:bCs/>
                <w:sz w:val="16"/>
                <w:szCs w:val="16"/>
              </w:rPr>
              <w:t xml:space="preserve"> капитал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23E41" w:rsidRPr="00390AC9" w:rsidRDefault="00C23E41" w:rsidP="007D6FE2">
            <w:pPr>
              <w:jc w:val="center"/>
              <w:rPr>
                <w:b/>
                <w:bCs/>
                <w:sz w:val="16"/>
                <w:szCs w:val="16"/>
              </w:rPr>
            </w:pPr>
            <w:proofErr w:type="spellStart"/>
            <w:r w:rsidRPr="00390AC9">
              <w:rPr>
                <w:b/>
                <w:bCs/>
                <w:sz w:val="16"/>
                <w:szCs w:val="16"/>
              </w:rPr>
              <w:t>Нераспре</w:t>
            </w:r>
            <w:proofErr w:type="spellEnd"/>
            <w:r w:rsidRPr="00390AC9">
              <w:rPr>
                <w:b/>
                <w:bCs/>
                <w:sz w:val="16"/>
                <w:szCs w:val="16"/>
              </w:rPr>
              <w:t>-деленная прибыль (непокрытый убыток)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23E41" w:rsidRPr="00390AC9" w:rsidRDefault="00C23E41" w:rsidP="007D6FE2">
            <w:pPr>
              <w:jc w:val="center"/>
              <w:rPr>
                <w:b/>
                <w:bCs/>
                <w:sz w:val="16"/>
                <w:szCs w:val="16"/>
              </w:rPr>
            </w:pPr>
            <w:r w:rsidRPr="00390AC9">
              <w:rPr>
                <w:b/>
                <w:bCs/>
                <w:sz w:val="16"/>
                <w:szCs w:val="16"/>
              </w:rPr>
              <w:t>Чистая прибыль (убыток)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23E41" w:rsidRPr="00390AC9" w:rsidRDefault="00C23E41" w:rsidP="007D6FE2">
            <w:pPr>
              <w:jc w:val="center"/>
              <w:rPr>
                <w:b/>
                <w:bCs/>
                <w:sz w:val="16"/>
                <w:szCs w:val="16"/>
              </w:rPr>
            </w:pPr>
            <w:r w:rsidRPr="00390AC9">
              <w:rPr>
                <w:b/>
                <w:bCs/>
                <w:sz w:val="16"/>
                <w:szCs w:val="16"/>
              </w:rPr>
              <w:t>Итого</w:t>
            </w:r>
          </w:p>
        </w:tc>
      </w:tr>
      <w:tr w:rsidR="00C23E41" w:rsidRPr="00020A41" w:rsidTr="00C23E41">
        <w:trPr>
          <w:trHeight w:val="259"/>
        </w:trPr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3E41" w:rsidRPr="00020A41" w:rsidRDefault="00C23E41" w:rsidP="007D6FE2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C23E41" w:rsidRPr="00020A41" w:rsidRDefault="00C23E41" w:rsidP="007D6FE2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23E41" w:rsidRPr="00020A41" w:rsidRDefault="00C23E41" w:rsidP="007D6FE2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23E41" w:rsidRPr="00020A41" w:rsidRDefault="00C23E41" w:rsidP="007D6FE2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23E41" w:rsidRPr="00020A41" w:rsidRDefault="00C23E41" w:rsidP="007D6FE2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23E41" w:rsidRPr="00020A41" w:rsidRDefault="00C23E41" w:rsidP="007D6FE2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23E41" w:rsidRPr="00020A41" w:rsidRDefault="00C23E41" w:rsidP="007D6FE2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7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23E41" w:rsidRPr="00020A41" w:rsidRDefault="00C23E41" w:rsidP="007D6FE2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8</w:t>
            </w:r>
          </w:p>
        </w:tc>
        <w:tc>
          <w:tcPr>
            <w:tcW w:w="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23E41" w:rsidRPr="00020A41" w:rsidRDefault="00C23E41" w:rsidP="007D6FE2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9</w:t>
            </w:r>
          </w:p>
        </w:tc>
        <w:tc>
          <w:tcPr>
            <w:tcW w:w="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23E41" w:rsidRPr="00020A41" w:rsidRDefault="00C23E41" w:rsidP="007D6FE2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10</w:t>
            </w:r>
          </w:p>
        </w:tc>
      </w:tr>
      <w:tr w:rsidR="00C23E41" w:rsidRPr="00EC7908" w:rsidTr="00C23E41">
        <w:trPr>
          <w:trHeight w:val="170"/>
        </w:trPr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C23E41" w:rsidRPr="00020A41" w:rsidRDefault="00C23E41" w:rsidP="007D6FE2">
            <w:pPr>
              <w:rPr>
                <w:sz w:val="18"/>
                <w:szCs w:val="18"/>
              </w:rPr>
            </w:pPr>
            <w:r w:rsidRPr="00020A41">
              <w:rPr>
                <w:sz w:val="18"/>
                <w:szCs w:val="18"/>
              </w:rPr>
              <w:t>Изменение уставного капитала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23E41" w:rsidRPr="00020A41" w:rsidRDefault="00C23E41" w:rsidP="007D6FE2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070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23E41" w:rsidRPr="006C623A" w:rsidRDefault="00C23E41" w:rsidP="007D6FE2">
            <w:pPr>
              <w:jc w:val="center"/>
              <w:rPr>
                <w:sz w:val="18"/>
                <w:szCs w:val="18"/>
              </w:rPr>
            </w:pPr>
            <w:bookmarkStart w:id="131" w:name="f3r70"/>
            <w:bookmarkEnd w:id="131"/>
            <w:r w:rsidRPr="006C623A">
              <w:rPr>
                <w:sz w:val="18"/>
                <w:szCs w:val="18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23E41" w:rsidRPr="006C623A" w:rsidRDefault="00C23E41" w:rsidP="007D6FE2">
            <w:pPr>
              <w:jc w:val="center"/>
              <w:rPr>
                <w:sz w:val="18"/>
                <w:szCs w:val="18"/>
              </w:rPr>
            </w:pPr>
            <w:r w:rsidRPr="006C623A">
              <w:rPr>
                <w:sz w:val="18"/>
                <w:szCs w:val="18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23E41" w:rsidRPr="006C623A" w:rsidRDefault="00C23E41" w:rsidP="007D6FE2">
            <w:pPr>
              <w:jc w:val="center"/>
              <w:rPr>
                <w:sz w:val="18"/>
                <w:szCs w:val="18"/>
              </w:rPr>
            </w:pPr>
            <w:r w:rsidRPr="006C623A">
              <w:rPr>
                <w:sz w:val="18"/>
                <w:szCs w:val="18"/>
              </w:rPr>
              <w:t>-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23E41" w:rsidRPr="006C623A" w:rsidRDefault="00C23E41" w:rsidP="007D6FE2">
            <w:pPr>
              <w:jc w:val="center"/>
              <w:rPr>
                <w:sz w:val="18"/>
                <w:szCs w:val="18"/>
              </w:rPr>
            </w:pPr>
            <w:r w:rsidRPr="006C623A">
              <w:rPr>
                <w:sz w:val="18"/>
                <w:szCs w:val="18"/>
              </w:rPr>
              <w:t>-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23E41" w:rsidRPr="006C623A" w:rsidRDefault="00C23E41" w:rsidP="007D6FE2">
            <w:pPr>
              <w:jc w:val="center"/>
              <w:rPr>
                <w:sz w:val="18"/>
                <w:szCs w:val="18"/>
              </w:rPr>
            </w:pPr>
            <w:r w:rsidRPr="006C623A">
              <w:rPr>
                <w:sz w:val="18"/>
                <w:szCs w:val="18"/>
              </w:rPr>
              <w:t>-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23E41" w:rsidRPr="006C623A" w:rsidRDefault="00C23E41" w:rsidP="007D6FE2">
            <w:pPr>
              <w:jc w:val="center"/>
              <w:rPr>
                <w:sz w:val="18"/>
                <w:szCs w:val="18"/>
              </w:rPr>
            </w:pPr>
            <w:r w:rsidRPr="006C623A">
              <w:rPr>
                <w:sz w:val="18"/>
                <w:szCs w:val="18"/>
              </w:rPr>
              <w:t>-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23E41" w:rsidRPr="006C623A" w:rsidRDefault="00C23E41" w:rsidP="007D6FE2">
            <w:pPr>
              <w:jc w:val="center"/>
              <w:rPr>
                <w:sz w:val="18"/>
                <w:szCs w:val="18"/>
              </w:rPr>
            </w:pPr>
            <w:r w:rsidRPr="006C623A">
              <w:rPr>
                <w:sz w:val="18"/>
                <w:szCs w:val="18"/>
              </w:rPr>
              <w:t>-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23E41" w:rsidRPr="006C623A" w:rsidRDefault="00C23E41" w:rsidP="007D6FE2">
            <w:pPr>
              <w:jc w:val="center"/>
              <w:rPr>
                <w:sz w:val="18"/>
                <w:szCs w:val="18"/>
              </w:rPr>
            </w:pPr>
            <w:r w:rsidRPr="006C623A">
              <w:rPr>
                <w:sz w:val="18"/>
                <w:szCs w:val="18"/>
              </w:rPr>
              <w:t>-</w:t>
            </w:r>
          </w:p>
        </w:tc>
      </w:tr>
      <w:tr w:rsidR="00C23E41" w:rsidRPr="00EC7908" w:rsidTr="00C23E41">
        <w:trPr>
          <w:trHeight w:val="170"/>
        </w:trPr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C23E41" w:rsidRPr="00020A41" w:rsidRDefault="00C23E41" w:rsidP="007D6FE2">
            <w:pPr>
              <w:rPr>
                <w:sz w:val="18"/>
                <w:szCs w:val="18"/>
              </w:rPr>
            </w:pPr>
            <w:r w:rsidRPr="00020A41">
              <w:rPr>
                <w:sz w:val="18"/>
                <w:szCs w:val="18"/>
              </w:rPr>
              <w:t>Изменение резервного капитала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23E41" w:rsidRPr="00020A41" w:rsidRDefault="00C23E41" w:rsidP="007D6FE2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080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23E41" w:rsidRPr="006C623A" w:rsidRDefault="00C23E41" w:rsidP="007D6FE2">
            <w:pPr>
              <w:jc w:val="center"/>
              <w:rPr>
                <w:sz w:val="18"/>
                <w:szCs w:val="18"/>
              </w:rPr>
            </w:pPr>
            <w:bookmarkStart w:id="132" w:name="f3r80"/>
            <w:bookmarkEnd w:id="132"/>
            <w:r w:rsidRPr="006C623A">
              <w:rPr>
                <w:sz w:val="18"/>
                <w:szCs w:val="18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23E41" w:rsidRPr="006C623A" w:rsidRDefault="00C23E41" w:rsidP="007D6FE2">
            <w:pPr>
              <w:jc w:val="center"/>
              <w:rPr>
                <w:sz w:val="18"/>
                <w:szCs w:val="18"/>
              </w:rPr>
            </w:pPr>
            <w:r w:rsidRPr="006C623A">
              <w:rPr>
                <w:sz w:val="18"/>
                <w:szCs w:val="18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23E41" w:rsidRPr="006C623A" w:rsidRDefault="00C23E41" w:rsidP="007D6FE2">
            <w:pPr>
              <w:jc w:val="center"/>
              <w:rPr>
                <w:sz w:val="18"/>
                <w:szCs w:val="18"/>
              </w:rPr>
            </w:pPr>
            <w:r w:rsidRPr="006C623A">
              <w:rPr>
                <w:sz w:val="18"/>
                <w:szCs w:val="18"/>
              </w:rPr>
              <w:t>-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23E41" w:rsidRPr="006C623A" w:rsidRDefault="00826B82" w:rsidP="007D6FE2">
            <w:pPr>
              <w:jc w:val="center"/>
              <w:rPr>
                <w:sz w:val="18"/>
                <w:szCs w:val="18"/>
              </w:rPr>
            </w:pPr>
            <w:r w:rsidRPr="006C623A">
              <w:rPr>
                <w:sz w:val="18"/>
                <w:szCs w:val="18"/>
              </w:rPr>
              <w:t>8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23E41" w:rsidRPr="006C623A" w:rsidRDefault="00C23E41" w:rsidP="007D6FE2">
            <w:pPr>
              <w:jc w:val="center"/>
              <w:rPr>
                <w:sz w:val="18"/>
                <w:szCs w:val="18"/>
              </w:rPr>
            </w:pPr>
            <w:r w:rsidRPr="006C623A">
              <w:rPr>
                <w:sz w:val="18"/>
                <w:szCs w:val="18"/>
              </w:rPr>
              <w:t>-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23E41" w:rsidRPr="006C623A" w:rsidRDefault="00826B82" w:rsidP="007D6FE2">
            <w:pPr>
              <w:jc w:val="center"/>
              <w:rPr>
                <w:sz w:val="18"/>
                <w:szCs w:val="18"/>
              </w:rPr>
            </w:pPr>
            <w:r w:rsidRPr="006C623A">
              <w:rPr>
                <w:sz w:val="18"/>
                <w:szCs w:val="18"/>
              </w:rPr>
              <w:t>(8)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23E41" w:rsidRPr="006C623A" w:rsidRDefault="00C23E41" w:rsidP="007D6FE2">
            <w:pPr>
              <w:jc w:val="center"/>
              <w:rPr>
                <w:sz w:val="18"/>
                <w:szCs w:val="18"/>
              </w:rPr>
            </w:pPr>
            <w:r w:rsidRPr="006C623A">
              <w:rPr>
                <w:sz w:val="18"/>
                <w:szCs w:val="18"/>
              </w:rPr>
              <w:t>-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23E41" w:rsidRPr="006C623A" w:rsidRDefault="00C23E41" w:rsidP="007D6FE2">
            <w:pPr>
              <w:jc w:val="center"/>
              <w:rPr>
                <w:sz w:val="18"/>
                <w:szCs w:val="18"/>
              </w:rPr>
            </w:pPr>
            <w:r w:rsidRPr="006C623A">
              <w:rPr>
                <w:sz w:val="18"/>
                <w:szCs w:val="18"/>
              </w:rPr>
              <w:t>-</w:t>
            </w:r>
          </w:p>
        </w:tc>
      </w:tr>
      <w:tr w:rsidR="00C23E41" w:rsidRPr="00EC7908" w:rsidTr="00C23E41">
        <w:trPr>
          <w:trHeight w:val="170"/>
        </w:trPr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C23E41" w:rsidRPr="007D1DFD" w:rsidRDefault="00C23E41" w:rsidP="007D6FE2">
            <w:pPr>
              <w:rPr>
                <w:sz w:val="18"/>
                <w:szCs w:val="18"/>
              </w:rPr>
            </w:pPr>
            <w:r w:rsidRPr="007D1DFD">
              <w:rPr>
                <w:sz w:val="18"/>
                <w:szCs w:val="18"/>
              </w:rPr>
              <w:t>Изменение добавочного капитала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23E41" w:rsidRPr="00020A41" w:rsidRDefault="00C23E41" w:rsidP="007D6FE2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090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23E41" w:rsidRPr="006C623A" w:rsidRDefault="00C23E41" w:rsidP="007D6FE2">
            <w:pPr>
              <w:jc w:val="center"/>
              <w:rPr>
                <w:sz w:val="18"/>
                <w:szCs w:val="18"/>
              </w:rPr>
            </w:pPr>
            <w:bookmarkStart w:id="133" w:name="f3r90"/>
            <w:bookmarkEnd w:id="133"/>
            <w:r w:rsidRPr="006C623A">
              <w:rPr>
                <w:sz w:val="18"/>
                <w:szCs w:val="18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23E41" w:rsidRPr="006C623A" w:rsidRDefault="00C23E41" w:rsidP="007D6FE2">
            <w:pPr>
              <w:jc w:val="center"/>
              <w:rPr>
                <w:sz w:val="18"/>
                <w:szCs w:val="18"/>
              </w:rPr>
            </w:pPr>
            <w:r w:rsidRPr="006C623A">
              <w:rPr>
                <w:sz w:val="18"/>
                <w:szCs w:val="18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23E41" w:rsidRPr="006C623A" w:rsidRDefault="00C23E41" w:rsidP="007D6FE2">
            <w:pPr>
              <w:jc w:val="center"/>
              <w:rPr>
                <w:sz w:val="18"/>
                <w:szCs w:val="18"/>
              </w:rPr>
            </w:pPr>
            <w:r w:rsidRPr="006C623A">
              <w:rPr>
                <w:sz w:val="18"/>
                <w:szCs w:val="18"/>
              </w:rPr>
              <w:t>-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23E41" w:rsidRPr="006C623A" w:rsidRDefault="00C23E41" w:rsidP="007D6FE2">
            <w:pPr>
              <w:jc w:val="center"/>
              <w:rPr>
                <w:sz w:val="18"/>
                <w:szCs w:val="18"/>
              </w:rPr>
            </w:pPr>
            <w:r w:rsidRPr="006C623A">
              <w:rPr>
                <w:sz w:val="18"/>
                <w:szCs w:val="18"/>
              </w:rPr>
              <w:t>-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23E41" w:rsidRPr="006C623A" w:rsidRDefault="00826B82" w:rsidP="007D6FE2">
            <w:pPr>
              <w:jc w:val="center"/>
              <w:rPr>
                <w:sz w:val="18"/>
                <w:szCs w:val="18"/>
              </w:rPr>
            </w:pPr>
            <w:r w:rsidRPr="006C623A">
              <w:rPr>
                <w:sz w:val="18"/>
                <w:szCs w:val="18"/>
              </w:rPr>
              <w:t>(5)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23E41" w:rsidRPr="006C623A" w:rsidRDefault="00826B82" w:rsidP="007D6FE2">
            <w:pPr>
              <w:jc w:val="center"/>
              <w:rPr>
                <w:sz w:val="18"/>
                <w:szCs w:val="18"/>
              </w:rPr>
            </w:pPr>
            <w:r w:rsidRPr="006C623A">
              <w:rPr>
                <w:sz w:val="18"/>
                <w:szCs w:val="18"/>
              </w:rPr>
              <w:t>5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23E41" w:rsidRPr="006C623A" w:rsidRDefault="00C23E41" w:rsidP="007D6FE2">
            <w:pPr>
              <w:jc w:val="center"/>
              <w:rPr>
                <w:sz w:val="18"/>
                <w:szCs w:val="18"/>
              </w:rPr>
            </w:pPr>
            <w:r w:rsidRPr="006C623A">
              <w:rPr>
                <w:sz w:val="18"/>
                <w:szCs w:val="18"/>
              </w:rPr>
              <w:t>-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23E41" w:rsidRPr="006C623A" w:rsidRDefault="00C23E41" w:rsidP="007D6FE2">
            <w:pPr>
              <w:jc w:val="center"/>
              <w:rPr>
                <w:sz w:val="18"/>
                <w:szCs w:val="18"/>
              </w:rPr>
            </w:pPr>
            <w:r w:rsidRPr="006C623A">
              <w:rPr>
                <w:sz w:val="18"/>
                <w:szCs w:val="18"/>
              </w:rPr>
              <w:t>-</w:t>
            </w:r>
          </w:p>
        </w:tc>
      </w:tr>
      <w:tr w:rsidR="00C23E41" w:rsidRPr="00EC7908" w:rsidTr="00C23E41">
        <w:trPr>
          <w:trHeight w:val="170"/>
        </w:trPr>
        <w:tc>
          <w:tcPr>
            <w:tcW w:w="29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3E41" w:rsidRPr="007D1DFD" w:rsidRDefault="006C623A" w:rsidP="007D6FE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Остаток на 31.12.2020</w:t>
            </w:r>
            <w:r w:rsidR="00C23E41" w:rsidRPr="007D1DFD">
              <w:rPr>
                <w:sz w:val="18"/>
                <w:szCs w:val="18"/>
              </w:rPr>
              <w:t xml:space="preserve"> г.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right w:val="nil"/>
            </w:tcBorders>
            <w:shd w:val="clear" w:color="auto" w:fill="FFFFFF"/>
            <w:noWrap/>
            <w:vAlign w:val="center"/>
          </w:tcPr>
          <w:p w:rsidR="00C23E41" w:rsidRPr="00020A41" w:rsidRDefault="00C23E41" w:rsidP="007D6FE2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100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23E41" w:rsidRPr="006C623A" w:rsidRDefault="00C23E41" w:rsidP="007D6FE2">
            <w:pPr>
              <w:jc w:val="center"/>
              <w:rPr>
                <w:sz w:val="18"/>
                <w:szCs w:val="18"/>
              </w:rPr>
            </w:pPr>
            <w:bookmarkStart w:id="134" w:name="f3r100"/>
            <w:bookmarkEnd w:id="134"/>
            <w:r w:rsidRPr="006C623A">
              <w:rPr>
                <w:sz w:val="18"/>
                <w:szCs w:val="18"/>
              </w:rPr>
              <w:t>18</w:t>
            </w:r>
            <w:r w:rsidR="007D1DFD" w:rsidRPr="006C623A">
              <w:rPr>
                <w:sz w:val="18"/>
                <w:szCs w:val="18"/>
              </w:rPr>
              <w:t xml:space="preserve"> </w:t>
            </w:r>
            <w:r w:rsidRPr="006C623A">
              <w:rPr>
                <w:sz w:val="18"/>
                <w:szCs w:val="18"/>
              </w:rPr>
              <w:t>745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23E41" w:rsidRPr="006C623A" w:rsidRDefault="00C23E41" w:rsidP="007D6FE2">
            <w:pPr>
              <w:jc w:val="center"/>
              <w:rPr>
                <w:sz w:val="18"/>
                <w:szCs w:val="18"/>
              </w:rPr>
            </w:pPr>
            <w:r w:rsidRPr="006C623A">
              <w:rPr>
                <w:sz w:val="18"/>
                <w:szCs w:val="18"/>
              </w:rPr>
              <w:t>-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23E41" w:rsidRPr="006C623A" w:rsidRDefault="00C23E41" w:rsidP="007D6FE2">
            <w:pPr>
              <w:jc w:val="center"/>
              <w:rPr>
                <w:sz w:val="18"/>
                <w:szCs w:val="18"/>
              </w:rPr>
            </w:pPr>
            <w:r w:rsidRPr="006C623A">
              <w:rPr>
                <w:sz w:val="18"/>
                <w:szCs w:val="18"/>
              </w:rPr>
              <w:t>-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23E41" w:rsidRPr="006C623A" w:rsidRDefault="00826B82" w:rsidP="007D6FE2">
            <w:pPr>
              <w:jc w:val="center"/>
              <w:rPr>
                <w:sz w:val="18"/>
                <w:szCs w:val="18"/>
              </w:rPr>
            </w:pPr>
            <w:r w:rsidRPr="006C623A">
              <w:rPr>
                <w:sz w:val="18"/>
                <w:szCs w:val="18"/>
              </w:rPr>
              <w:t>10</w:t>
            </w:r>
          </w:p>
        </w:tc>
        <w:tc>
          <w:tcPr>
            <w:tcW w:w="104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23E41" w:rsidRPr="006C623A" w:rsidRDefault="00C23E41" w:rsidP="007D6FE2">
            <w:pPr>
              <w:jc w:val="center"/>
              <w:rPr>
                <w:sz w:val="18"/>
                <w:szCs w:val="18"/>
              </w:rPr>
            </w:pPr>
            <w:r w:rsidRPr="006C623A">
              <w:rPr>
                <w:sz w:val="18"/>
                <w:szCs w:val="18"/>
              </w:rPr>
              <w:t>2</w:t>
            </w:r>
            <w:r w:rsidR="007D1DFD" w:rsidRPr="006C623A">
              <w:rPr>
                <w:sz w:val="18"/>
                <w:szCs w:val="18"/>
              </w:rPr>
              <w:t xml:space="preserve"> </w:t>
            </w:r>
            <w:r w:rsidRPr="006C623A">
              <w:rPr>
                <w:sz w:val="18"/>
                <w:szCs w:val="18"/>
              </w:rPr>
              <w:t>64</w:t>
            </w:r>
            <w:r w:rsidR="00826B82" w:rsidRPr="006C623A">
              <w:rPr>
                <w:sz w:val="18"/>
                <w:szCs w:val="18"/>
              </w:rPr>
              <w:t>2</w:t>
            </w:r>
          </w:p>
        </w:tc>
        <w:tc>
          <w:tcPr>
            <w:tcW w:w="111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23E41" w:rsidRPr="006C623A" w:rsidRDefault="00826B82" w:rsidP="007D6FE2">
            <w:pPr>
              <w:jc w:val="center"/>
              <w:rPr>
                <w:sz w:val="18"/>
                <w:szCs w:val="18"/>
              </w:rPr>
            </w:pPr>
            <w:r w:rsidRPr="006C623A">
              <w:rPr>
                <w:sz w:val="18"/>
                <w:szCs w:val="18"/>
              </w:rPr>
              <w:t>5 382</w:t>
            </w:r>
          </w:p>
        </w:tc>
        <w:tc>
          <w:tcPr>
            <w:tcW w:w="95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23E41" w:rsidRPr="006C623A" w:rsidRDefault="00C23E41" w:rsidP="007D6FE2">
            <w:pPr>
              <w:jc w:val="center"/>
              <w:rPr>
                <w:sz w:val="18"/>
                <w:szCs w:val="18"/>
              </w:rPr>
            </w:pPr>
            <w:r w:rsidRPr="006C623A">
              <w:rPr>
                <w:sz w:val="18"/>
                <w:szCs w:val="18"/>
              </w:rPr>
              <w:t>-</w:t>
            </w:r>
          </w:p>
        </w:tc>
        <w:tc>
          <w:tcPr>
            <w:tcW w:w="87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D1DFD" w:rsidRPr="006C623A" w:rsidRDefault="00826B82" w:rsidP="007D1DFD">
            <w:pPr>
              <w:jc w:val="center"/>
              <w:rPr>
                <w:sz w:val="18"/>
                <w:szCs w:val="18"/>
              </w:rPr>
            </w:pPr>
            <w:r w:rsidRPr="006C623A">
              <w:rPr>
                <w:sz w:val="18"/>
                <w:szCs w:val="18"/>
              </w:rPr>
              <w:t>26 779</w:t>
            </w:r>
          </w:p>
        </w:tc>
      </w:tr>
      <w:tr w:rsidR="00C23E41" w:rsidRPr="00EC7908" w:rsidTr="00C23E41">
        <w:trPr>
          <w:trHeight w:val="170"/>
        </w:trPr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C23E41" w:rsidRPr="007D1DFD" w:rsidRDefault="00C23E41" w:rsidP="007D6FE2">
            <w:pPr>
              <w:rPr>
                <w:sz w:val="18"/>
                <w:szCs w:val="18"/>
              </w:rPr>
            </w:pPr>
            <w:r w:rsidRPr="007D1DFD">
              <w:rPr>
                <w:sz w:val="18"/>
                <w:szCs w:val="18"/>
              </w:rPr>
              <w:t>Остаток на 31</w:t>
            </w:r>
            <w:r w:rsidR="006C623A">
              <w:rPr>
                <w:sz w:val="18"/>
                <w:szCs w:val="18"/>
              </w:rPr>
              <w:t>.12.2020</w:t>
            </w:r>
            <w:r w:rsidR="007D1DFD">
              <w:rPr>
                <w:sz w:val="18"/>
                <w:szCs w:val="18"/>
              </w:rPr>
              <w:t xml:space="preserve"> </w:t>
            </w:r>
            <w:r w:rsidRPr="007D1DFD">
              <w:rPr>
                <w:sz w:val="18"/>
                <w:szCs w:val="18"/>
              </w:rPr>
              <w:t xml:space="preserve">г. 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23E41" w:rsidRPr="00020A41" w:rsidRDefault="00C23E41" w:rsidP="007D6FE2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110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23E41" w:rsidRPr="006C623A" w:rsidRDefault="00C23E41" w:rsidP="007D6FE2">
            <w:pPr>
              <w:jc w:val="center"/>
              <w:rPr>
                <w:sz w:val="18"/>
                <w:szCs w:val="18"/>
              </w:rPr>
            </w:pPr>
            <w:bookmarkStart w:id="135" w:name="f3r110"/>
            <w:bookmarkEnd w:id="135"/>
            <w:r w:rsidRPr="006C623A">
              <w:rPr>
                <w:sz w:val="18"/>
                <w:szCs w:val="18"/>
              </w:rPr>
              <w:t>18</w:t>
            </w:r>
            <w:r w:rsidR="007D1DFD" w:rsidRPr="006C623A">
              <w:rPr>
                <w:sz w:val="18"/>
                <w:szCs w:val="18"/>
              </w:rPr>
              <w:t xml:space="preserve"> </w:t>
            </w:r>
            <w:r w:rsidRPr="006C623A">
              <w:rPr>
                <w:sz w:val="18"/>
                <w:szCs w:val="18"/>
              </w:rPr>
              <w:t>745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23E41" w:rsidRPr="006C623A" w:rsidRDefault="00C23E41" w:rsidP="007D6FE2">
            <w:pPr>
              <w:jc w:val="center"/>
              <w:rPr>
                <w:sz w:val="18"/>
                <w:szCs w:val="18"/>
              </w:rPr>
            </w:pPr>
            <w:r w:rsidRPr="006C623A">
              <w:rPr>
                <w:sz w:val="18"/>
                <w:szCs w:val="18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23E41" w:rsidRPr="006C623A" w:rsidRDefault="00C23E41" w:rsidP="007D6FE2">
            <w:pPr>
              <w:jc w:val="center"/>
              <w:rPr>
                <w:sz w:val="18"/>
                <w:szCs w:val="18"/>
              </w:rPr>
            </w:pPr>
            <w:r w:rsidRPr="006C623A">
              <w:rPr>
                <w:sz w:val="18"/>
                <w:szCs w:val="18"/>
              </w:rPr>
              <w:t>-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23E41" w:rsidRPr="006C623A" w:rsidRDefault="00826B82" w:rsidP="007D6FE2">
            <w:pPr>
              <w:jc w:val="center"/>
              <w:rPr>
                <w:sz w:val="18"/>
                <w:szCs w:val="18"/>
              </w:rPr>
            </w:pPr>
            <w:r w:rsidRPr="006C623A">
              <w:rPr>
                <w:sz w:val="18"/>
                <w:szCs w:val="18"/>
              </w:rPr>
              <w:t>10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23E41" w:rsidRPr="006C623A" w:rsidRDefault="007D1DFD" w:rsidP="007D6FE2">
            <w:pPr>
              <w:jc w:val="center"/>
              <w:rPr>
                <w:sz w:val="18"/>
                <w:szCs w:val="18"/>
              </w:rPr>
            </w:pPr>
            <w:r w:rsidRPr="006C623A">
              <w:rPr>
                <w:sz w:val="18"/>
                <w:szCs w:val="18"/>
              </w:rPr>
              <w:t>2 64</w:t>
            </w:r>
            <w:r w:rsidR="00826B82" w:rsidRPr="006C623A">
              <w:rPr>
                <w:sz w:val="18"/>
                <w:szCs w:val="18"/>
              </w:rPr>
              <w:t>2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23E41" w:rsidRPr="006C623A" w:rsidRDefault="006C623A" w:rsidP="007D6FE2">
            <w:pPr>
              <w:jc w:val="center"/>
              <w:rPr>
                <w:sz w:val="18"/>
                <w:szCs w:val="18"/>
              </w:rPr>
            </w:pPr>
            <w:r w:rsidRPr="006C623A">
              <w:rPr>
                <w:sz w:val="18"/>
                <w:szCs w:val="18"/>
              </w:rPr>
              <w:t>5</w:t>
            </w:r>
            <w:r w:rsidR="00826B82" w:rsidRPr="006C623A">
              <w:rPr>
                <w:sz w:val="18"/>
                <w:szCs w:val="18"/>
              </w:rPr>
              <w:t xml:space="preserve"> 3</w:t>
            </w:r>
            <w:r w:rsidR="007D1DFD" w:rsidRPr="006C623A">
              <w:rPr>
                <w:sz w:val="18"/>
                <w:szCs w:val="18"/>
              </w:rPr>
              <w:t>8</w:t>
            </w:r>
            <w:r w:rsidR="00826B82" w:rsidRPr="006C623A">
              <w:rPr>
                <w:sz w:val="18"/>
                <w:szCs w:val="18"/>
              </w:rPr>
              <w:t>2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23E41" w:rsidRPr="006C623A" w:rsidRDefault="00C23E41" w:rsidP="007D6FE2">
            <w:pPr>
              <w:jc w:val="center"/>
              <w:rPr>
                <w:sz w:val="18"/>
                <w:szCs w:val="18"/>
              </w:rPr>
            </w:pPr>
            <w:r w:rsidRPr="006C623A">
              <w:rPr>
                <w:sz w:val="18"/>
                <w:szCs w:val="18"/>
              </w:rPr>
              <w:t>-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23E41" w:rsidRPr="006C623A" w:rsidRDefault="00826B82" w:rsidP="007D6FE2">
            <w:pPr>
              <w:jc w:val="center"/>
              <w:rPr>
                <w:sz w:val="18"/>
                <w:szCs w:val="18"/>
              </w:rPr>
            </w:pPr>
            <w:r w:rsidRPr="006C623A">
              <w:rPr>
                <w:sz w:val="18"/>
                <w:szCs w:val="18"/>
              </w:rPr>
              <w:t>26 779</w:t>
            </w:r>
          </w:p>
        </w:tc>
      </w:tr>
      <w:tr w:rsidR="00C23E41" w:rsidRPr="00EC7908" w:rsidTr="00C23E41">
        <w:trPr>
          <w:trHeight w:val="170"/>
        </w:trPr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C23E41" w:rsidRPr="00020A41" w:rsidRDefault="00C23E41" w:rsidP="007D6FE2">
            <w:pPr>
              <w:rPr>
                <w:sz w:val="18"/>
                <w:szCs w:val="18"/>
              </w:rPr>
            </w:pPr>
            <w:r w:rsidRPr="00020A41">
              <w:rPr>
                <w:sz w:val="18"/>
                <w:szCs w:val="18"/>
              </w:rPr>
              <w:t>Корректировки в связи с изменением учетной политики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23E41" w:rsidRPr="00020A41" w:rsidRDefault="00C23E41" w:rsidP="007D6FE2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120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23E41" w:rsidRPr="006C623A" w:rsidRDefault="00C23E41" w:rsidP="007D6FE2">
            <w:pPr>
              <w:jc w:val="center"/>
              <w:rPr>
                <w:sz w:val="18"/>
                <w:szCs w:val="18"/>
              </w:rPr>
            </w:pPr>
            <w:bookmarkStart w:id="136" w:name="f3r120"/>
            <w:bookmarkEnd w:id="136"/>
            <w:r w:rsidRPr="006C623A">
              <w:rPr>
                <w:sz w:val="18"/>
                <w:szCs w:val="18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23E41" w:rsidRPr="006C623A" w:rsidRDefault="00C23E41" w:rsidP="007D6FE2">
            <w:pPr>
              <w:jc w:val="center"/>
              <w:rPr>
                <w:sz w:val="18"/>
                <w:szCs w:val="18"/>
              </w:rPr>
            </w:pPr>
            <w:r w:rsidRPr="006C623A">
              <w:rPr>
                <w:sz w:val="18"/>
                <w:szCs w:val="18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23E41" w:rsidRPr="006C623A" w:rsidRDefault="00C23E41" w:rsidP="007D6FE2">
            <w:pPr>
              <w:jc w:val="center"/>
              <w:rPr>
                <w:sz w:val="18"/>
                <w:szCs w:val="18"/>
              </w:rPr>
            </w:pPr>
            <w:r w:rsidRPr="006C623A">
              <w:rPr>
                <w:sz w:val="18"/>
                <w:szCs w:val="18"/>
              </w:rPr>
              <w:t>-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23E41" w:rsidRPr="006C623A" w:rsidRDefault="00C23E41" w:rsidP="007D6FE2">
            <w:pPr>
              <w:jc w:val="center"/>
              <w:rPr>
                <w:sz w:val="18"/>
                <w:szCs w:val="18"/>
              </w:rPr>
            </w:pPr>
            <w:r w:rsidRPr="006C623A">
              <w:rPr>
                <w:sz w:val="18"/>
                <w:szCs w:val="18"/>
              </w:rPr>
              <w:t>-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23E41" w:rsidRPr="006C623A" w:rsidRDefault="00C23E41" w:rsidP="007D6FE2">
            <w:pPr>
              <w:jc w:val="center"/>
              <w:rPr>
                <w:sz w:val="18"/>
                <w:szCs w:val="18"/>
              </w:rPr>
            </w:pPr>
            <w:r w:rsidRPr="006C623A">
              <w:rPr>
                <w:sz w:val="18"/>
                <w:szCs w:val="18"/>
              </w:rPr>
              <w:t>-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23E41" w:rsidRPr="006C623A" w:rsidRDefault="00C23E41" w:rsidP="007D6FE2">
            <w:pPr>
              <w:jc w:val="center"/>
              <w:rPr>
                <w:sz w:val="18"/>
                <w:szCs w:val="18"/>
              </w:rPr>
            </w:pPr>
            <w:r w:rsidRPr="006C623A">
              <w:rPr>
                <w:sz w:val="18"/>
                <w:szCs w:val="18"/>
              </w:rPr>
              <w:t>-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23E41" w:rsidRPr="006C623A" w:rsidRDefault="00C23E41" w:rsidP="007D6FE2">
            <w:pPr>
              <w:jc w:val="center"/>
              <w:rPr>
                <w:sz w:val="18"/>
                <w:szCs w:val="18"/>
              </w:rPr>
            </w:pPr>
            <w:r w:rsidRPr="006C623A">
              <w:rPr>
                <w:sz w:val="18"/>
                <w:szCs w:val="18"/>
              </w:rPr>
              <w:t>-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23E41" w:rsidRPr="006C623A" w:rsidRDefault="00C23E41" w:rsidP="007D6FE2">
            <w:pPr>
              <w:jc w:val="center"/>
              <w:rPr>
                <w:sz w:val="18"/>
                <w:szCs w:val="18"/>
              </w:rPr>
            </w:pPr>
            <w:r w:rsidRPr="006C623A">
              <w:rPr>
                <w:sz w:val="18"/>
                <w:szCs w:val="18"/>
              </w:rPr>
              <w:t>-</w:t>
            </w:r>
          </w:p>
        </w:tc>
      </w:tr>
      <w:tr w:rsidR="00C23E41" w:rsidRPr="00EC7908" w:rsidTr="00C23E41">
        <w:trPr>
          <w:trHeight w:val="170"/>
        </w:trPr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C23E41" w:rsidRPr="00020A41" w:rsidRDefault="00C23E41" w:rsidP="007D6FE2">
            <w:pPr>
              <w:rPr>
                <w:sz w:val="18"/>
                <w:szCs w:val="18"/>
              </w:rPr>
            </w:pPr>
            <w:r w:rsidRPr="00020A41">
              <w:rPr>
                <w:sz w:val="18"/>
                <w:szCs w:val="18"/>
              </w:rPr>
              <w:t>Корректировки в связи с исправлением ошибок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C23E41" w:rsidRPr="00020A41" w:rsidRDefault="00C23E41" w:rsidP="007D6FE2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130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23E41" w:rsidRPr="006C623A" w:rsidRDefault="00C23E41" w:rsidP="007D6FE2">
            <w:pPr>
              <w:jc w:val="center"/>
              <w:rPr>
                <w:sz w:val="18"/>
                <w:szCs w:val="18"/>
              </w:rPr>
            </w:pPr>
            <w:bookmarkStart w:id="137" w:name="f3r130"/>
            <w:bookmarkEnd w:id="137"/>
            <w:r w:rsidRPr="006C623A">
              <w:rPr>
                <w:sz w:val="18"/>
                <w:szCs w:val="18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23E41" w:rsidRPr="006C623A" w:rsidRDefault="00C23E41" w:rsidP="007D6FE2">
            <w:pPr>
              <w:jc w:val="center"/>
              <w:rPr>
                <w:sz w:val="18"/>
                <w:szCs w:val="18"/>
              </w:rPr>
            </w:pPr>
            <w:r w:rsidRPr="006C623A">
              <w:rPr>
                <w:sz w:val="18"/>
                <w:szCs w:val="18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23E41" w:rsidRPr="006C623A" w:rsidRDefault="00C23E41" w:rsidP="007D6FE2">
            <w:pPr>
              <w:jc w:val="center"/>
              <w:rPr>
                <w:sz w:val="18"/>
                <w:szCs w:val="18"/>
              </w:rPr>
            </w:pPr>
            <w:r w:rsidRPr="006C623A">
              <w:rPr>
                <w:sz w:val="18"/>
                <w:szCs w:val="18"/>
              </w:rPr>
              <w:t>-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23E41" w:rsidRPr="006C623A" w:rsidRDefault="00C23E41" w:rsidP="007D6FE2">
            <w:pPr>
              <w:jc w:val="center"/>
              <w:rPr>
                <w:sz w:val="18"/>
                <w:szCs w:val="18"/>
              </w:rPr>
            </w:pPr>
            <w:r w:rsidRPr="006C623A">
              <w:rPr>
                <w:sz w:val="18"/>
                <w:szCs w:val="18"/>
              </w:rPr>
              <w:t>-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23E41" w:rsidRPr="006C623A" w:rsidRDefault="00C23E41" w:rsidP="007D6FE2">
            <w:pPr>
              <w:jc w:val="center"/>
              <w:rPr>
                <w:sz w:val="18"/>
                <w:szCs w:val="18"/>
              </w:rPr>
            </w:pPr>
            <w:r w:rsidRPr="006C623A">
              <w:rPr>
                <w:sz w:val="18"/>
                <w:szCs w:val="18"/>
              </w:rPr>
              <w:t>-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23E41" w:rsidRPr="006C623A" w:rsidRDefault="007D1DFD" w:rsidP="007D6FE2">
            <w:pPr>
              <w:jc w:val="center"/>
              <w:rPr>
                <w:sz w:val="18"/>
                <w:szCs w:val="18"/>
              </w:rPr>
            </w:pPr>
            <w:r w:rsidRPr="006C623A">
              <w:rPr>
                <w:sz w:val="18"/>
                <w:szCs w:val="18"/>
              </w:rPr>
              <w:t>-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23E41" w:rsidRPr="006C623A" w:rsidRDefault="00C23E41" w:rsidP="007D6FE2">
            <w:pPr>
              <w:jc w:val="center"/>
              <w:rPr>
                <w:sz w:val="18"/>
                <w:szCs w:val="18"/>
              </w:rPr>
            </w:pPr>
            <w:r w:rsidRPr="006C623A">
              <w:rPr>
                <w:sz w:val="18"/>
                <w:szCs w:val="18"/>
              </w:rPr>
              <w:t>-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23E41" w:rsidRPr="006C623A" w:rsidRDefault="007D1DFD" w:rsidP="007D6FE2">
            <w:pPr>
              <w:jc w:val="center"/>
              <w:rPr>
                <w:sz w:val="18"/>
                <w:szCs w:val="18"/>
              </w:rPr>
            </w:pPr>
            <w:r w:rsidRPr="006C623A">
              <w:rPr>
                <w:sz w:val="18"/>
                <w:szCs w:val="18"/>
              </w:rPr>
              <w:t>-</w:t>
            </w:r>
          </w:p>
        </w:tc>
      </w:tr>
      <w:tr w:rsidR="00C23E41" w:rsidRPr="00EC7908" w:rsidTr="00C23E41">
        <w:trPr>
          <w:trHeight w:val="170"/>
        </w:trPr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3E41" w:rsidRPr="007D1DFD" w:rsidRDefault="00C23E41" w:rsidP="007D6FE2">
            <w:pPr>
              <w:rPr>
                <w:sz w:val="18"/>
                <w:szCs w:val="18"/>
              </w:rPr>
            </w:pPr>
            <w:r w:rsidRPr="007D1DFD">
              <w:rPr>
                <w:sz w:val="18"/>
                <w:szCs w:val="18"/>
              </w:rPr>
              <w:t>Скорре</w:t>
            </w:r>
            <w:r w:rsidR="006C623A">
              <w:rPr>
                <w:sz w:val="18"/>
                <w:szCs w:val="18"/>
              </w:rPr>
              <w:t>ктированный остаток на 31.12.2020</w:t>
            </w:r>
            <w:r w:rsidRPr="007D1DFD">
              <w:rPr>
                <w:sz w:val="18"/>
                <w:szCs w:val="18"/>
              </w:rPr>
              <w:t xml:space="preserve"> г. 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C23E41" w:rsidRPr="00020A41" w:rsidRDefault="00C23E41" w:rsidP="007D6FE2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140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23E41" w:rsidRPr="006C623A" w:rsidRDefault="00C23E41" w:rsidP="007D6FE2">
            <w:pPr>
              <w:jc w:val="center"/>
              <w:rPr>
                <w:sz w:val="18"/>
                <w:szCs w:val="18"/>
              </w:rPr>
            </w:pPr>
            <w:bookmarkStart w:id="138" w:name="f3r140"/>
            <w:bookmarkEnd w:id="138"/>
            <w:r w:rsidRPr="006C623A">
              <w:rPr>
                <w:sz w:val="18"/>
                <w:szCs w:val="18"/>
              </w:rPr>
              <w:t>18</w:t>
            </w:r>
            <w:r w:rsidR="007D1DFD" w:rsidRPr="006C623A">
              <w:rPr>
                <w:sz w:val="18"/>
                <w:szCs w:val="18"/>
              </w:rPr>
              <w:t xml:space="preserve"> </w:t>
            </w:r>
            <w:r w:rsidRPr="006C623A">
              <w:rPr>
                <w:sz w:val="18"/>
                <w:szCs w:val="18"/>
              </w:rPr>
              <w:t>745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23E41" w:rsidRPr="006C623A" w:rsidRDefault="00C23E41" w:rsidP="007D6FE2">
            <w:pPr>
              <w:jc w:val="center"/>
              <w:rPr>
                <w:sz w:val="18"/>
                <w:szCs w:val="18"/>
              </w:rPr>
            </w:pPr>
            <w:r w:rsidRPr="006C623A">
              <w:rPr>
                <w:sz w:val="18"/>
                <w:szCs w:val="18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23E41" w:rsidRPr="006C623A" w:rsidRDefault="00C23E41" w:rsidP="007D6FE2">
            <w:pPr>
              <w:jc w:val="center"/>
              <w:rPr>
                <w:sz w:val="18"/>
                <w:szCs w:val="18"/>
              </w:rPr>
            </w:pPr>
            <w:r w:rsidRPr="006C623A">
              <w:rPr>
                <w:sz w:val="18"/>
                <w:szCs w:val="18"/>
              </w:rPr>
              <w:t>-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23E41" w:rsidRPr="006C623A" w:rsidRDefault="006C623A" w:rsidP="007D6FE2">
            <w:pPr>
              <w:jc w:val="center"/>
              <w:rPr>
                <w:sz w:val="18"/>
                <w:szCs w:val="18"/>
              </w:rPr>
            </w:pPr>
            <w:r w:rsidRPr="006C623A">
              <w:rPr>
                <w:sz w:val="18"/>
                <w:szCs w:val="18"/>
              </w:rPr>
              <w:t>10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23E41" w:rsidRPr="006C623A" w:rsidRDefault="00C23E41" w:rsidP="007D6FE2">
            <w:pPr>
              <w:jc w:val="center"/>
              <w:rPr>
                <w:sz w:val="18"/>
                <w:szCs w:val="18"/>
              </w:rPr>
            </w:pPr>
            <w:r w:rsidRPr="006C623A">
              <w:rPr>
                <w:sz w:val="18"/>
                <w:szCs w:val="18"/>
              </w:rPr>
              <w:t>2</w:t>
            </w:r>
            <w:r w:rsidR="007D1DFD" w:rsidRPr="006C623A">
              <w:rPr>
                <w:sz w:val="18"/>
                <w:szCs w:val="18"/>
              </w:rPr>
              <w:t xml:space="preserve"> </w:t>
            </w:r>
            <w:r w:rsidRPr="006C623A">
              <w:rPr>
                <w:sz w:val="18"/>
                <w:szCs w:val="18"/>
              </w:rPr>
              <w:t>64</w:t>
            </w:r>
            <w:r w:rsidR="006C623A" w:rsidRPr="006C623A">
              <w:rPr>
                <w:sz w:val="18"/>
                <w:szCs w:val="18"/>
              </w:rPr>
              <w:t>2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23E41" w:rsidRPr="006C623A" w:rsidRDefault="00114D3C" w:rsidP="007D6F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5 382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23E41" w:rsidRPr="006C623A" w:rsidRDefault="00C23E41" w:rsidP="007D6FE2">
            <w:pPr>
              <w:jc w:val="center"/>
              <w:rPr>
                <w:sz w:val="18"/>
                <w:szCs w:val="18"/>
              </w:rPr>
            </w:pPr>
            <w:r w:rsidRPr="006C623A">
              <w:rPr>
                <w:sz w:val="18"/>
                <w:szCs w:val="18"/>
              </w:rPr>
              <w:t>-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23E41" w:rsidRPr="006C623A" w:rsidRDefault="006C623A" w:rsidP="007D6FE2">
            <w:pPr>
              <w:jc w:val="center"/>
              <w:rPr>
                <w:sz w:val="18"/>
                <w:szCs w:val="18"/>
              </w:rPr>
            </w:pPr>
            <w:r w:rsidRPr="006C623A">
              <w:rPr>
                <w:sz w:val="18"/>
                <w:szCs w:val="18"/>
              </w:rPr>
              <w:t>26 779</w:t>
            </w:r>
          </w:p>
        </w:tc>
      </w:tr>
      <w:tr w:rsidR="00C23E41" w:rsidRPr="00EC7908" w:rsidTr="00C43FC2">
        <w:trPr>
          <w:trHeight w:val="170"/>
        </w:trPr>
        <w:tc>
          <w:tcPr>
            <w:tcW w:w="2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3E41" w:rsidRPr="007D1DFD" w:rsidRDefault="00C23E41" w:rsidP="007D6FE2">
            <w:pPr>
              <w:jc w:val="both"/>
              <w:rPr>
                <w:sz w:val="18"/>
                <w:szCs w:val="18"/>
              </w:rPr>
            </w:pPr>
            <w:r w:rsidRPr="007D1DFD">
              <w:rPr>
                <w:sz w:val="18"/>
                <w:szCs w:val="18"/>
              </w:rPr>
              <w:t xml:space="preserve">За январь - декабрь </w:t>
            </w:r>
            <w:r w:rsidR="006C623A">
              <w:rPr>
                <w:sz w:val="18"/>
                <w:szCs w:val="18"/>
              </w:rPr>
              <w:t>2021</w:t>
            </w:r>
            <w:r w:rsidRPr="007D1DFD">
              <w:rPr>
                <w:sz w:val="18"/>
                <w:szCs w:val="18"/>
              </w:rPr>
              <w:t xml:space="preserve"> года</w:t>
            </w:r>
          </w:p>
          <w:p w:rsidR="00C23E41" w:rsidRPr="007D1DFD" w:rsidRDefault="00C23E41" w:rsidP="007D6FE2">
            <w:pPr>
              <w:jc w:val="both"/>
              <w:rPr>
                <w:sz w:val="18"/>
                <w:szCs w:val="18"/>
              </w:rPr>
            </w:pPr>
            <w:r w:rsidRPr="007D1DFD">
              <w:rPr>
                <w:sz w:val="18"/>
                <w:szCs w:val="18"/>
              </w:rPr>
              <w:t>Увеличение собственного капитала – всего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23E41" w:rsidRPr="00020A41" w:rsidRDefault="00C23E41" w:rsidP="007D6FE2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150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E41" w:rsidRPr="006C623A" w:rsidRDefault="00C23E41" w:rsidP="007D6FE2">
            <w:pPr>
              <w:jc w:val="center"/>
              <w:rPr>
                <w:sz w:val="18"/>
                <w:szCs w:val="18"/>
              </w:rPr>
            </w:pPr>
            <w:bookmarkStart w:id="139" w:name="f3r150"/>
            <w:bookmarkEnd w:id="139"/>
            <w:r w:rsidRPr="006C623A">
              <w:rPr>
                <w:sz w:val="18"/>
                <w:szCs w:val="18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E41" w:rsidRPr="006C623A" w:rsidRDefault="00C23E41" w:rsidP="007D6FE2">
            <w:pPr>
              <w:jc w:val="center"/>
              <w:rPr>
                <w:sz w:val="18"/>
                <w:szCs w:val="18"/>
              </w:rPr>
            </w:pPr>
            <w:r w:rsidRPr="006C623A">
              <w:rPr>
                <w:sz w:val="18"/>
                <w:szCs w:val="18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E41" w:rsidRPr="006C623A" w:rsidRDefault="00C23E41" w:rsidP="007D6FE2">
            <w:pPr>
              <w:jc w:val="center"/>
              <w:rPr>
                <w:sz w:val="18"/>
                <w:szCs w:val="18"/>
              </w:rPr>
            </w:pPr>
            <w:r w:rsidRPr="006C623A">
              <w:rPr>
                <w:sz w:val="18"/>
                <w:szCs w:val="18"/>
              </w:rPr>
              <w:t>-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E41" w:rsidRPr="006C623A" w:rsidRDefault="00C23E41" w:rsidP="007D6FE2">
            <w:pPr>
              <w:jc w:val="center"/>
              <w:rPr>
                <w:sz w:val="18"/>
                <w:szCs w:val="18"/>
              </w:rPr>
            </w:pPr>
            <w:r w:rsidRPr="006C623A">
              <w:rPr>
                <w:sz w:val="18"/>
                <w:szCs w:val="18"/>
              </w:rPr>
              <w:t>-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E41" w:rsidRPr="006C623A" w:rsidRDefault="00C23E41" w:rsidP="007D6FE2">
            <w:pPr>
              <w:jc w:val="center"/>
              <w:rPr>
                <w:sz w:val="18"/>
                <w:szCs w:val="18"/>
              </w:rPr>
            </w:pPr>
            <w:r w:rsidRPr="006C623A">
              <w:rPr>
                <w:sz w:val="18"/>
                <w:szCs w:val="18"/>
              </w:rPr>
              <w:t>-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E41" w:rsidRPr="006C623A" w:rsidRDefault="006C623A" w:rsidP="007D6FE2">
            <w:pPr>
              <w:jc w:val="center"/>
              <w:rPr>
                <w:sz w:val="18"/>
                <w:szCs w:val="18"/>
              </w:rPr>
            </w:pPr>
            <w:r w:rsidRPr="006C623A">
              <w:rPr>
                <w:sz w:val="18"/>
                <w:szCs w:val="18"/>
              </w:rPr>
              <w:t>1 842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E41" w:rsidRPr="006C623A" w:rsidRDefault="00C23E41" w:rsidP="007D6FE2">
            <w:pPr>
              <w:jc w:val="center"/>
              <w:rPr>
                <w:sz w:val="18"/>
                <w:szCs w:val="18"/>
              </w:rPr>
            </w:pPr>
            <w:r w:rsidRPr="006C623A">
              <w:rPr>
                <w:sz w:val="18"/>
                <w:szCs w:val="18"/>
              </w:rPr>
              <w:t>-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E41" w:rsidRPr="006C623A" w:rsidRDefault="006C623A" w:rsidP="007D6FE2">
            <w:pPr>
              <w:jc w:val="center"/>
              <w:rPr>
                <w:sz w:val="18"/>
                <w:szCs w:val="18"/>
              </w:rPr>
            </w:pPr>
            <w:r w:rsidRPr="006C623A">
              <w:rPr>
                <w:sz w:val="18"/>
                <w:szCs w:val="18"/>
              </w:rPr>
              <w:t>1 842</w:t>
            </w:r>
          </w:p>
        </w:tc>
      </w:tr>
      <w:tr w:rsidR="00C23E41" w:rsidRPr="00EC7908" w:rsidTr="00C23E41">
        <w:trPr>
          <w:trHeight w:val="170"/>
        </w:trPr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C23E41" w:rsidRPr="00020A41" w:rsidRDefault="00C23E41" w:rsidP="007D6FE2">
            <w:pPr>
              <w:ind w:firstLineChars="100" w:firstLine="180"/>
              <w:rPr>
                <w:sz w:val="18"/>
                <w:szCs w:val="18"/>
              </w:rPr>
            </w:pPr>
            <w:r w:rsidRPr="00020A41">
              <w:rPr>
                <w:sz w:val="18"/>
                <w:szCs w:val="18"/>
              </w:rPr>
              <w:t>В том числе: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23E41" w:rsidRPr="00020A41" w:rsidRDefault="00C23E41" w:rsidP="007D6FE2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23E41" w:rsidRPr="006C623A" w:rsidRDefault="00C23E41" w:rsidP="007D6FE2">
            <w:pPr>
              <w:jc w:val="center"/>
              <w:rPr>
                <w:sz w:val="18"/>
                <w:szCs w:val="18"/>
              </w:rPr>
            </w:pPr>
            <w:r w:rsidRPr="006C623A">
              <w:rPr>
                <w:sz w:val="18"/>
                <w:szCs w:val="18"/>
              </w:rPr>
              <w:t>-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23E41" w:rsidRPr="006C623A" w:rsidRDefault="00C23E41" w:rsidP="007D6FE2">
            <w:pPr>
              <w:jc w:val="center"/>
              <w:rPr>
                <w:sz w:val="18"/>
                <w:szCs w:val="18"/>
              </w:rPr>
            </w:pPr>
            <w:r w:rsidRPr="006C623A">
              <w:rPr>
                <w:sz w:val="18"/>
                <w:szCs w:val="18"/>
              </w:rPr>
              <w:t>-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23E41" w:rsidRPr="006C623A" w:rsidRDefault="00C23E41" w:rsidP="007D6FE2">
            <w:pPr>
              <w:jc w:val="center"/>
              <w:rPr>
                <w:sz w:val="18"/>
                <w:szCs w:val="18"/>
              </w:rPr>
            </w:pPr>
            <w:r w:rsidRPr="006C623A">
              <w:rPr>
                <w:sz w:val="18"/>
                <w:szCs w:val="18"/>
              </w:rPr>
              <w:t>-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23E41" w:rsidRPr="006C623A" w:rsidRDefault="00C23E41" w:rsidP="007D6FE2">
            <w:pPr>
              <w:jc w:val="center"/>
              <w:rPr>
                <w:sz w:val="18"/>
                <w:szCs w:val="18"/>
              </w:rPr>
            </w:pPr>
            <w:r w:rsidRPr="006C623A">
              <w:rPr>
                <w:sz w:val="18"/>
                <w:szCs w:val="18"/>
              </w:rPr>
              <w:t>-</w:t>
            </w: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23E41" w:rsidRPr="006C623A" w:rsidRDefault="00C23E41" w:rsidP="007D6FE2">
            <w:pPr>
              <w:rPr>
                <w:sz w:val="18"/>
                <w:szCs w:val="18"/>
              </w:rPr>
            </w:pPr>
            <w:r w:rsidRPr="006C623A">
              <w:rPr>
                <w:sz w:val="18"/>
                <w:szCs w:val="18"/>
              </w:rPr>
              <w:t>-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23E41" w:rsidRPr="006C623A" w:rsidRDefault="00C23E41" w:rsidP="007D6FE2">
            <w:pPr>
              <w:rPr>
                <w:sz w:val="18"/>
                <w:szCs w:val="18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23E41" w:rsidRPr="006C623A" w:rsidRDefault="00C23E41" w:rsidP="007D6FE2">
            <w:pPr>
              <w:rPr>
                <w:sz w:val="18"/>
                <w:szCs w:val="18"/>
              </w:rPr>
            </w:pPr>
            <w:r w:rsidRPr="006C623A">
              <w:rPr>
                <w:sz w:val="18"/>
                <w:szCs w:val="18"/>
              </w:rPr>
              <w:t>-</w:t>
            </w:r>
          </w:p>
        </w:tc>
        <w:tc>
          <w:tcPr>
            <w:tcW w:w="8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23E41" w:rsidRPr="006C623A" w:rsidRDefault="00C23E41" w:rsidP="007D6FE2">
            <w:pPr>
              <w:rPr>
                <w:sz w:val="18"/>
                <w:szCs w:val="18"/>
              </w:rPr>
            </w:pPr>
          </w:p>
        </w:tc>
      </w:tr>
      <w:tr w:rsidR="00C23E41" w:rsidRPr="00EC7908" w:rsidTr="00C23E41">
        <w:trPr>
          <w:trHeight w:val="170"/>
        </w:trPr>
        <w:tc>
          <w:tcPr>
            <w:tcW w:w="2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C23E41" w:rsidRPr="00020A41" w:rsidRDefault="00C23E41" w:rsidP="007D6FE2">
            <w:pPr>
              <w:ind w:firstLineChars="100" w:firstLine="180"/>
              <w:rPr>
                <w:sz w:val="18"/>
                <w:szCs w:val="18"/>
              </w:rPr>
            </w:pPr>
            <w:r w:rsidRPr="00020A41">
              <w:rPr>
                <w:sz w:val="18"/>
                <w:szCs w:val="18"/>
              </w:rPr>
              <w:t xml:space="preserve">чистая прибыль </w:t>
            </w: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23E41" w:rsidRPr="00020A41" w:rsidRDefault="00C23E41" w:rsidP="007D6FE2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151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C23E41" w:rsidRPr="006C623A" w:rsidRDefault="00C23E41" w:rsidP="007D6FE2">
            <w:pPr>
              <w:jc w:val="center"/>
              <w:rPr>
                <w:sz w:val="18"/>
                <w:szCs w:val="18"/>
              </w:rPr>
            </w:pPr>
            <w:bookmarkStart w:id="140" w:name="f3r151"/>
            <w:bookmarkEnd w:id="140"/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23E41" w:rsidRPr="006C623A" w:rsidRDefault="00C23E41" w:rsidP="007D6FE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23E41" w:rsidRPr="006C623A" w:rsidRDefault="00C23E41" w:rsidP="007D6FE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23E41" w:rsidRPr="006C623A" w:rsidRDefault="00C23E41" w:rsidP="007D6FE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23E41" w:rsidRPr="006C623A" w:rsidRDefault="00C23E41" w:rsidP="007D6FE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23E41" w:rsidRPr="006C623A" w:rsidRDefault="006C623A" w:rsidP="007D6FE2">
            <w:pPr>
              <w:jc w:val="center"/>
              <w:rPr>
                <w:sz w:val="18"/>
                <w:szCs w:val="18"/>
              </w:rPr>
            </w:pPr>
            <w:r w:rsidRPr="006C623A">
              <w:rPr>
                <w:sz w:val="18"/>
                <w:szCs w:val="18"/>
              </w:rPr>
              <w:t>1 838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23E41" w:rsidRPr="006C623A" w:rsidRDefault="00C23E41" w:rsidP="007D6FE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23E41" w:rsidRPr="006C623A" w:rsidRDefault="006C623A" w:rsidP="007D6FE2">
            <w:pPr>
              <w:jc w:val="center"/>
              <w:rPr>
                <w:sz w:val="18"/>
                <w:szCs w:val="18"/>
              </w:rPr>
            </w:pPr>
            <w:r w:rsidRPr="006C623A">
              <w:rPr>
                <w:sz w:val="18"/>
                <w:szCs w:val="18"/>
              </w:rPr>
              <w:t>1 838</w:t>
            </w:r>
          </w:p>
        </w:tc>
      </w:tr>
      <w:tr w:rsidR="00C23E41" w:rsidRPr="00EC7908" w:rsidTr="00C23E41">
        <w:trPr>
          <w:trHeight w:val="170"/>
        </w:trPr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C23E41" w:rsidRPr="00020A41" w:rsidRDefault="00C23E41" w:rsidP="007D6FE2">
            <w:pPr>
              <w:ind w:firstLineChars="100" w:firstLine="180"/>
              <w:rPr>
                <w:sz w:val="18"/>
                <w:szCs w:val="18"/>
              </w:rPr>
            </w:pPr>
            <w:r w:rsidRPr="00020A41">
              <w:rPr>
                <w:sz w:val="18"/>
                <w:szCs w:val="18"/>
              </w:rPr>
              <w:t>переоценка долгосрочных активов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23E41" w:rsidRPr="00020A41" w:rsidRDefault="00C23E41" w:rsidP="007D6FE2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152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23E41" w:rsidRPr="006C623A" w:rsidRDefault="00C23E41" w:rsidP="007D6FE2">
            <w:pPr>
              <w:jc w:val="center"/>
              <w:rPr>
                <w:sz w:val="18"/>
                <w:szCs w:val="18"/>
              </w:rPr>
            </w:pPr>
            <w:bookmarkStart w:id="141" w:name="f3r152"/>
            <w:bookmarkEnd w:id="141"/>
            <w:r w:rsidRPr="006C623A">
              <w:rPr>
                <w:sz w:val="18"/>
                <w:szCs w:val="18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23E41" w:rsidRPr="006C623A" w:rsidRDefault="00C23E41" w:rsidP="007D6FE2">
            <w:pPr>
              <w:jc w:val="center"/>
              <w:rPr>
                <w:sz w:val="18"/>
                <w:szCs w:val="18"/>
              </w:rPr>
            </w:pPr>
            <w:r w:rsidRPr="006C623A">
              <w:rPr>
                <w:sz w:val="18"/>
                <w:szCs w:val="18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23E41" w:rsidRPr="006C623A" w:rsidRDefault="00C23E41" w:rsidP="007D6FE2">
            <w:pPr>
              <w:jc w:val="center"/>
              <w:rPr>
                <w:sz w:val="18"/>
                <w:szCs w:val="18"/>
              </w:rPr>
            </w:pPr>
            <w:r w:rsidRPr="006C623A">
              <w:rPr>
                <w:sz w:val="18"/>
                <w:szCs w:val="18"/>
              </w:rPr>
              <w:t>-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23E41" w:rsidRPr="006C623A" w:rsidRDefault="00C23E41" w:rsidP="007D6FE2">
            <w:pPr>
              <w:jc w:val="center"/>
              <w:rPr>
                <w:sz w:val="18"/>
                <w:szCs w:val="18"/>
              </w:rPr>
            </w:pPr>
            <w:r w:rsidRPr="006C623A">
              <w:rPr>
                <w:sz w:val="18"/>
                <w:szCs w:val="18"/>
              </w:rPr>
              <w:t>-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23E41" w:rsidRPr="006C623A" w:rsidRDefault="00C23E41" w:rsidP="007D6FE2">
            <w:pPr>
              <w:jc w:val="center"/>
              <w:rPr>
                <w:sz w:val="18"/>
                <w:szCs w:val="18"/>
              </w:rPr>
            </w:pPr>
            <w:r w:rsidRPr="006C623A">
              <w:rPr>
                <w:sz w:val="18"/>
                <w:szCs w:val="18"/>
              </w:rPr>
              <w:t>-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23E41" w:rsidRPr="006C623A" w:rsidRDefault="00C23E41" w:rsidP="007D6FE2">
            <w:pPr>
              <w:jc w:val="center"/>
              <w:rPr>
                <w:sz w:val="18"/>
                <w:szCs w:val="18"/>
              </w:rPr>
            </w:pPr>
            <w:r w:rsidRPr="006C623A">
              <w:rPr>
                <w:sz w:val="18"/>
                <w:szCs w:val="18"/>
              </w:rPr>
              <w:t>-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23E41" w:rsidRPr="006C623A" w:rsidRDefault="00C23E41" w:rsidP="007D6FE2">
            <w:pPr>
              <w:jc w:val="center"/>
              <w:rPr>
                <w:sz w:val="18"/>
                <w:szCs w:val="18"/>
              </w:rPr>
            </w:pPr>
            <w:r w:rsidRPr="006C623A">
              <w:rPr>
                <w:sz w:val="18"/>
                <w:szCs w:val="18"/>
              </w:rPr>
              <w:t>-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23E41" w:rsidRPr="006C623A" w:rsidRDefault="00C23E41" w:rsidP="007D6FE2">
            <w:pPr>
              <w:jc w:val="center"/>
              <w:rPr>
                <w:sz w:val="18"/>
                <w:szCs w:val="18"/>
              </w:rPr>
            </w:pPr>
            <w:r w:rsidRPr="006C623A">
              <w:rPr>
                <w:sz w:val="18"/>
                <w:szCs w:val="18"/>
              </w:rPr>
              <w:t>-</w:t>
            </w:r>
          </w:p>
        </w:tc>
      </w:tr>
      <w:tr w:rsidR="00C23E41" w:rsidRPr="00EC7908" w:rsidTr="00C23E41">
        <w:trPr>
          <w:trHeight w:val="170"/>
        </w:trPr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C23E41" w:rsidRPr="00020A41" w:rsidRDefault="00C23E41" w:rsidP="007D6FE2">
            <w:pPr>
              <w:ind w:firstLineChars="100" w:firstLine="180"/>
              <w:rPr>
                <w:sz w:val="18"/>
                <w:szCs w:val="18"/>
              </w:rPr>
            </w:pPr>
            <w:r w:rsidRPr="00020A41">
              <w:rPr>
                <w:sz w:val="18"/>
                <w:szCs w:val="18"/>
              </w:rPr>
              <w:t>доходы от прочих операций, не включаемые в чистую прибыль (убыток)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23E41" w:rsidRPr="00020A41" w:rsidRDefault="00C23E41" w:rsidP="007D6FE2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153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23E41" w:rsidRPr="006C623A" w:rsidRDefault="00C23E41" w:rsidP="007D6FE2">
            <w:pPr>
              <w:jc w:val="center"/>
              <w:rPr>
                <w:sz w:val="18"/>
                <w:szCs w:val="18"/>
              </w:rPr>
            </w:pPr>
            <w:bookmarkStart w:id="142" w:name="f3r153"/>
            <w:bookmarkEnd w:id="142"/>
            <w:r w:rsidRPr="006C623A">
              <w:rPr>
                <w:sz w:val="18"/>
                <w:szCs w:val="18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23E41" w:rsidRPr="006C623A" w:rsidRDefault="00C23E41" w:rsidP="007D6FE2">
            <w:pPr>
              <w:jc w:val="center"/>
              <w:rPr>
                <w:sz w:val="18"/>
                <w:szCs w:val="18"/>
              </w:rPr>
            </w:pPr>
            <w:r w:rsidRPr="006C623A">
              <w:rPr>
                <w:sz w:val="18"/>
                <w:szCs w:val="18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23E41" w:rsidRPr="006C623A" w:rsidRDefault="00C23E41" w:rsidP="007D6FE2">
            <w:pPr>
              <w:jc w:val="center"/>
              <w:rPr>
                <w:sz w:val="18"/>
                <w:szCs w:val="18"/>
              </w:rPr>
            </w:pPr>
            <w:r w:rsidRPr="006C623A">
              <w:rPr>
                <w:sz w:val="18"/>
                <w:szCs w:val="18"/>
              </w:rPr>
              <w:t>-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23E41" w:rsidRPr="006C623A" w:rsidRDefault="00C23E41" w:rsidP="007D6FE2">
            <w:pPr>
              <w:jc w:val="center"/>
              <w:rPr>
                <w:sz w:val="18"/>
                <w:szCs w:val="18"/>
              </w:rPr>
            </w:pPr>
            <w:r w:rsidRPr="006C623A">
              <w:rPr>
                <w:sz w:val="18"/>
                <w:szCs w:val="18"/>
              </w:rPr>
              <w:t>-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23E41" w:rsidRPr="006C623A" w:rsidRDefault="00C23E41" w:rsidP="007D6FE2">
            <w:pPr>
              <w:jc w:val="center"/>
              <w:rPr>
                <w:sz w:val="18"/>
                <w:szCs w:val="18"/>
              </w:rPr>
            </w:pPr>
            <w:r w:rsidRPr="006C623A">
              <w:rPr>
                <w:sz w:val="18"/>
                <w:szCs w:val="18"/>
              </w:rPr>
              <w:t>-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23E41" w:rsidRPr="006C623A" w:rsidRDefault="00C23E41" w:rsidP="007D6FE2">
            <w:pPr>
              <w:jc w:val="center"/>
              <w:rPr>
                <w:sz w:val="18"/>
                <w:szCs w:val="18"/>
              </w:rPr>
            </w:pPr>
            <w:r w:rsidRPr="006C623A">
              <w:rPr>
                <w:sz w:val="18"/>
                <w:szCs w:val="18"/>
              </w:rPr>
              <w:t>-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23E41" w:rsidRPr="006C623A" w:rsidRDefault="00C23E41" w:rsidP="007D6FE2">
            <w:pPr>
              <w:jc w:val="center"/>
              <w:rPr>
                <w:sz w:val="18"/>
                <w:szCs w:val="18"/>
              </w:rPr>
            </w:pPr>
            <w:r w:rsidRPr="006C623A">
              <w:rPr>
                <w:sz w:val="18"/>
                <w:szCs w:val="18"/>
              </w:rPr>
              <w:t>-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23E41" w:rsidRPr="006C623A" w:rsidRDefault="00C23E41" w:rsidP="007D6FE2">
            <w:pPr>
              <w:jc w:val="center"/>
              <w:rPr>
                <w:sz w:val="18"/>
                <w:szCs w:val="18"/>
              </w:rPr>
            </w:pPr>
            <w:r w:rsidRPr="006C623A">
              <w:rPr>
                <w:sz w:val="18"/>
                <w:szCs w:val="18"/>
              </w:rPr>
              <w:t>-</w:t>
            </w:r>
          </w:p>
        </w:tc>
      </w:tr>
      <w:tr w:rsidR="00C23E41" w:rsidRPr="00EC7908" w:rsidTr="00C23E41">
        <w:trPr>
          <w:trHeight w:val="170"/>
        </w:trPr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C23E41" w:rsidRPr="00020A41" w:rsidRDefault="00C23E41" w:rsidP="007D6FE2">
            <w:pPr>
              <w:ind w:firstLineChars="100" w:firstLine="180"/>
              <w:rPr>
                <w:sz w:val="18"/>
                <w:szCs w:val="18"/>
              </w:rPr>
            </w:pPr>
            <w:r w:rsidRPr="00020A41">
              <w:rPr>
                <w:sz w:val="18"/>
                <w:szCs w:val="18"/>
              </w:rPr>
              <w:t xml:space="preserve">выпуск дополнительных акций 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23E41" w:rsidRPr="00020A41" w:rsidRDefault="00C23E41" w:rsidP="007D6FE2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154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23E41" w:rsidRPr="006C623A" w:rsidRDefault="00C23E41" w:rsidP="007D6FE2">
            <w:pPr>
              <w:jc w:val="center"/>
              <w:rPr>
                <w:sz w:val="18"/>
                <w:szCs w:val="18"/>
              </w:rPr>
            </w:pPr>
            <w:bookmarkStart w:id="143" w:name="f3r154"/>
            <w:bookmarkEnd w:id="143"/>
            <w:r w:rsidRPr="006C623A">
              <w:rPr>
                <w:sz w:val="18"/>
                <w:szCs w:val="18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23E41" w:rsidRPr="006C623A" w:rsidRDefault="00C23E41" w:rsidP="007D6FE2">
            <w:pPr>
              <w:jc w:val="center"/>
              <w:rPr>
                <w:sz w:val="18"/>
                <w:szCs w:val="18"/>
              </w:rPr>
            </w:pPr>
            <w:r w:rsidRPr="006C623A">
              <w:rPr>
                <w:sz w:val="18"/>
                <w:szCs w:val="18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23E41" w:rsidRPr="006C623A" w:rsidRDefault="00C23E41" w:rsidP="007D6FE2">
            <w:pPr>
              <w:jc w:val="center"/>
              <w:rPr>
                <w:sz w:val="18"/>
                <w:szCs w:val="18"/>
              </w:rPr>
            </w:pPr>
            <w:r w:rsidRPr="006C623A">
              <w:rPr>
                <w:sz w:val="18"/>
                <w:szCs w:val="18"/>
              </w:rPr>
              <w:t>-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23E41" w:rsidRPr="006C623A" w:rsidRDefault="00C23E41" w:rsidP="007D6FE2">
            <w:pPr>
              <w:jc w:val="center"/>
              <w:rPr>
                <w:sz w:val="18"/>
                <w:szCs w:val="18"/>
              </w:rPr>
            </w:pPr>
            <w:r w:rsidRPr="006C623A">
              <w:rPr>
                <w:sz w:val="18"/>
                <w:szCs w:val="18"/>
              </w:rPr>
              <w:t>-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23E41" w:rsidRPr="006C623A" w:rsidRDefault="00C23E41" w:rsidP="007D6FE2">
            <w:pPr>
              <w:jc w:val="center"/>
              <w:rPr>
                <w:sz w:val="18"/>
                <w:szCs w:val="18"/>
              </w:rPr>
            </w:pPr>
            <w:r w:rsidRPr="006C623A">
              <w:rPr>
                <w:sz w:val="18"/>
                <w:szCs w:val="18"/>
              </w:rPr>
              <w:t>-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23E41" w:rsidRPr="006C623A" w:rsidRDefault="00C23E41" w:rsidP="007D6FE2">
            <w:pPr>
              <w:jc w:val="center"/>
              <w:rPr>
                <w:sz w:val="18"/>
                <w:szCs w:val="18"/>
              </w:rPr>
            </w:pPr>
            <w:r w:rsidRPr="006C623A">
              <w:rPr>
                <w:sz w:val="18"/>
                <w:szCs w:val="18"/>
              </w:rPr>
              <w:t>-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23E41" w:rsidRPr="006C623A" w:rsidRDefault="00C23E41" w:rsidP="007D6FE2">
            <w:pPr>
              <w:jc w:val="center"/>
              <w:rPr>
                <w:sz w:val="18"/>
                <w:szCs w:val="18"/>
              </w:rPr>
            </w:pPr>
            <w:r w:rsidRPr="006C623A">
              <w:rPr>
                <w:sz w:val="18"/>
                <w:szCs w:val="18"/>
              </w:rPr>
              <w:t>-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23E41" w:rsidRPr="006C623A" w:rsidRDefault="00C23E41" w:rsidP="007D6FE2">
            <w:pPr>
              <w:jc w:val="center"/>
              <w:rPr>
                <w:sz w:val="18"/>
                <w:szCs w:val="18"/>
              </w:rPr>
            </w:pPr>
            <w:r w:rsidRPr="006C623A">
              <w:rPr>
                <w:sz w:val="18"/>
                <w:szCs w:val="18"/>
              </w:rPr>
              <w:t>-</w:t>
            </w:r>
          </w:p>
        </w:tc>
      </w:tr>
      <w:tr w:rsidR="00C23E41" w:rsidRPr="00EC7908" w:rsidTr="00C23E41">
        <w:trPr>
          <w:trHeight w:val="170"/>
        </w:trPr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C23E41" w:rsidRPr="00020A41" w:rsidRDefault="00C23E41" w:rsidP="007D6FE2">
            <w:pPr>
              <w:ind w:firstLineChars="100" w:firstLine="180"/>
              <w:rPr>
                <w:sz w:val="18"/>
                <w:szCs w:val="18"/>
              </w:rPr>
            </w:pPr>
            <w:r w:rsidRPr="00020A41">
              <w:rPr>
                <w:sz w:val="18"/>
                <w:szCs w:val="18"/>
              </w:rPr>
              <w:t>увеличение номинальной стоимости акций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23E41" w:rsidRPr="00020A41" w:rsidRDefault="00C23E41" w:rsidP="007D6FE2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155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23E41" w:rsidRPr="006C623A" w:rsidRDefault="00C23E41" w:rsidP="007D6FE2">
            <w:pPr>
              <w:jc w:val="center"/>
              <w:rPr>
                <w:sz w:val="18"/>
                <w:szCs w:val="18"/>
              </w:rPr>
            </w:pPr>
            <w:bookmarkStart w:id="144" w:name="f3r155"/>
            <w:bookmarkEnd w:id="144"/>
            <w:r w:rsidRPr="006C623A">
              <w:rPr>
                <w:sz w:val="18"/>
                <w:szCs w:val="18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23E41" w:rsidRPr="006C623A" w:rsidRDefault="00C23E41" w:rsidP="007D6FE2">
            <w:pPr>
              <w:jc w:val="center"/>
              <w:rPr>
                <w:sz w:val="18"/>
                <w:szCs w:val="18"/>
              </w:rPr>
            </w:pPr>
            <w:r w:rsidRPr="006C623A">
              <w:rPr>
                <w:sz w:val="18"/>
                <w:szCs w:val="18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23E41" w:rsidRPr="006C623A" w:rsidRDefault="00C23E41" w:rsidP="007D6FE2">
            <w:pPr>
              <w:jc w:val="center"/>
              <w:rPr>
                <w:sz w:val="18"/>
                <w:szCs w:val="18"/>
              </w:rPr>
            </w:pPr>
            <w:r w:rsidRPr="006C623A">
              <w:rPr>
                <w:sz w:val="18"/>
                <w:szCs w:val="18"/>
              </w:rPr>
              <w:t>-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23E41" w:rsidRPr="006C623A" w:rsidRDefault="00C23E41" w:rsidP="007D6FE2">
            <w:pPr>
              <w:jc w:val="center"/>
              <w:rPr>
                <w:sz w:val="18"/>
                <w:szCs w:val="18"/>
              </w:rPr>
            </w:pPr>
            <w:r w:rsidRPr="006C623A">
              <w:rPr>
                <w:sz w:val="18"/>
                <w:szCs w:val="18"/>
              </w:rPr>
              <w:t>-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23E41" w:rsidRPr="006C623A" w:rsidRDefault="00C23E41" w:rsidP="007D6FE2">
            <w:pPr>
              <w:jc w:val="center"/>
              <w:rPr>
                <w:sz w:val="18"/>
                <w:szCs w:val="18"/>
              </w:rPr>
            </w:pPr>
            <w:r w:rsidRPr="006C623A">
              <w:rPr>
                <w:sz w:val="18"/>
                <w:szCs w:val="18"/>
              </w:rPr>
              <w:t>-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23E41" w:rsidRPr="006C623A" w:rsidRDefault="00C23E41" w:rsidP="007D6FE2">
            <w:pPr>
              <w:jc w:val="center"/>
              <w:rPr>
                <w:sz w:val="18"/>
                <w:szCs w:val="18"/>
              </w:rPr>
            </w:pPr>
            <w:r w:rsidRPr="006C623A">
              <w:rPr>
                <w:sz w:val="18"/>
                <w:szCs w:val="18"/>
              </w:rPr>
              <w:t>-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23E41" w:rsidRPr="006C623A" w:rsidRDefault="00C23E41" w:rsidP="007D6FE2">
            <w:pPr>
              <w:jc w:val="center"/>
              <w:rPr>
                <w:sz w:val="18"/>
                <w:szCs w:val="18"/>
              </w:rPr>
            </w:pPr>
            <w:r w:rsidRPr="006C623A">
              <w:rPr>
                <w:sz w:val="18"/>
                <w:szCs w:val="18"/>
              </w:rPr>
              <w:t>-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23E41" w:rsidRPr="006C623A" w:rsidRDefault="00C23E41" w:rsidP="007D6FE2">
            <w:pPr>
              <w:jc w:val="center"/>
              <w:rPr>
                <w:sz w:val="18"/>
                <w:szCs w:val="18"/>
              </w:rPr>
            </w:pPr>
            <w:r w:rsidRPr="006C623A">
              <w:rPr>
                <w:sz w:val="18"/>
                <w:szCs w:val="18"/>
              </w:rPr>
              <w:t>-</w:t>
            </w:r>
          </w:p>
        </w:tc>
      </w:tr>
      <w:tr w:rsidR="00C23E41" w:rsidRPr="00EC7908" w:rsidTr="00C23E41">
        <w:trPr>
          <w:trHeight w:val="170"/>
        </w:trPr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C23E41" w:rsidRPr="00020A41" w:rsidRDefault="00C23E41" w:rsidP="007D6FE2">
            <w:pPr>
              <w:ind w:firstLineChars="100" w:firstLine="180"/>
              <w:rPr>
                <w:sz w:val="18"/>
                <w:szCs w:val="18"/>
              </w:rPr>
            </w:pPr>
            <w:r w:rsidRPr="00020A41">
              <w:rPr>
                <w:sz w:val="18"/>
                <w:szCs w:val="18"/>
              </w:rPr>
              <w:t>вклады собственника имущества (учредителей, участников)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23E41" w:rsidRPr="00020A41" w:rsidRDefault="00C23E41" w:rsidP="007D6FE2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156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23E41" w:rsidRPr="006C623A" w:rsidRDefault="00C23E41" w:rsidP="007D6FE2">
            <w:pPr>
              <w:jc w:val="center"/>
              <w:rPr>
                <w:sz w:val="18"/>
                <w:szCs w:val="18"/>
              </w:rPr>
            </w:pPr>
            <w:bookmarkStart w:id="145" w:name="f3r156"/>
            <w:bookmarkEnd w:id="145"/>
            <w:r w:rsidRPr="006C623A">
              <w:rPr>
                <w:sz w:val="18"/>
                <w:szCs w:val="18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23E41" w:rsidRPr="006C623A" w:rsidRDefault="00C23E41" w:rsidP="007D6FE2">
            <w:pPr>
              <w:jc w:val="center"/>
              <w:rPr>
                <w:sz w:val="18"/>
                <w:szCs w:val="18"/>
              </w:rPr>
            </w:pPr>
            <w:r w:rsidRPr="006C623A">
              <w:rPr>
                <w:sz w:val="18"/>
                <w:szCs w:val="18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23E41" w:rsidRPr="006C623A" w:rsidRDefault="00C23E41" w:rsidP="007D6FE2">
            <w:pPr>
              <w:jc w:val="center"/>
              <w:rPr>
                <w:sz w:val="18"/>
                <w:szCs w:val="18"/>
              </w:rPr>
            </w:pPr>
            <w:r w:rsidRPr="006C623A">
              <w:rPr>
                <w:sz w:val="18"/>
                <w:szCs w:val="18"/>
              </w:rPr>
              <w:t>-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23E41" w:rsidRPr="006C623A" w:rsidRDefault="00C23E41" w:rsidP="007D6FE2">
            <w:pPr>
              <w:jc w:val="center"/>
              <w:rPr>
                <w:sz w:val="18"/>
                <w:szCs w:val="18"/>
              </w:rPr>
            </w:pPr>
            <w:r w:rsidRPr="006C623A">
              <w:rPr>
                <w:sz w:val="18"/>
                <w:szCs w:val="18"/>
              </w:rPr>
              <w:t>-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23E41" w:rsidRPr="006C623A" w:rsidRDefault="00C23E41" w:rsidP="007D6FE2">
            <w:pPr>
              <w:jc w:val="center"/>
              <w:rPr>
                <w:sz w:val="18"/>
                <w:szCs w:val="18"/>
              </w:rPr>
            </w:pPr>
            <w:r w:rsidRPr="006C623A">
              <w:rPr>
                <w:sz w:val="18"/>
                <w:szCs w:val="18"/>
              </w:rPr>
              <w:t>-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23E41" w:rsidRPr="006C623A" w:rsidRDefault="00C23E41" w:rsidP="007D6FE2">
            <w:pPr>
              <w:jc w:val="center"/>
              <w:rPr>
                <w:sz w:val="18"/>
                <w:szCs w:val="18"/>
              </w:rPr>
            </w:pPr>
            <w:r w:rsidRPr="006C623A">
              <w:rPr>
                <w:sz w:val="18"/>
                <w:szCs w:val="18"/>
              </w:rPr>
              <w:t>-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23E41" w:rsidRPr="006C623A" w:rsidRDefault="00C23E41" w:rsidP="007D6FE2">
            <w:pPr>
              <w:jc w:val="center"/>
              <w:rPr>
                <w:sz w:val="18"/>
                <w:szCs w:val="18"/>
              </w:rPr>
            </w:pPr>
            <w:r w:rsidRPr="006C623A">
              <w:rPr>
                <w:sz w:val="18"/>
                <w:szCs w:val="18"/>
              </w:rPr>
              <w:t>-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23E41" w:rsidRPr="006C623A" w:rsidRDefault="00C23E41" w:rsidP="007D6FE2">
            <w:pPr>
              <w:jc w:val="center"/>
              <w:rPr>
                <w:sz w:val="18"/>
                <w:szCs w:val="18"/>
              </w:rPr>
            </w:pPr>
            <w:r w:rsidRPr="006C623A">
              <w:rPr>
                <w:sz w:val="18"/>
                <w:szCs w:val="18"/>
              </w:rPr>
              <w:t>-</w:t>
            </w:r>
          </w:p>
        </w:tc>
      </w:tr>
      <w:tr w:rsidR="00C23E41" w:rsidRPr="00EC7908" w:rsidTr="00C23E41">
        <w:trPr>
          <w:trHeight w:val="170"/>
        </w:trPr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C23E41" w:rsidRPr="00020A41" w:rsidRDefault="00C23E41" w:rsidP="007D6FE2">
            <w:pPr>
              <w:ind w:firstLineChars="100" w:firstLine="180"/>
              <w:rPr>
                <w:sz w:val="18"/>
                <w:szCs w:val="18"/>
              </w:rPr>
            </w:pPr>
            <w:r w:rsidRPr="00020A41">
              <w:rPr>
                <w:sz w:val="18"/>
                <w:szCs w:val="18"/>
              </w:rPr>
              <w:t>реорганизация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23E41" w:rsidRPr="00020A41" w:rsidRDefault="00C23E41" w:rsidP="007D6FE2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157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23E41" w:rsidRPr="006C623A" w:rsidRDefault="00C23E41" w:rsidP="007D6FE2">
            <w:pPr>
              <w:jc w:val="center"/>
              <w:rPr>
                <w:sz w:val="18"/>
                <w:szCs w:val="18"/>
              </w:rPr>
            </w:pPr>
            <w:bookmarkStart w:id="146" w:name="f3r157"/>
            <w:bookmarkEnd w:id="146"/>
            <w:r w:rsidRPr="006C623A">
              <w:rPr>
                <w:sz w:val="18"/>
                <w:szCs w:val="18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23E41" w:rsidRPr="006C623A" w:rsidRDefault="00C23E41" w:rsidP="007D6FE2">
            <w:pPr>
              <w:jc w:val="center"/>
              <w:rPr>
                <w:sz w:val="18"/>
                <w:szCs w:val="18"/>
              </w:rPr>
            </w:pPr>
            <w:r w:rsidRPr="006C623A">
              <w:rPr>
                <w:sz w:val="18"/>
                <w:szCs w:val="18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23E41" w:rsidRPr="006C623A" w:rsidRDefault="00C23E41" w:rsidP="007D6FE2">
            <w:pPr>
              <w:jc w:val="center"/>
              <w:rPr>
                <w:sz w:val="18"/>
                <w:szCs w:val="18"/>
              </w:rPr>
            </w:pPr>
            <w:r w:rsidRPr="006C623A">
              <w:rPr>
                <w:sz w:val="18"/>
                <w:szCs w:val="18"/>
              </w:rPr>
              <w:t>-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23E41" w:rsidRPr="006C623A" w:rsidRDefault="00C23E41" w:rsidP="007D6FE2">
            <w:pPr>
              <w:jc w:val="center"/>
              <w:rPr>
                <w:sz w:val="18"/>
                <w:szCs w:val="18"/>
              </w:rPr>
            </w:pPr>
            <w:r w:rsidRPr="006C623A">
              <w:rPr>
                <w:sz w:val="18"/>
                <w:szCs w:val="18"/>
              </w:rPr>
              <w:t>-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23E41" w:rsidRPr="006C623A" w:rsidRDefault="00C23E41" w:rsidP="007D6FE2">
            <w:pPr>
              <w:jc w:val="center"/>
              <w:rPr>
                <w:sz w:val="18"/>
                <w:szCs w:val="18"/>
              </w:rPr>
            </w:pPr>
            <w:r w:rsidRPr="006C623A">
              <w:rPr>
                <w:sz w:val="18"/>
                <w:szCs w:val="18"/>
              </w:rPr>
              <w:t>-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23E41" w:rsidRPr="006C623A" w:rsidRDefault="00C23E41" w:rsidP="007D6FE2">
            <w:pPr>
              <w:jc w:val="center"/>
              <w:rPr>
                <w:sz w:val="18"/>
                <w:szCs w:val="18"/>
              </w:rPr>
            </w:pPr>
            <w:r w:rsidRPr="006C623A">
              <w:rPr>
                <w:sz w:val="18"/>
                <w:szCs w:val="18"/>
              </w:rPr>
              <w:t>-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23E41" w:rsidRPr="006C623A" w:rsidRDefault="00C23E41" w:rsidP="007D6FE2">
            <w:pPr>
              <w:jc w:val="center"/>
              <w:rPr>
                <w:sz w:val="18"/>
                <w:szCs w:val="18"/>
              </w:rPr>
            </w:pPr>
            <w:r w:rsidRPr="006C623A">
              <w:rPr>
                <w:sz w:val="18"/>
                <w:szCs w:val="18"/>
              </w:rPr>
              <w:t>-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23E41" w:rsidRPr="006C623A" w:rsidRDefault="00C23E41" w:rsidP="007D6FE2">
            <w:pPr>
              <w:jc w:val="center"/>
              <w:rPr>
                <w:sz w:val="18"/>
                <w:szCs w:val="18"/>
              </w:rPr>
            </w:pPr>
            <w:r w:rsidRPr="006C623A">
              <w:rPr>
                <w:sz w:val="18"/>
                <w:szCs w:val="18"/>
              </w:rPr>
              <w:t>-</w:t>
            </w:r>
          </w:p>
        </w:tc>
      </w:tr>
      <w:tr w:rsidR="00C23E41" w:rsidRPr="00EC7908" w:rsidTr="00C23E41">
        <w:trPr>
          <w:trHeight w:val="170"/>
        </w:trPr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C23E41" w:rsidRPr="00020A41" w:rsidRDefault="00C23E41" w:rsidP="007D6FE2">
            <w:pPr>
              <w:ind w:firstLineChars="100" w:firstLine="180"/>
              <w:rPr>
                <w:sz w:val="18"/>
                <w:szCs w:val="18"/>
              </w:rPr>
            </w:pPr>
            <w:r w:rsidRPr="00020A41">
              <w:rPr>
                <w:sz w:val="18"/>
                <w:szCs w:val="18"/>
              </w:rPr>
              <w:t> </w:t>
            </w:r>
            <w:r>
              <w:rPr>
                <w:sz w:val="18"/>
                <w:szCs w:val="18"/>
              </w:rPr>
              <w:t>прочие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23E41" w:rsidRPr="00020A41" w:rsidRDefault="00C23E41" w:rsidP="007D6FE2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158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23E41" w:rsidRPr="006C623A" w:rsidRDefault="00C23E41" w:rsidP="007D6FE2">
            <w:pPr>
              <w:jc w:val="center"/>
              <w:rPr>
                <w:sz w:val="18"/>
                <w:szCs w:val="18"/>
              </w:rPr>
            </w:pPr>
            <w:bookmarkStart w:id="147" w:name="f3r158"/>
            <w:bookmarkEnd w:id="147"/>
            <w:r w:rsidRPr="006C623A">
              <w:rPr>
                <w:sz w:val="18"/>
                <w:szCs w:val="18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23E41" w:rsidRPr="006C623A" w:rsidRDefault="00C23E41" w:rsidP="007D6FE2">
            <w:pPr>
              <w:jc w:val="center"/>
              <w:rPr>
                <w:sz w:val="18"/>
                <w:szCs w:val="18"/>
              </w:rPr>
            </w:pPr>
            <w:r w:rsidRPr="006C623A">
              <w:rPr>
                <w:sz w:val="18"/>
                <w:szCs w:val="18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23E41" w:rsidRPr="006C623A" w:rsidRDefault="00C23E41" w:rsidP="007D6FE2">
            <w:pPr>
              <w:jc w:val="center"/>
              <w:rPr>
                <w:sz w:val="18"/>
                <w:szCs w:val="18"/>
              </w:rPr>
            </w:pPr>
            <w:r w:rsidRPr="006C623A">
              <w:rPr>
                <w:sz w:val="18"/>
                <w:szCs w:val="18"/>
              </w:rPr>
              <w:t>-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23E41" w:rsidRPr="006C623A" w:rsidRDefault="00C23E41" w:rsidP="007D6FE2">
            <w:pPr>
              <w:jc w:val="center"/>
              <w:rPr>
                <w:sz w:val="18"/>
                <w:szCs w:val="18"/>
              </w:rPr>
            </w:pPr>
            <w:r w:rsidRPr="006C623A">
              <w:rPr>
                <w:sz w:val="18"/>
                <w:szCs w:val="18"/>
              </w:rPr>
              <w:t>-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23E41" w:rsidRPr="006C623A" w:rsidRDefault="00C23E41" w:rsidP="007D6FE2">
            <w:pPr>
              <w:jc w:val="center"/>
              <w:rPr>
                <w:sz w:val="18"/>
                <w:szCs w:val="18"/>
              </w:rPr>
            </w:pPr>
            <w:r w:rsidRPr="006C623A">
              <w:rPr>
                <w:sz w:val="18"/>
                <w:szCs w:val="18"/>
              </w:rPr>
              <w:t>-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23E41" w:rsidRPr="006C623A" w:rsidRDefault="006C623A" w:rsidP="007D6FE2">
            <w:pPr>
              <w:jc w:val="center"/>
              <w:rPr>
                <w:sz w:val="18"/>
                <w:szCs w:val="18"/>
              </w:rPr>
            </w:pPr>
            <w:r w:rsidRPr="006C623A">
              <w:rPr>
                <w:sz w:val="18"/>
                <w:szCs w:val="18"/>
              </w:rPr>
              <w:t>4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23E41" w:rsidRPr="006C623A" w:rsidRDefault="00C23E41" w:rsidP="007D6FE2">
            <w:pPr>
              <w:jc w:val="center"/>
              <w:rPr>
                <w:sz w:val="18"/>
                <w:szCs w:val="18"/>
              </w:rPr>
            </w:pPr>
            <w:r w:rsidRPr="006C623A">
              <w:rPr>
                <w:sz w:val="18"/>
                <w:szCs w:val="18"/>
              </w:rPr>
              <w:t>-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23E41" w:rsidRPr="006C623A" w:rsidRDefault="006C623A" w:rsidP="007D6FE2">
            <w:pPr>
              <w:jc w:val="center"/>
              <w:rPr>
                <w:sz w:val="18"/>
                <w:szCs w:val="18"/>
              </w:rPr>
            </w:pPr>
            <w:r w:rsidRPr="006C623A">
              <w:rPr>
                <w:sz w:val="18"/>
                <w:szCs w:val="18"/>
              </w:rPr>
              <w:t>4</w:t>
            </w:r>
          </w:p>
        </w:tc>
      </w:tr>
      <w:tr w:rsidR="00C23E41" w:rsidRPr="00EC7908" w:rsidTr="00C23E41">
        <w:trPr>
          <w:trHeight w:val="170"/>
        </w:trPr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C23E41" w:rsidRPr="00020A41" w:rsidRDefault="00C23E41" w:rsidP="007D6FE2">
            <w:pPr>
              <w:ind w:firstLineChars="100" w:firstLine="180"/>
              <w:rPr>
                <w:sz w:val="18"/>
                <w:szCs w:val="18"/>
              </w:rPr>
            </w:pPr>
            <w:r w:rsidRPr="00020A41">
              <w:rPr>
                <w:sz w:val="18"/>
                <w:szCs w:val="18"/>
              </w:rPr>
              <w:t> 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23E41" w:rsidRPr="00020A41" w:rsidRDefault="00C23E41" w:rsidP="007D6FE2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159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23E41" w:rsidRPr="006C623A" w:rsidRDefault="00C23E41" w:rsidP="007D6FE2">
            <w:pPr>
              <w:jc w:val="center"/>
              <w:rPr>
                <w:sz w:val="18"/>
                <w:szCs w:val="18"/>
              </w:rPr>
            </w:pPr>
            <w:bookmarkStart w:id="148" w:name="f3r159"/>
            <w:bookmarkEnd w:id="148"/>
            <w:r w:rsidRPr="006C623A">
              <w:rPr>
                <w:sz w:val="18"/>
                <w:szCs w:val="18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23E41" w:rsidRPr="006C623A" w:rsidRDefault="00C23E41" w:rsidP="007D6FE2">
            <w:pPr>
              <w:jc w:val="center"/>
              <w:rPr>
                <w:sz w:val="18"/>
                <w:szCs w:val="18"/>
              </w:rPr>
            </w:pPr>
            <w:r w:rsidRPr="006C623A">
              <w:rPr>
                <w:sz w:val="18"/>
                <w:szCs w:val="18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23E41" w:rsidRPr="006C623A" w:rsidRDefault="00C23E41" w:rsidP="007D6FE2">
            <w:pPr>
              <w:jc w:val="center"/>
              <w:rPr>
                <w:sz w:val="18"/>
                <w:szCs w:val="18"/>
              </w:rPr>
            </w:pPr>
            <w:r w:rsidRPr="006C623A">
              <w:rPr>
                <w:sz w:val="18"/>
                <w:szCs w:val="18"/>
              </w:rPr>
              <w:t>-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23E41" w:rsidRPr="006C623A" w:rsidRDefault="00C23E41" w:rsidP="007D6FE2">
            <w:pPr>
              <w:jc w:val="center"/>
              <w:rPr>
                <w:sz w:val="18"/>
                <w:szCs w:val="18"/>
              </w:rPr>
            </w:pPr>
            <w:r w:rsidRPr="006C623A">
              <w:rPr>
                <w:sz w:val="18"/>
                <w:szCs w:val="18"/>
              </w:rPr>
              <w:t>-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23E41" w:rsidRPr="006C623A" w:rsidRDefault="00C23E41" w:rsidP="007D6FE2">
            <w:pPr>
              <w:jc w:val="center"/>
              <w:rPr>
                <w:sz w:val="18"/>
                <w:szCs w:val="18"/>
              </w:rPr>
            </w:pPr>
            <w:r w:rsidRPr="006C623A">
              <w:rPr>
                <w:sz w:val="18"/>
                <w:szCs w:val="18"/>
              </w:rPr>
              <w:t>-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23E41" w:rsidRPr="006C623A" w:rsidRDefault="00C23E41" w:rsidP="007D6FE2">
            <w:pPr>
              <w:jc w:val="center"/>
              <w:rPr>
                <w:sz w:val="18"/>
                <w:szCs w:val="18"/>
              </w:rPr>
            </w:pPr>
            <w:r w:rsidRPr="006C623A">
              <w:rPr>
                <w:sz w:val="18"/>
                <w:szCs w:val="18"/>
              </w:rPr>
              <w:t>-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23E41" w:rsidRPr="006C623A" w:rsidRDefault="00C23E41" w:rsidP="007D6FE2">
            <w:pPr>
              <w:jc w:val="center"/>
              <w:rPr>
                <w:sz w:val="18"/>
                <w:szCs w:val="18"/>
              </w:rPr>
            </w:pPr>
            <w:r w:rsidRPr="006C623A">
              <w:rPr>
                <w:sz w:val="18"/>
                <w:szCs w:val="18"/>
              </w:rPr>
              <w:t>-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23E41" w:rsidRPr="006C623A" w:rsidRDefault="00C23E41" w:rsidP="007D6FE2">
            <w:pPr>
              <w:jc w:val="center"/>
              <w:rPr>
                <w:sz w:val="18"/>
                <w:szCs w:val="18"/>
              </w:rPr>
            </w:pPr>
            <w:r w:rsidRPr="006C623A">
              <w:rPr>
                <w:sz w:val="18"/>
                <w:szCs w:val="18"/>
              </w:rPr>
              <w:t>-</w:t>
            </w:r>
          </w:p>
        </w:tc>
      </w:tr>
      <w:tr w:rsidR="00C23E41" w:rsidRPr="00EC7908" w:rsidTr="00C43FC2">
        <w:trPr>
          <w:trHeight w:val="170"/>
        </w:trPr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23E41" w:rsidRPr="00020A41" w:rsidRDefault="00C23E41" w:rsidP="007D6FE2">
            <w:pPr>
              <w:rPr>
                <w:sz w:val="18"/>
                <w:szCs w:val="18"/>
              </w:rPr>
            </w:pPr>
            <w:r w:rsidRPr="00020A41">
              <w:rPr>
                <w:sz w:val="18"/>
                <w:szCs w:val="18"/>
              </w:rPr>
              <w:t>Уменьшение собственного капитала – всего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23E41" w:rsidRPr="00020A41" w:rsidRDefault="00C23E41" w:rsidP="007D6FE2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160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E41" w:rsidRPr="006C623A" w:rsidRDefault="00C23E41" w:rsidP="007D6FE2">
            <w:pPr>
              <w:jc w:val="center"/>
              <w:rPr>
                <w:sz w:val="18"/>
                <w:szCs w:val="18"/>
              </w:rPr>
            </w:pPr>
            <w:bookmarkStart w:id="149" w:name="f3r160"/>
            <w:bookmarkEnd w:id="149"/>
            <w:r w:rsidRPr="006C623A">
              <w:rPr>
                <w:sz w:val="18"/>
                <w:szCs w:val="18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E41" w:rsidRPr="006C623A" w:rsidRDefault="00C23E41" w:rsidP="007D6FE2">
            <w:pPr>
              <w:jc w:val="center"/>
              <w:rPr>
                <w:sz w:val="18"/>
                <w:szCs w:val="18"/>
              </w:rPr>
            </w:pPr>
            <w:r w:rsidRPr="006C623A">
              <w:rPr>
                <w:sz w:val="18"/>
                <w:szCs w:val="18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E41" w:rsidRPr="006C623A" w:rsidRDefault="00C23E41" w:rsidP="007D6FE2">
            <w:pPr>
              <w:jc w:val="center"/>
              <w:rPr>
                <w:sz w:val="18"/>
                <w:szCs w:val="18"/>
              </w:rPr>
            </w:pPr>
            <w:r w:rsidRPr="006C623A">
              <w:rPr>
                <w:sz w:val="18"/>
                <w:szCs w:val="18"/>
              </w:rPr>
              <w:t>-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E41" w:rsidRPr="006C623A" w:rsidRDefault="00C23E41" w:rsidP="007D6FE2">
            <w:pPr>
              <w:jc w:val="center"/>
              <w:rPr>
                <w:sz w:val="18"/>
                <w:szCs w:val="18"/>
              </w:rPr>
            </w:pPr>
            <w:r w:rsidRPr="006C623A">
              <w:rPr>
                <w:sz w:val="18"/>
                <w:szCs w:val="18"/>
              </w:rPr>
              <w:t>-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E41" w:rsidRPr="006C623A" w:rsidRDefault="00C23E41" w:rsidP="007D6FE2">
            <w:pPr>
              <w:jc w:val="center"/>
              <w:rPr>
                <w:sz w:val="18"/>
                <w:szCs w:val="18"/>
              </w:rPr>
            </w:pPr>
            <w:r w:rsidRPr="006C623A">
              <w:rPr>
                <w:sz w:val="18"/>
                <w:szCs w:val="18"/>
              </w:rPr>
              <w:t>-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E41" w:rsidRPr="006C623A" w:rsidRDefault="006C623A" w:rsidP="007D6FE2">
            <w:pPr>
              <w:jc w:val="center"/>
              <w:rPr>
                <w:sz w:val="18"/>
                <w:szCs w:val="18"/>
              </w:rPr>
            </w:pPr>
            <w:r w:rsidRPr="006C623A">
              <w:rPr>
                <w:sz w:val="18"/>
                <w:szCs w:val="18"/>
              </w:rPr>
              <w:t>(609</w:t>
            </w:r>
            <w:r w:rsidR="00C23E41" w:rsidRPr="006C623A">
              <w:rPr>
                <w:sz w:val="18"/>
                <w:szCs w:val="18"/>
              </w:rPr>
              <w:t>)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E41" w:rsidRPr="006C623A" w:rsidRDefault="00C23E41" w:rsidP="007D6FE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E41" w:rsidRPr="006C623A" w:rsidRDefault="006C623A" w:rsidP="007D6FE2">
            <w:pPr>
              <w:jc w:val="center"/>
              <w:rPr>
                <w:sz w:val="18"/>
                <w:szCs w:val="18"/>
              </w:rPr>
            </w:pPr>
            <w:r w:rsidRPr="006C623A">
              <w:rPr>
                <w:sz w:val="18"/>
                <w:szCs w:val="18"/>
              </w:rPr>
              <w:t>(609</w:t>
            </w:r>
            <w:r w:rsidR="00C23E41" w:rsidRPr="006C623A">
              <w:rPr>
                <w:sz w:val="18"/>
                <w:szCs w:val="18"/>
              </w:rPr>
              <w:t>)</w:t>
            </w:r>
          </w:p>
        </w:tc>
      </w:tr>
      <w:tr w:rsidR="00C23E41" w:rsidRPr="00EC7908" w:rsidTr="00C23E41">
        <w:trPr>
          <w:trHeight w:val="170"/>
        </w:trPr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C23E41" w:rsidRPr="00020A41" w:rsidRDefault="00C23E41" w:rsidP="007D6FE2">
            <w:pPr>
              <w:ind w:firstLineChars="100" w:firstLine="180"/>
              <w:rPr>
                <w:sz w:val="18"/>
                <w:szCs w:val="18"/>
              </w:rPr>
            </w:pPr>
            <w:r w:rsidRPr="00020A41">
              <w:rPr>
                <w:sz w:val="18"/>
                <w:szCs w:val="18"/>
              </w:rPr>
              <w:t>В том числе: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23E41" w:rsidRPr="00020A41" w:rsidRDefault="00C23E41" w:rsidP="007D6FE2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23E41" w:rsidRPr="006C623A" w:rsidRDefault="00C23E41" w:rsidP="007D6FE2">
            <w:pPr>
              <w:jc w:val="center"/>
              <w:rPr>
                <w:sz w:val="18"/>
                <w:szCs w:val="18"/>
              </w:rPr>
            </w:pPr>
            <w:r w:rsidRPr="006C623A">
              <w:rPr>
                <w:sz w:val="18"/>
                <w:szCs w:val="18"/>
              </w:rPr>
              <w:t>-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23E41" w:rsidRPr="006C623A" w:rsidRDefault="00C23E41" w:rsidP="007D6FE2">
            <w:pPr>
              <w:jc w:val="center"/>
              <w:rPr>
                <w:sz w:val="18"/>
                <w:szCs w:val="18"/>
              </w:rPr>
            </w:pPr>
            <w:r w:rsidRPr="006C623A">
              <w:rPr>
                <w:sz w:val="18"/>
                <w:szCs w:val="18"/>
              </w:rPr>
              <w:t>-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23E41" w:rsidRPr="006C623A" w:rsidRDefault="00C23E41" w:rsidP="007D6FE2">
            <w:pPr>
              <w:jc w:val="center"/>
              <w:rPr>
                <w:sz w:val="18"/>
                <w:szCs w:val="18"/>
              </w:rPr>
            </w:pPr>
            <w:r w:rsidRPr="006C623A">
              <w:rPr>
                <w:sz w:val="18"/>
                <w:szCs w:val="18"/>
              </w:rPr>
              <w:t>-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23E41" w:rsidRPr="006C623A" w:rsidRDefault="00C23E41" w:rsidP="007D6FE2">
            <w:pPr>
              <w:jc w:val="center"/>
              <w:rPr>
                <w:sz w:val="18"/>
                <w:szCs w:val="18"/>
              </w:rPr>
            </w:pPr>
            <w:r w:rsidRPr="006C623A">
              <w:rPr>
                <w:sz w:val="18"/>
                <w:szCs w:val="18"/>
              </w:rPr>
              <w:t>-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23E41" w:rsidRPr="006C623A" w:rsidRDefault="00C23E41" w:rsidP="007D6FE2">
            <w:pPr>
              <w:jc w:val="center"/>
              <w:rPr>
                <w:sz w:val="18"/>
                <w:szCs w:val="18"/>
              </w:rPr>
            </w:pPr>
            <w:r w:rsidRPr="006C623A">
              <w:rPr>
                <w:sz w:val="18"/>
                <w:szCs w:val="18"/>
              </w:rPr>
              <w:t>-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23E41" w:rsidRPr="006C623A" w:rsidRDefault="00C23E41" w:rsidP="007D6FE2">
            <w:pPr>
              <w:jc w:val="center"/>
              <w:rPr>
                <w:sz w:val="18"/>
                <w:szCs w:val="18"/>
              </w:rPr>
            </w:pPr>
            <w:r w:rsidRPr="006C623A">
              <w:rPr>
                <w:sz w:val="18"/>
                <w:szCs w:val="18"/>
              </w:rPr>
              <w:t>-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23E41" w:rsidRPr="006C623A" w:rsidRDefault="00C23E41" w:rsidP="007D6FE2">
            <w:pPr>
              <w:jc w:val="center"/>
              <w:rPr>
                <w:sz w:val="18"/>
                <w:szCs w:val="18"/>
              </w:rPr>
            </w:pPr>
            <w:r w:rsidRPr="006C623A">
              <w:rPr>
                <w:sz w:val="18"/>
                <w:szCs w:val="18"/>
              </w:rPr>
              <w:t>-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23E41" w:rsidRPr="006C623A" w:rsidRDefault="00C23E41" w:rsidP="007D6FE2">
            <w:pPr>
              <w:jc w:val="center"/>
              <w:rPr>
                <w:sz w:val="18"/>
                <w:szCs w:val="18"/>
              </w:rPr>
            </w:pPr>
            <w:r w:rsidRPr="006C623A">
              <w:rPr>
                <w:sz w:val="18"/>
                <w:szCs w:val="18"/>
              </w:rPr>
              <w:t>-</w:t>
            </w:r>
          </w:p>
        </w:tc>
      </w:tr>
      <w:tr w:rsidR="00C23E41" w:rsidRPr="00EC7908" w:rsidTr="00C23E41">
        <w:trPr>
          <w:trHeight w:val="170"/>
        </w:trPr>
        <w:tc>
          <w:tcPr>
            <w:tcW w:w="2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C23E41" w:rsidRPr="00020A41" w:rsidRDefault="00C23E41" w:rsidP="007D6FE2">
            <w:pPr>
              <w:ind w:firstLineChars="100" w:firstLine="180"/>
              <w:rPr>
                <w:sz w:val="18"/>
                <w:szCs w:val="18"/>
              </w:rPr>
            </w:pPr>
            <w:r w:rsidRPr="00020A41">
              <w:rPr>
                <w:sz w:val="18"/>
                <w:szCs w:val="18"/>
              </w:rPr>
              <w:t>убыток</w:t>
            </w: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23E41" w:rsidRPr="00020A41" w:rsidRDefault="00C23E41" w:rsidP="007D6FE2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161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C23E41" w:rsidRPr="006C623A" w:rsidRDefault="00C23E41" w:rsidP="007D6FE2">
            <w:pPr>
              <w:jc w:val="center"/>
              <w:rPr>
                <w:sz w:val="18"/>
                <w:szCs w:val="18"/>
              </w:rPr>
            </w:pPr>
            <w:bookmarkStart w:id="150" w:name="f3r161"/>
            <w:bookmarkEnd w:id="150"/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C23E41" w:rsidRPr="006C623A" w:rsidRDefault="00C23E41" w:rsidP="007D6FE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C23E41" w:rsidRPr="006C623A" w:rsidRDefault="00C23E41" w:rsidP="007D6FE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C23E41" w:rsidRPr="006C623A" w:rsidRDefault="00C23E41" w:rsidP="007D6FE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C23E41" w:rsidRPr="006C623A" w:rsidRDefault="00C23E41" w:rsidP="007D6FE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C23E41" w:rsidRPr="006C623A" w:rsidRDefault="00C23E41" w:rsidP="007D6FE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C23E41" w:rsidRPr="006C623A" w:rsidRDefault="00C23E41" w:rsidP="007D6FE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23E41" w:rsidRPr="006C623A" w:rsidRDefault="00C23E41" w:rsidP="007D6FE2">
            <w:pPr>
              <w:jc w:val="center"/>
              <w:rPr>
                <w:sz w:val="18"/>
                <w:szCs w:val="18"/>
              </w:rPr>
            </w:pPr>
          </w:p>
        </w:tc>
      </w:tr>
      <w:tr w:rsidR="00C23E41" w:rsidRPr="00EC7908" w:rsidTr="00C23E41">
        <w:trPr>
          <w:trHeight w:val="170"/>
        </w:trPr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C23E41" w:rsidRPr="00020A41" w:rsidRDefault="00C23E41" w:rsidP="007D6FE2">
            <w:pPr>
              <w:ind w:firstLineChars="100" w:firstLine="180"/>
              <w:rPr>
                <w:sz w:val="18"/>
                <w:szCs w:val="18"/>
              </w:rPr>
            </w:pPr>
            <w:r w:rsidRPr="00020A41">
              <w:rPr>
                <w:sz w:val="18"/>
                <w:szCs w:val="18"/>
              </w:rPr>
              <w:t>переоценка долгосрочных активов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23E41" w:rsidRPr="00020A41" w:rsidRDefault="00C23E41" w:rsidP="007D6FE2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162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23E41" w:rsidRPr="006C623A" w:rsidRDefault="00C23E41" w:rsidP="007D6FE2">
            <w:pPr>
              <w:jc w:val="center"/>
              <w:rPr>
                <w:sz w:val="18"/>
                <w:szCs w:val="18"/>
              </w:rPr>
            </w:pPr>
            <w:bookmarkStart w:id="151" w:name="f3r162"/>
            <w:bookmarkEnd w:id="151"/>
            <w:r w:rsidRPr="006C623A">
              <w:rPr>
                <w:sz w:val="18"/>
                <w:szCs w:val="18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23E41" w:rsidRPr="006C623A" w:rsidRDefault="00C23E41" w:rsidP="007D6FE2">
            <w:pPr>
              <w:jc w:val="center"/>
              <w:rPr>
                <w:sz w:val="18"/>
                <w:szCs w:val="18"/>
              </w:rPr>
            </w:pPr>
            <w:r w:rsidRPr="006C623A">
              <w:rPr>
                <w:sz w:val="18"/>
                <w:szCs w:val="18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23E41" w:rsidRPr="006C623A" w:rsidRDefault="00C23E41" w:rsidP="007D6FE2">
            <w:pPr>
              <w:jc w:val="center"/>
              <w:rPr>
                <w:sz w:val="18"/>
                <w:szCs w:val="18"/>
              </w:rPr>
            </w:pPr>
            <w:r w:rsidRPr="006C623A">
              <w:rPr>
                <w:sz w:val="18"/>
                <w:szCs w:val="18"/>
              </w:rPr>
              <w:t>-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23E41" w:rsidRPr="006C623A" w:rsidRDefault="00C23E41" w:rsidP="007D6FE2">
            <w:pPr>
              <w:jc w:val="center"/>
              <w:rPr>
                <w:sz w:val="18"/>
                <w:szCs w:val="18"/>
              </w:rPr>
            </w:pPr>
            <w:r w:rsidRPr="006C623A">
              <w:rPr>
                <w:sz w:val="18"/>
                <w:szCs w:val="18"/>
              </w:rPr>
              <w:t>-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23E41" w:rsidRPr="006C623A" w:rsidRDefault="00C23E41" w:rsidP="007D6FE2">
            <w:pPr>
              <w:jc w:val="center"/>
              <w:rPr>
                <w:sz w:val="18"/>
                <w:szCs w:val="18"/>
              </w:rPr>
            </w:pPr>
            <w:r w:rsidRPr="006C623A">
              <w:rPr>
                <w:sz w:val="18"/>
                <w:szCs w:val="18"/>
              </w:rPr>
              <w:t>-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23E41" w:rsidRPr="006C623A" w:rsidRDefault="00C23E41" w:rsidP="007D6FE2">
            <w:pPr>
              <w:jc w:val="center"/>
              <w:rPr>
                <w:sz w:val="18"/>
                <w:szCs w:val="18"/>
              </w:rPr>
            </w:pPr>
            <w:r w:rsidRPr="006C623A">
              <w:rPr>
                <w:sz w:val="18"/>
                <w:szCs w:val="18"/>
              </w:rPr>
              <w:t>-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23E41" w:rsidRPr="006C623A" w:rsidRDefault="00C23E41" w:rsidP="007D6FE2">
            <w:pPr>
              <w:jc w:val="center"/>
              <w:rPr>
                <w:sz w:val="18"/>
                <w:szCs w:val="18"/>
              </w:rPr>
            </w:pPr>
            <w:r w:rsidRPr="006C623A">
              <w:rPr>
                <w:sz w:val="18"/>
                <w:szCs w:val="18"/>
              </w:rPr>
              <w:t>-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23E41" w:rsidRPr="006C623A" w:rsidRDefault="00C23E41" w:rsidP="007D6FE2">
            <w:pPr>
              <w:jc w:val="center"/>
              <w:rPr>
                <w:sz w:val="18"/>
                <w:szCs w:val="18"/>
              </w:rPr>
            </w:pPr>
            <w:r w:rsidRPr="006C623A">
              <w:rPr>
                <w:sz w:val="18"/>
                <w:szCs w:val="18"/>
              </w:rPr>
              <w:t>-</w:t>
            </w:r>
          </w:p>
        </w:tc>
      </w:tr>
      <w:tr w:rsidR="00C23E41" w:rsidRPr="00EC7908" w:rsidTr="00C23E41">
        <w:trPr>
          <w:trHeight w:val="170"/>
        </w:trPr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C23E41" w:rsidRPr="00020A41" w:rsidRDefault="00C23E41" w:rsidP="007D6FE2">
            <w:pPr>
              <w:ind w:firstLineChars="100" w:firstLine="180"/>
              <w:rPr>
                <w:sz w:val="18"/>
                <w:szCs w:val="18"/>
              </w:rPr>
            </w:pPr>
            <w:r w:rsidRPr="00020A41">
              <w:rPr>
                <w:sz w:val="18"/>
                <w:szCs w:val="18"/>
              </w:rPr>
              <w:t>расходы от прочих операций, не включаемые в чистую прибыль (убыток)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23E41" w:rsidRPr="00020A41" w:rsidRDefault="00C23E41" w:rsidP="007D6FE2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163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23E41" w:rsidRPr="006C623A" w:rsidRDefault="00C23E41" w:rsidP="007D6FE2">
            <w:pPr>
              <w:jc w:val="center"/>
              <w:rPr>
                <w:sz w:val="18"/>
                <w:szCs w:val="18"/>
              </w:rPr>
            </w:pPr>
            <w:bookmarkStart w:id="152" w:name="f3r163"/>
            <w:bookmarkEnd w:id="152"/>
            <w:r w:rsidRPr="006C623A">
              <w:rPr>
                <w:sz w:val="18"/>
                <w:szCs w:val="18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23E41" w:rsidRPr="006C623A" w:rsidRDefault="00C23E41" w:rsidP="007D6FE2">
            <w:pPr>
              <w:jc w:val="center"/>
              <w:rPr>
                <w:sz w:val="18"/>
                <w:szCs w:val="18"/>
              </w:rPr>
            </w:pPr>
            <w:r w:rsidRPr="006C623A">
              <w:rPr>
                <w:sz w:val="18"/>
                <w:szCs w:val="18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23E41" w:rsidRPr="006C623A" w:rsidRDefault="00C23E41" w:rsidP="007D6FE2">
            <w:pPr>
              <w:jc w:val="center"/>
              <w:rPr>
                <w:sz w:val="18"/>
                <w:szCs w:val="18"/>
              </w:rPr>
            </w:pPr>
            <w:r w:rsidRPr="006C623A">
              <w:rPr>
                <w:sz w:val="18"/>
                <w:szCs w:val="18"/>
              </w:rPr>
              <w:t>-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23E41" w:rsidRPr="006C623A" w:rsidRDefault="00C23E41" w:rsidP="007D6FE2">
            <w:pPr>
              <w:jc w:val="center"/>
              <w:rPr>
                <w:sz w:val="18"/>
                <w:szCs w:val="18"/>
              </w:rPr>
            </w:pPr>
            <w:r w:rsidRPr="006C623A">
              <w:rPr>
                <w:sz w:val="18"/>
                <w:szCs w:val="18"/>
              </w:rPr>
              <w:t>-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23E41" w:rsidRPr="006C623A" w:rsidRDefault="00C23E41" w:rsidP="007D6FE2">
            <w:pPr>
              <w:jc w:val="center"/>
              <w:rPr>
                <w:sz w:val="18"/>
                <w:szCs w:val="18"/>
              </w:rPr>
            </w:pPr>
            <w:r w:rsidRPr="006C623A">
              <w:rPr>
                <w:sz w:val="18"/>
                <w:szCs w:val="18"/>
              </w:rPr>
              <w:t>-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23E41" w:rsidRPr="006C623A" w:rsidRDefault="00C23E41" w:rsidP="007D6FE2">
            <w:pPr>
              <w:jc w:val="center"/>
              <w:rPr>
                <w:sz w:val="18"/>
                <w:szCs w:val="18"/>
              </w:rPr>
            </w:pPr>
            <w:r w:rsidRPr="006C623A">
              <w:rPr>
                <w:sz w:val="18"/>
                <w:szCs w:val="18"/>
              </w:rPr>
              <w:t>-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23E41" w:rsidRPr="006C623A" w:rsidRDefault="00C23E41" w:rsidP="007D6FE2">
            <w:pPr>
              <w:jc w:val="center"/>
              <w:rPr>
                <w:sz w:val="18"/>
                <w:szCs w:val="18"/>
              </w:rPr>
            </w:pPr>
            <w:r w:rsidRPr="006C623A">
              <w:rPr>
                <w:sz w:val="18"/>
                <w:szCs w:val="18"/>
              </w:rPr>
              <w:t>-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23E41" w:rsidRPr="006C623A" w:rsidRDefault="00C23E41" w:rsidP="007D6FE2">
            <w:pPr>
              <w:jc w:val="center"/>
              <w:rPr>
                <w:sz w:val="18"/>
                <w:szCs w:val="18"/>
              </w:rPr>
            </w:pPr>
            <w:r w:rsidRPr="006C623A">
              <w:rPr>
                <w:sz w:val="18"/>
                <w:szCs w:val="18"/>
              </w:rPr>
              <w:t>-</w:t>
            </w:r>
          </w:p>
        </w:tc>
      </w:tr>
      <w:tr w:rsidR="00C23E41" w:rsidRPr="00EC7908" w:rsidTr="00C23E41">
        <w:trPr>
          <w:trHeight w:val="170"/>
        </w:trPr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C23E41" w:rsidRPr="00020A41" w:rsidRDefault="00C23E41" w:rsidP="007D6FE2">
            <w:pPr>
              <w:ind w:firstLineChars="100" w:firstLine="180"/>
              <w:rPr>
                <w:sz w:val="18"/>
                <w:szCs w:val="18"/>
              </w:rPr>
            </w:pPr>
            <w:r w:rsidRPr="00020A41">
              <w:rPr>
                <w:sz w:val="18"/>
                <w:szCs w:val="18"/>
              </w:rPr>
              <w:t>уменьшение номинальной стоимости акций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23E41" w:rsidRPr="00020A41" w:rsidRDefault="00C23E41" w:rsidP="007D6FE2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164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23E41" w:rsidRPr="006C623A" w:rsidRDefault="00C23E41" w:rsidP="007D6FE2">
            <w:pPr>
              <w:jc w:val="center"/>
              <w:rPr>
                <w:sz w:val="18"/>
                <w:szCs w:val="18"/>
              </w:rPr>
            </w:pPr>
            <w:bookmarkStart w:id="153" w:name="f3r164"/>
            <w:bookmarkEnd w:id="153"/>
            <w:r w:rsidRPr="006C623A">
              <w:rPr>
                <w:sz w:val="18"/>
                <w:szCs w:val="18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23E41" w:rsidRPr="006C623A" w:rsidRDefault="00C23E41" w:rsidP="007D6FE2">
            <w:pPr>
              <w:jc w:val="center"/>
              <w:rPr>
                <w:sz w:val="18"/>
                <w:szCs w:val="18"/>
              </w:rPr>
            </w:pPr>
            <w:r w:rsidRPr="006C623A">
              <w:rPr>
                <w:sz w:val="18"/>
                <w:szCs w:val="18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23E41" w:rsidRPr="006C623A" w:rsidRDefault="00C23E41" w:rsidP="007D6FE2">
            <w:pPr>
              <w:jc w:val="center"/>
              <w:rPr>
                <w:sz w:val="18"/>
                <w:szCs w:val="18"/>
              </w:rPr>
            </w:pPr>
            <w:r w:rsidRPr="006C623A">
              <w:rPr>
                <w:sz w:val="18"/>
                <w:szCs w:val="18"/>
              </w:rPr>
              <w:t>-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23E41" w:rsidRPr="006C623A" w:rsidRDefault="00C23E41" w:rsidP="007D6FE2">
            <w:pPr>
              <w:jc w:val="center"/>
              <w:rPr>
                <w:sz w:val="18"/>
                <w:szCs w:val="18"/>
              </w:rPr>
            </w:pPr>
            <w:r w:rsidRPr="006C623A">
              <w:rPr>
                <w:sz w:val="18"/>
                <w:szCs w:val="18"/>
              </w:rPr>
              <w:t>-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23E41" w:rsidRPr="006C623A" w:rsidRDefault="00C23E41" w:rsidP="007D6FE2">
            <w:pPr>
              <w:jc w:val="center"/>
              <w:rPr>
                <w:sz w:val="18"/>
                <w:szCs w:val="18"/>
              </w:rPr>
            </w:pPr>
            <w:r w:rsidRPr="006C623A">
              <w:rPr>
                <w:sz w:val="18"/>
                <w:szCs w:val="18"/>
              </w:rPr>
              <w:t>-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23E41" w:rsidRPr="006C623A" w:rsidRDefault="00C23E41" w:rsidP="007D6FE2">
            <w:pPr>
              <w:jc w:val="center"/>
              <w:rPr>
                <w:sz w:val="18"/>
                <w:szCs w:val="18"/>
              </w:rPr>
            </w:pPr>
            <w:r w:rsidRPr="006C623A">
              <w:rPr>
                <w:sz w:val="18"/>
                <w:szCs w:val="18"/>
              </w:rPr>
              <w:t>-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23E41" w:rsidRPr="006C623A" w:rsidRDefault="00C23E41" w:rsidP="007D6FE2">
            <w:pPr>
              <w:jc w:val="center"/>
              <w:rPr>
                <w:sz w:val="18"/>
                <w:szCs w:val="18"/>
              </w:rPr>
            </w:pPr>
            <w:r w:rsidRPr="006C623A">
              <w:rPr>
                <w:sz w:val="18"/>
                <w:szCs w:val="18"/>
              </w:rPr>
              <w:t>-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23E41" w:rsidRPr="006C623A" w:rsidRDefault="00C23E41" w:rsidP="007D6FE2">
            <w:pPr>
              <w:jc w:val="center"/>
              <w:rPr>
                <w:sz w:val="18"/>
                <w:szCs w:val="18"/>
              </w:rPr>
            </w:pPr>
            <w:r w:rsidRPr="006C623A">
              <w:rPr>
                <w:sz w:val="18"/>
                <w:szCs w:val="18"/>
              </w:rPr>
              <w:t>-</w:t>
            </w:r>
          </w:p>
        </w:tc>
      </w:tr>
      <w:tr w:rsidR="00C23E41" w:rsidRPr="00EC7908" w:rsidTr="00C23E41">
        <w:trPr>
          <w:trHeight w:val="170"/>
        </w:trPr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C23E41" w:rsidRPr="00020A41" w:rsidRDefault="00C23E41" w:rsidP="007D6FE2">
            <w:pPr>
              <w:ind w:firstLineChars="100" w:firstLine="180"/>
              <w:rPr>
                <w:sz w:val="18"/>
                <w:szCs w:val="18"/>
              </w:rPr>
            </w:pPr>
            <w:r w:rsidRPr="00020A41">
              <w:rPr>
                <w:sz w:val="18"/>
                <w:szCs w:val="18"/>
              </w:rPr>
              <w:t>выкуп акций (долей в уставном капитале)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23E41" w:rsidRPr="00020A41" w:rsidRDefault="00C23E41" w:rsidP="007D6FE2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165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23E41" w:rsidRPr="00EC7908" w:rsidRDefault="00C23E41" w:rsidP="007D6FE2">
            <w:pPr>
              <w:jc w:val="center"/>
              <w:rPr>
                <w:sz w:val="18"/>
                <w:szCs w:val="18"/>
              </w:rPr>
            </w:pPr>
            <w:bookmarkStart w:id="154" w:name="f3r165"/>
            <w:bookmarkEnd w:id="154"/>
            <w:r>
              <w:rPr>
                <w:sz w:val="18"/>
                <w:szCs w:val="18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23E41" w:rsidRPr="00EC7908" w:rsidRDefault="00C23E41" w:rsidP="007D6F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23E41" w:rsidRPr="00EC7908" w:rsidRDefault="00C23E41" w:rsidP="007D6F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23E41" w:rsidRPr="00EC7908" w:rsidRDefault="00C23E41" w:rsidP="007D6F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23E41" w:rsidRPr="00EC7908" w:rsidRDefault="00C23E41" w:rsidP="007D6F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23E41" w:rsidRPr="00EC7908" w:rsidRDefault="00C23E41" w:rsidP="007D6F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23E41" w:rsidRPr="00EC7908" w:rsidRDefault="00C23E41" w:rsidP="007D6F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23E41" w:rsidRPr="00EC7908" w:rsidRDefault="00C23E41" w:rsidP="007D6F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C23E41" w:rsidRPr="00EC7908" w:rsidTr="00C23E41">
        <w:trPr>
          <w:trHeight w:val="170"/>
        </w:trPr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C23E41" w:rsidRPr="00020A41" w:rsidRDefault="00C23E41" w:rsidP="007D6FE2">
            <w:pPr>
              <w:ind w:firstLineChars="100" w:firstLine="180"/>
              <w:rPr>
                <w:sz w:val="18"/>
                <w:szCs w:val="18"/>
              </w:rPr>
            </w:pPr>
            <w:r w:rsidRPr="00020A41">
              <w:rPr>
                <w:sz w:val="18"/>
                <w:szCs w:val="18"/>
              </w:rPr>
              <w:t>дивиденды и другие доходы от участия в уставном капитале организации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23E41" w:rsidRPr="00020A41" w:rsidRDefault="00C23E41" w:rsidP="007D6FE2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166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23E41" w:rsidRPr="00EC7908" w:rsidRDefault="00C23E41" w:rsidP="007D6FE2">
            <w:pPr>
              <w:jc w:val="center"/>
              <w:rPr>
                <w:sz w:val="18"/>
                <w:szCs w:val="18"/>
              </w:rPr>
            </w:pPr>
            <w:bookmarkStart w:id="155" w:name="f3r166"/>
            <w:bookmarkEnd w:id="155"/>
            <w:r>
              <w:rPr>
                <w:sz w:val="18"/>
                <w:szCs w:val="18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23E41" w:rsidRPr="00EC7908" w:rsidRDefault="00C23E41" w:rsidP="007D6F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23E41" w:rsidRPr="00EC7908" w:rsidRDefault="00C23E41" w:rsidP="007D6F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23E41" w:rsidRPr="00EC7908" w:rsidRDefault="00C23E41" w:rsidP="007D6F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23E41" w:rsidRPr="00EC7908" w:rsidRDefault="00C23E41" w:rsidP="007D6F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23E41" w:rsidRPr="00EC7908" w:rsidRDefault="006C623A" w:rsidP="007D6F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(609</w:t>
            </w:r>
            <w:r w:rsidR="00C23E41">
              <w:rPr>
                <w:sz w:val="18"/>
                <w:szCs w:val="18"/>
              </w:rPr>
              <w:t>)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23E41" w:rsidRPr="00EC7908" w:rsidRDefault="00C23E41" w:rsidP="007D6F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23E41" w:rsidRPr="00EC7908" w:rsidRDefault="006C623A" w:rsidP="007D6F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(609</w:t>
            </w:r>
            <w:r w:rsidR="00C23E41">
              <w:rPr>
                <w:sz w:val="18"/>
                <w:szCs w:val="18"/>
              </w:rPr>
              <w:t>)</w:t>
            </w:r>
          </w:p>
        </w:tc>
      </w:tr>
      <w:tr w:rsidR="00C23E41" w:rsidRPr="00EC7908" w:rsidTr="00950E4F">
        <w:trPr>
          <w:trHeight w:val="119"/>
        </w:trPr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C23E41" w:rsidRPr="00020A41" w:rsidRDefault="00C23E41" w:rsidP="007D6FE2">
            <w:pPr>
              <w:ind w:firstLineChars="100" w:firstLine="180"/>
              <w:rPr>
                <w:sz w:val="18"/>
                <w:szCs w:val="18"/>
              </w:rPr>
            </w:pPr>
            <w:r w:rsidRPr="00020A41">
              <w:rPr>
                <w:sz w:val="18"/>
                <w:szCs w:val="18"/>
              </w:rPr>
              <w:t>реорганизация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23E41" w:rsidRPr="00020A41" w:rsidRDefault="00C23E41" w:rsidP="007D6FE2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167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23E41" w:rsidRPr="00EC7908" w:rsidRDefault="00C23E41" w:rsidP="007D6FE2">
            <w:pPr>
              <w:jc w:val="center"/>
              <w:rPr>
                <w:sz w:val="18"/>
                <w:szCs w:val="18"/>
              </w:rPr>
            </w:pPr>
            <w:bookmarkStart w:id="156" w:name="f3r167"/>
            <w:bookmarkEnd w:id="156"/>
            <w:r>
              <w:rPr>
                <w:sz w:val="18"/>
                <w:szCs w:val="18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23E41" w:rsidRPr="00EC7908" w:rsidRDefault="00C23E41" w:rsidP="007D6F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23E41" w:rsidRPr="00EC7908" w:rsidRDefault="00C23E41" w:rsidP="007D6F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23E41" w:rsidRPr="00EC7908" w:rsidRDefault="00C23E41" w:rsidP="007D6F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23E41" w:rsidRPr="00EC7908" w:rsidRDefault="00C23E41" w:rsidP="007D6F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23E41" w:rsidRPr="00EC7908" w:rsidRDefault="00C23E41" w:rsidP="007D6F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23E41" w:rsidRPr="00EC7908" w:rsidRDefault="00C23E41" w:rsidP="007D6F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23E41" w:rsidRPr="00EC7908" w:rsidRDefault="00C23E41" w:rsidP="007D6F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C23E41" w:rsidRPr="00EC7908" w:rsidTr="00950E4F">
        <w:trPr>
          <w:trHeight w:val="64"/>
        </w:trPr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C23E41" w:rsidRPr="00020A41" w:rsidRDefault="00C23E41" w:rsidP="007D6FE2">
            <w:pPr>
              <w:ind w:firstLineChars="100" w:firstLine="180"/>
              <w:rPr>
                <w:sz w:val="18"/>
                <w:szCs w:val="18"/>
              </w:rPr>
            </w:pPr>
            <w:r w:rsidRPr="00020A41">
              <w:rPr>
                <w:sz w:val="18"/>
                <w:szCs w:val="18"/>
              </w:rPr>
              <w:t> </w:t>
            </w:r>
            <w:r>
              <w:rPr>
                <w:sz w:val="18"/>
                <w:szCs w:val="18"/>
              </w:rPr>
              <w:t>прочие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23E41" w:rsidRPr="00020A41" w:rsidRDefault="00C23E41" w:rsidP="007D6FE2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168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23E41" w:rsidRPr="00EC7908" w:rsidRDefault="00C23E41" w:rsidP="007D6FE2">
            <w:pPr>
              <w:jc w:val="center"/>
              <w:rPr>
                <w:sz w:val="18"/>
                <w:szCs w:val="18"/>
              </w:rPr>
            </w:pPr>
            <w:bookmarkStart w:id="157" w:name="f3r168"/>
            <w:bookmarkEnd w:id="157"/>
            <w:r>
              <w:rPr>
                <w:sz w:val="18"/>
                <w:szCs w:val="18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23E41" w:rsidRPr="00EC7908" w:rsidRDefault="00C23E41" w:rsidP="007D6F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23E41" w:rsidRPr="00EC7908" w:rsidRDefault="00C23E41" w:rsidP="007D6F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23E41" w:rsidRPr="00EC7908" w:rsidRDefault="00C23E41" w:rsidP="007D6F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23E41" w:rsidRPr="00EC7908" w:rsidRDefault="00C23E41" w:rsidP="007D6F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23E41" w:rsidRPr="00EC7908" w:rsidRDefault="00C23E41" w:rsidP="007D6F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23E41" w:rsidRPr="00EC7908" w:rsidRDefault="00C23E41" w:rsidP="007D6F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23E41" w:rsidRPr="00EC7908" w:rsidRDefault="00C23E41" w:rsidP="007D6F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C23E41" w:rsidRPr="00EC7908" w:rsidTr="00950E4F">
        <w:trPr>
          <w:trHeight w:val="111"/>
        </w:trPr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C23E41" w:rsidRPr="00020A41" w:rsidRDefault="00C23E41" w:rsidP="007D6FE2">
            <w:pPr>
              <w:ind w:firstLineChars="100" w:firstLine="180"/>
              <w:rPr>
                <w:sz w:val="18"/>
                <w:szCs w:val="18"/>
              </w:rPr>
            </w:pPr>
            <w:r w:rsidRPr="00020A41">
              <w:rPr>
                <w:sz w:val="18"/>
                <w:szCs w:val="18"/>
              </w:rPr>
              <w:t> 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23E41" w:rsidRPr="00020A41" w:rsidRDefault="00C23E41" w:rsidP="007D6FE2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169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23E41" w:rsidRPr="00EC7908" w:rsidRDefault="00C23E41" w:rsidP="007D6FE2">
            <w:pPr>
              <w:jc w:val="center"/>
              <w:rPr>
                <w:sz w:val="18"/>
                <w:szCs w:val="18"/>
              </w:rPr>
            </w:pPr>
            <w:bookmarkStart w:id="158" w:name="f3r169"/>
            <w:bookmarkEnd w:id="158"/>
            <w:r>
              <w:rPr>
                <w:sz w:val="18"/>
                <w:szCs w:val="18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23E41" w:rsidRPr="00EC7908" w:rsidRDefault="00C23E41" w:rsidP="007D6F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23E41" w:rsidRPr="00EC7908" w:rsidRDefault="00C23E41" w:rsidP="007D6F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23E41" w:rsidRPr="00EC7908" w:rsidRDefault="00C23E41" w:rsidP="007D6F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23E41" w:rsidRPr="00EC7908" w:rsidRDefault="00C23E41" w:rsidP="007D6F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23E41" w:rsidRPr="00EC7908" w:rsidRDefault="00C23E41" w:rsidP="007D6F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23E41" w:rsidRPr="00EC7908" w:rsidRDefault="00C23E41" w:rsidP="007D6F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23E41" w:rsidRPr="00EC7908" w:rsidRDefault="00C23E41" w:rsidP="007D6F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C23E41" w:rsidRPr="00EC7908" w:rsidTr="00C23E41">
        <w:trPr>
          <w:trHeight w:val="284"/>
        </w:trPr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C23E41" w:rsidRPr="00020A41" w:rsidRDefault="00C23E41" w:rsidP="007D6FE2">
            <w:pPr>
              <w:rPr>
                <w:sz w:val="18"/>
                <w:szCs w:val="18"/>
              </w:rPr>
            </w:pPr>
            <w:r w:rsidRPr="00020A41">
              <w:rPr>
                <w:sz w:val="18"/>
                <w:szCs w:val="18"/>
              </w:rPr>
              <w:t>Изменение уставного капитала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23E41" w:rsidRPr="00020A41" w:rsidRDefault="00C23E41" w:rsidP="007D6FE2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170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23E41" w:rsidRPr="00EC7908" w:rsidRDefault="00C23E41" w:rsidP="007D6FE2">
            <w:pPr>
              <w:jc w:val="center"/>
              <w:rPr>
                <w:sz w:val="18"/>
                <w:szCs w:val="18"/>
              </w:rPr>
            </w:pPr>
            <w:bookmarkStart w:id="159" w:name="f3r170"/>
            <w:bookmarkEnd w:id="159"/>
            <w:r>
              <w:rPr>
                <w:sz w:val="18"/>
                <w:szCs w:val="18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23E41" w:rsidRPr="00EC7908" w:rsidRDefault="00C23E41" w:rsidP="007D6F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23E41" w:rsidRPr="00EC7908" w:rsidRDefault="00C23E41" w:rsidP="007D6F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23E41" w:rsidRPr="00EC7908" w:rsidRDefault="00C23E41" w:rsidP="007D6F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23E41" w:rsidRPr="00EC7908" w:rsidRDefault="00C23E41" w:rsidP="007D6F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23E41" w:rsidRPr="00EC7908" w:rsidRDefault="00C23E41" w:rsidP="007D6F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23E41" w:rsidRPr="00EC7908" w:rsidRDefault="00C23E41" w:rsidP="007D6F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23E41" w:rsidRPr="00EC7908" w:rsidRDefault="00C23E41" w:rsidP="007D6F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C23E41" w:rsidRPr="00EC7908" w:rsidTr="00C23E41">
        <w:trPr>
          <w:trHeight w:val="284"/>
        </w:trPr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C23E41" w:rsidRPr="00020A41" w:rsidRDefault="00C23E41" w:rsidP="007D6FE2">
            <w:pPr>
              <w:rPr>
                <w:sz w:val="18"/>
                <w:szCs w:val="18"/>
              </w:rPr>
            </w:pPr>
            <w:r w:rsidRPr="00020A41">
              <w:rPr>
                <w:sz w:val="18"/>
                <w:szCs w:val="18"/>
              </w:rPr>
              <w:t>Изменение резервного капитала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23E41" w:rsidRPr="00020A41" w:rsidRDefault="00C23E41" w:rsidP="007D6FE2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180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23E41" w:rsidRPr="00EC7908" w:rsidRDefault="00C23E41" w:rsidP="007D6FE2">
            <w:pPr>
              <w:jc w:val="center"/>
              <w:rPr>
                <w:sz w:val="18"/>
                <w:szCs w:val="18"/>
              </w:rPr>
            </w:pPr>
            <w:bookmarkStart w:id="160" w:name="f3r180"/>
            <w:bookmarkEnd w:id="160"/>
            <w:r>
              <w:rPr>
                <w:sz w:val="18"/>
                <w:szCs w:val="18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23E41" w:rsidRPr="00EC7908" w:rsidRDefault="00C23E41" w:rsidP="007D6F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23E41" w:rsidRPr="00EC7908" w:rsidRDefault="00C23E41" w:rsidP="007D6F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23E41" w:rsidRPr="00EC7908" w:rsidRDefault="00CD6ADB" w:rsidP="007D6F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23E41" w:rsidRPr="00EC7908" w:rsidRDefault="00C23E41" w:rsidP="007D6F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23E41" w:rsidRPr="00EC7908" w:rsidRDefault="00CD6ADB" w:rsidP="007D6F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(8)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23E41" w:rsidRPr="00EC7908" w:rsidRDefault="00C23E41" w:rsidP="007D6F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23E41" w:rsidRPr="00EC7908" w:rsidRDefault="00C23E41" w:rsidP="007D6F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C23E41" w:rsidRPr="00EC7908" w:rsidTr="00C23E41">
        <w:trPr>
          <w:trHeight w:val="284"/>
        </w:trPr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C23E41" w:rsidRPr="00020A41" w:rsidRDefault="00C23E41" w:rsidP="007D6FE2">
            <w:pPr>
              <w:rPr>
                <w:sz w:val="18"/>
                <w:szCs w:val="18"/>
              </w:rPr>
            </w:pPr>
            <w:r w:rsidRPr="00020A41">
              <w:rPr>
                <w:sz w:val="18"/>
                <w:szCs w:val="18"/>
              </w:rPr>
              <w:t>Изменение добавочного капитала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C23E41" w:rsidRPr="00020A41" w:rsidRDefault="00C23E41" w:rsidP="007D6FE2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190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23E41" w:rsidRPr="00EC7908" w:rsidRDefault="00C23E41" w:rsidP="007D6FE2">
            <w:pPr>
              <w:jc w:val="center"/>
              <w:rPr>
                <w:sz w:val="18"/>
                <w:szCs w:val="18"/>
              </w:rPr>
            </w:pPr>
            <w:bookmarkStart w:id="161" w:name="f3r190"/>
            <w:bookmarkEnd w:id="161"/>
            <w:r>
              <w:rPr>
                <w:sz w:val="18"/>
                <w:szCs w:val="18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23E41" w:rsidRPr="00EC7908" w:rsidRDefault="00C23E41" w:rsidP="007D6F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23E41" w:rsidRPr="00EC7908" w:rsidRDefault="00C23E41" w:rsidP="007D6F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23E41" w:rsidRPr="00EC7908" w:rsidRDefault="00C23E41" w:rsidP="007D6F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23E41" w:rsidRPr="00EC7908" w:rsidRDefault="006C623A" w:rsidP="007D6F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</w:t>
            </w:r>
            <w:r w:rsidR="00CD6ADB">
              <w:rPr>
                <w:sz w:val="18"/>
                <w:szCs w:val="18"/>
              </w:rPr>
              <w:t>)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23E41" w:rsidRPr="00EC7908" w:rsidRDefault="006C623A" w:rsidP="007D6F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23E41" w:rsidRPr="00EC7908" w:rsidRDefault="00C23E41" w:rsidP="007D6F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23E41" w:rsidRPr="00EC7908" w:rsidRDefault="00C23E41" w:rsidP="007D6F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C23E41" w:rsidRPr="00EC7908" w:rsidTr="00C23E41">
        <w:trPr>
          <w:trHeight w:val="284"/>
        </w:trPr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3E41" w:rsidRPr="00CD6ADB" w:rsidRDefault="00C23E41" w:rsidP="007D6FE2">
            <w:pPr>
              <w:rPr>
                <w:sz w:val="18"/>
                <w:szCs w:val="18"/>
              </w:rPr>
            </w:pPr>
            <w:r w:rsidRPr="00CD6ADB">
              <w:rPr>
                <w:sz w:val="18"/>
                <w:szCs w:val="18"/>
              </w:rPr>
              <w:t>Остаток на 31.12</w:t>
            </w:r>
            <w:r w:rsidR="00114D3C">
              <w:rPr>
                <w:sz w:val="18"/>
                <w:szCs w:val="18"/>
              </w:rPr>
              <w:t>.2021</w:t>
            </w:r>
            <w:r w:rsidRPr="00CD6ADB">
              <w:rPr>
                <w:sz w:val="18"/>
                <w:szCs w:val="18"/>
              </w:rPr>
              <w:t xml:space="preserve"> года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C23E41" w:rsidRPr="00020A41" w:rsidRDefault="00C23E41" w:rsidP="007D6FE2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200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23E41" w:rsidRPr="00EC7908" w:rsidRDefault="00C23E41" w:rsidP="007D6FE2">
            <w:pPr>
              <w:jc w:val="center"/>
              <w:rPr>
                <w:sz w:val="18"/>
                <w:szCs w:val="18"/>
              </w:rPr>
            </w:pPr>
            <w:bookmarkStart w:id="162" w:name="f3r200"/>
            <w:bookmarkEnd w:id="162"/>
            <w:r>
              <w:rPr>
                <w:sz w:val="18"/>
                <w:szCs w:val="18"/>
              </w:rPr>
              <w:t>18</w:t>
            </w:r>
            <w:r w:rsidR="00CD6ADB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745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23E41" w:rsidRPr="00EC7908" w:rsidRDefault="00C23E41" w:rsidP="007D6F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23E41" w:rsidRPr="00EC7908" w:rsidRDefault="00C23E41" w:rsidP="007D6F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23E41" w:rsidRPr="00EC7908" w:rsidRDefault="00CD6ADB" w:rsidP="007D6F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="0002315A">
              <w:rPr>
                <w:sz w:val="18"/>
                <w:szCs w:val="18"/>
              </w:rPr>
              <w:t>8</w:t>
            </w: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23E41" w:rsidRPr="00EC7908" w:rsidRDefault="00C23E41" w:rsidP="007D6F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 w:rsidR="00CD6ADB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64</w:t>
            </w:r>
            <w:r w:rsidR="0002315A">
              <w:rPr>
                <w:sz w:val="18"/>
                <w:szCs w:val="18"/>
              </w:rPr>
              <w:t>1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23E41" w:rsidRPr="00EC7908" w:rsidRDefault="0002315A" w:rsidP="007D6F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6 608</w:t>
            </w:r>
          </w:p>
        </w:tc>
        <w:tc>
          <w:tcPr>
            <w:tcW w:w="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23E41" w:rsidRPr="00EC7908" w:rsidRDefault="00C23E41" w:rsidP="007D6F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23E41" w:rsidRPr="00EC7908" w:rsidRDefault="0002315A" w:rsidP="007D6F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28 012</w:t>
            </w:r>
          </w:p>
        </w:tc>
      </w:tr>
    </w:tbl>
    <w:p w:rsidR="00D53D45" w:rsidRDefault="00D53D45" w:rsidP="009D0F06">
      <w:pPr>
        <w:pStyle w:val="a3"/>
        <w:jc w:val="right"/>
        <w:rPr>
          <w:rFonts w:ascii="Times New Roman" w:hAnsi="Times New Roman"/>
          <w:sz w:val="16"/>
        </w:rPr>
      </w:pPr>
    </w:p>
    <w:p w:rsidR="00D53D45" w:rsidRDefault="00D53D45" w:rsidP="009D0F06">
      <w:pPr>
        <w:pStyle w:val="a3"/>
        <w:jc w:val="right"/>
        <w:rPr>
          <w:rFonts w:ascii="Times New Roman" w:hAnsi="Times New Roman"/>
          <w:sz w:val="16"/>
        </w:rPr>
      </w:pPr>
    </w:p>
    <w:p w:rsidR="00D53D45" w:rsidRDefault="00D53D45" w:rsidP="009D0F06">
      <w:pPr>
        <w:pStyle w:val="a3"/>
        <w:jc w:val="right"/>
        <w:rPr>
          <w:rFonts w:ascii="Times New Roman" w:hAnsi="Times New Roman"/>
          <w:sz w:val="16"/>
        </w:rPr>
      </w:pPr>
    </w:p>
    <w:p w:rsidR="00D53D45" w:rsidRDefault="00D53D45" w:rsidP="009D0F06">
      <w:pPr>
        <w:pStyle w:val="a3"/>
        <w:jc w:val="right"/>
        <w:rPr>
          <w:rFonts w:ascii="Times New Roman" w:hAnsi="Times New Roman"/>
          <w:sz w:val="16"/>
        </w:rPr>
      </w:pPr>
    </w:p>
    <w:p w:rsidR="00D53D45" w:rsidRDefault="00D53D45" w:rsidP="009D0F06">
      <w:pPr>
        <w:pStyle w:val="a3"/>
        <w:jc w:val="right"/>
        <w:rPr>
          <w:rFonts w:ascii="Times New Roman" w:hAnsi="Times New Roman"/>
          <w:sz w:val="16"/>
        </w:rPr>
      </w:pPr>
    </w:p>
    <w:p w:rsidR="00D53D45" w:rsidRDefault="00D53D45" w:rsidP="009D0F06">
      <w:pPr>
        <w:pStyle w:val="a3"/>
        <w:jc w:val="right"/>
        <w:rPr>
          <w:rFonts w:ascii="Times New Roman" w:hAnsi="Times New Roman"/>
          <w:sz w:val="16"/>
        </w:rPr>
      </w:pPr>
    </w:p>
    <w:p w:rsidR="00D53D45" w:rsidRDefault="00D53D45" w:rsidP="009D0F06">
      <w:pPr>
        <w:pStyle w:val="a3"/>
        <w:jc w:val="right"/>
        <w:rPr>
          <w:rFonts w:ascii="Times New Roman" w:hAnsi="Times New Roman"/>
          <w:sz w:val="16"/>
        </w:rPr>
      </w:pPr>
    </w:p>
    <w:p w:rsidR="00D53D45" w:rsidRDefault="00D53D45" w:rsidP="009D0F06">
      <w:pPr>
        <w:pStyle w:val="a3"/>
        <w:jc w:val="right"/>
        <w:rPr>
          <w:rFonts w:ascii="Times New Roman" w:hAnsi="Times New Roman"/>
          <w:sz w:val="16"/>
        </w:rPr>
      </w:pPr>
    </w:p>
    <w:p w:rsidR="00D53D45" w:rsidRDefault="00D53D45" w:rsidP="009D0F06">
      <w:pPr>
        <w:pStyle w:val="a3"/>
        <w:jc w:val="right"/>
        <w:rPr>
          <w:rFonts w:ascii="Times New Roman" w:hAnsi="Times New Roman"/>
          <w:sz w:val="16"/>
        </w:rPr>
      </w:pPr>
    </w:p>
    <w:p w:rsidR="00950E4F" w:rsidRDefault="00950E4F" w:rsidP="009D0F06">
      <w:pPr>
        <w:pStyle w:val="a3"/>
        <w:jc w:val="right"/>
        <w:rPr>
          <w:rFonts w:ascii="Times New Roman" w:hAnsi="Times New Roman"/>
          <w:sz w:val="16"/>
        </w:rPr>
      </w:pPr>
    </w:p>
    <w:p w:rsidR="00CD6ADB" w:rsidRDefault="00CD6ADB" w:rsidP="009D0F06">
      <w:pPr>
        <w:pStyle w:val="a3"/>
        <w:jc w:val="right"/>
        <w:rPr>
          <w:rFonts w:ascii="Times New Roman" w:hAnsi="Times New Roman"/>
          <w:sz w:val="16"/>
        </w:rPr>
      </w:pPr>
    </w:p>
    <w:p w:rsidR="00CD6ADB" w:rsidRDefault="00CD6ADB" w:rsidP="009D0F06">
      <w:pPr>
        <w:pStyle w:val="a3"/>
        <w:jc w:val="right"/>
        <w:rPr>
          <w:rFonts w:ascii="Times New Roman" w:hAnsi="Times New Roman"/>
          <w:sz w:val="16"/>
        </w:rPr>
      </w:pPr>
    </w:p>
    <w:p w:rsidR="00D53D45" w:rsidRDefault="00D53D45" w:rsidP="009D0F06">
      <w:pPr>
        <w:pStyle w:val="a3"/>
        <w:jc w:val="right"/>
        <w:rPr>
          <w:rFonts w:ascii="Times New Roman" w:hAnsi="Times New Roman"/>
          <w:sz w:val="16"/>
        </w:rPr>
      </w:pPr>
    </w:p>
    <w:p w:rsidR="00D53D45" w:rsidRDefault="00D53D45" w:rsidP="009D0F06">
      <w:pPr>
        <w:pStyle w:val="a3"/>
        <w:jc w:val="right"/>
        <w:rPr>
          <w:rFonts w:ascii="Times New Roman" w:hAnsi="Times New Roman"/>
          <w:sz w:val="16"/>
        </w:rPr>
      </w:pPr>
    </w:p>
    <w:tbl>
      <w:tblPr>
        <w:tblW w:w="10704" w:type="dxa"/>
        <w:tblInd w:w="108" w:type="dxa"/>
        <w:tblLook w:val="0000" w:firstRow="0" w:lastRow="0" w:firstColumn="0" w:lastColumn="0" w:noHBand="0" w:noVBand="0"/>
      </w:tblPr>
      <w:tblGrid>
        <w:gridCol w:w="1448"/>
        <w:gridCol w:w="780"/>
        <w:gridCol w:w="1775"/>
        <w:gridCol w:w="1030"/>
        <w:gridCol w:w="782"/>
        <w:gridCol w:w="2369"/>
        <w:gridCol w:w="2520"/>
      </w:tblGrid>
      <w:tr w:rsidR="00C23E41" w:rsidTr="0002315A">
        <w:trPr>
          <w:trHeight w:val="225"/>
        </w:trPr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23E41" w:rsidRDefault="00C23E41" w:rsidP="007D6FE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23E41" w:rsidRDefault="00C23E41" w:rsidP="007D6FE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23E41" w:rsidRDefault="00C23E41" w:rsidP="007D6FE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23E41" w:rsidRDefault="00C23E41" w:rsidP="007D6FE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23E41" w:rsidRDefault="00C23E41" w:rsidP="007D6FE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8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C23E41" w:rsidRDefault="00C23E41" w:rsidP="007D6FE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Приложение 4</w:t>
            </w:r>
          </w:p>
        </w:tc>
      </w:tr>
      <w:tr w:rsidR="00CD6ADB" w:rsidTr="0002315A">
        <w:trPr>
          <w:trHeight w:val="84"/>
        </w:trPr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D6ADB" w:rsidRDefault="00CD6ADB" w:rsidP="00CD6AD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D6ADB" w:rsidRDefault="00CD6ADB" w:rsidP="00CD6AD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D6ADB" w:rsidRDefault="00CD6ADB" w:rsidP="00CD6AD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D6ADB" w:rsidRDefault="00CD6ADB" w:rsidP="00CD6AD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D6ADB" w:rsidRDefault="00CD6ADB" w:rsidP="00CD6AD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8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CD6ADB" w:rsidRDefault="00CD6ADB" w:rsidP="00CD6ADB">
            <w:pPr>
              <w:jc w:val="right"/>
            </w:pPr>
            <w:r>
              <w:rPr>
                <w:sz w:val="20"/>
                <w:szCs w:val="20"/>
              </w:rPr>
              <w:t> </w:t>
            </w:r>
            <w:r w:rsidRPr="0061140F">
              <w:rPr>
                <w:sz w:val="16"/>
                <w:szCs w:val="16"/>
              </w:rPr>
              <w:t xml:space="preserve">к Национальному стандарту бухгалтерского учета и отчетности «Индивидуальная бухгалтерская отчетность» </w:t>
            </w:r>
            <w:r w:rsidRPr="0061140F">
              <w:rPr>
                <w:sz w:val="16"/>
                <w:szCs w:val="16"/>
              </w:rPr>
              <w:br/>
              <w:t xml:space="preserve">Форма </w:t>
            </w:r>
          </w:p>
        </w:tc>
      </w:tr>
      <w:tr w:rsidR="00C23E41" w:rsidTr="0002315A">
        <w:trPr>
          <w:trHeight w:val="225"/>
        </w:trPr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23E41" w:rsidRDefault="00C23E41" w:rsidP="007D6FE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23E41" w:rsidRDefault="00C23E41" w:rsidP="007D6FE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23E41" w:rsidRDefault="00C23E41" w:rsidP="007D6FE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23E41" w:rsidRDefault="00C23E41" w:rsidP="007D6FE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23E41" w:rsidRDefault="00C23E41" w:rsidP="007D6FE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8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C23E41" w:rsidRDefault="00C23E41" w:rsidP="007D6FE2">
            <w:pPr>
              <w:jc w:val="right"/>
              <w:rPr>
                <w:sz w:val="16"/>
                <w:szCs w:val="16"/>
              </w:rPr>
            </w:pPr>
          </w:p>
        </w:tc>
      </w:tr>
      <w:tr w:rsidR="00C23E41" w:rsidTr="00CD6ADB">
        <w:trPr>
          <w:trHeight w:val="66"/>
        </w:trPr>
        <w:tc>
          <w:tcPr>
            <w:tcW w:w="1070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23E41" w:rsidRDefault="00C23E41" w:rsidP="007D6FE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ОТЧЕТ</w:t>
            </w:r>
          </w:p>
        </w:tc>
      </w:tr>
      <w:tr w:rsidR="00C23E41" w:rsidTr="00CD6ADB">
        <w:trPr>
          <w:trHeight w:val="255"/>
        </w:trPr>
        <w:tc>
          <w:tcPr>
            <w:tcW w:w="1070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23E41" w:rsidRDefault="00C23E41" w:rsidP="007D6FE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о движении денежных средств</w:t>
            </w:r>
          </w:p>
        </w:tc>
      </w:tr>
      <w:tr w:rsidR="00C23E41" w:rsidTr="0002315A">
        <w:trPr>
          <w:trHeight w:val="80"/>
        </w:trPr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23E41" w:rsidRDefault="00C23E41" w:rsidP="007D6FE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23E41" w:rsidRDefault="00C23E41" w:rsidP="007D6FE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23E41" w:rsidRPr="00E6783C" w:rsidRDefault="00C23E41" w:rsidP="007D6FE2">
            <w:pPr>
              <w:ind w:firstLineChars="300" w:firstLine="602"/>
              <w:rPr>
                <w:b/>
                <w:sz w:val="20"/>
                <w:szCs w:val="20"/>
              </w:rPr>
            </w:pPr>
          </w:p>
        </w:tc>
        <w:tc>
          <w:tcPr>
            <w:tcW w:w="418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C23E41" w:rsidRPr="00FB334A" w:rsidRDefault="0002315A" w:rsidP="007D6FE2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за январь - декабрь 2021</w:t>
            </w:r>
            <w:r w:rsidR="00C23E41" w:rsidRPr="00FB334A">
              <w:rPr>
                <w:b/>
                <w:sz w:val="22"/>
                <w:szCs w:val="22"/>
              </w:rPr>
              <w:t xml:space="preserve"> года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23E41" w:rsidRDefault="00C23E41" w:rsidP="007D6FE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C23E41" w:rsidTr="0002315A">
        <w:trPr>
          <w:trHeight w:val="70"/>
        </w:trPr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23E41" w:rsidRPr="00057AB2" w:rsidRDefault="00C23E41" w:rsidP="007D6FE2">
            <w:pPr>
              <w:rPr>
                <w:sz w:val="16"/>
                <w:szCs w:val="16"/>
              </w:rPr>
            </w:pPr>
            <w:r w:rsidRPr="00057AB2">
              <w:rPr>
                <w:sz w:val="16"/>
                <w:szCs w:val="16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23E41" w:rsidRPr="00057AB2" w:rsidRDefault="00C23E41" w:rsidP="007D6FE2">
            <w:pPr>
              <w:rPr>
                <w:sz w:val="16"/>
                <w:szCs w:val="16"/>
              </w:rPr>
            </w:pPr>
            <w:r w:rsidRPr="00057AB2">
              <w:rPr>
                <w:sz w:val="16"/>
                <w:szCs w:val="16"/>
              </w:rPr>
              <w:t> 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23E41" w:rsidRPr="00057AB2" w:rsidRDefault="00C23E41" w:rsidP="007D6FE2">
            <w:pPr>
              <w:rPr>
                <w:sz w:val="16"/>
                <w:szCs w:val="16"/>
              </w:rPr>
            </w:pPr>
            <w:r w:rsidRPr="00057AB2">
              <w:rPr>
                <w:sz w:val="16"/>
                <w:szCs w:val="16"/>
              </w:rPr>
              <w:t> 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23E41" w:rsidRPr="00057AB2" w:rsidRDefault="00C23E41" w:rsidP="007D6FE2">
            <w:pPr>
              <w:rPr>
                <w:sz w:val="16"/>
                <w:szCs w:val="16"/>
              </w:rPr>
            </w:pP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23E41" w:rsidRPr="00057AB2" w:rsidRDefault="00C23E41" w:rsidP="007D6FE2">
            <w:pPr>
              <w:rPr>
                <w:sz w:val="16"/>
                <w:szCs w:val="16"/>
              </w:rPr>
            </w:pPr>
          </w:p>
        </w:tc>
        <w:tc>
          <w:tcPr>
            <w:tcW w:w="23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23E41" w:rsidRPr="00057AB2" w:rsidRDefault="00C23E41" w:rsidP="007D6FE2">
            <w:pPr>
              <w:rPr>
                <w:sz w:val="16"/>
                <w:szCs w:val="16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23E41" w:rsidRPr="00057AB2" w:rsidRDefault="00C23E41" w:rsidP="007D6FE2">
            <w:pPr>
              <w:rPr>
                <w:sz w:val="16"/>
                <w:szCs w:val="16"/>
              </w:rPr>
            </w:pPr>
            <w:r w:rsidRPr="00057AB2">
              <w:rPr>
                <w:sz w:val="16"/>
                <w:szCs w:val="16"/>
              </w:rPr>
              <w:t> </w:t>
            </w:r>
          </w:p>
        </w:tc>
      </w:tr>
      <w:tr w:rsidR="00C23E41" w:rsidTr="0002315A">
        <w:trPr>
          <w:trHeight w:val="170"/>
        </w:trPr>
        <w:tc>
          <w:tcPr>
            <w:tcW w:w="40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C23E41" w:rsidRPr="00057AB2" w:rsidRDefault="00C23E41" w:rsidP="007D6FE2">
            <w:pPr>
              <w:rPr>
                <w:sz w:val="16"/>
                <w:szCs w:val="16"/>
              </w:rPr>
            </w:pPr>
            <w:r w:rsidRPr="00057AB2">
              <w:rPr>
                <w:sz w:val="16"/>
                <w:szCs w:val="16"/>
              </w:rPr>
              <w:t>Организация</w:t>
            </w:r>
          </w:p>
        </w:tc>
        <w:tc>
          <w:tcPr>
            <w:tcW w:w="6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C23E41" w:rsidRDefault="00C23E41" w:rsidP="007D6FE2">
            <w:pPr>
              <w:rPr>
                <w:sz w:val="20"/>
                <w:szCs w:val="20"/>
              </w:rPr>
            </w:pPr>
            <w:bookmarkStart w:id="163" w:name="title6"/>
            <w:bookmarkEnd w:id="163"/>
            <w:r>
              <w:rPr>
                <w:sz w:val="20"/>
                <w:szCs w:val="20"/>
              </w:rPr>
              <w:t>ОАО «Кондитерская фабрика «</w:t>
            </w:r>
            <w:proofErr w:type="spellStart"/>
            <w:r>
              <w:rPr>
                <w:sz w:val="20"/>
                <w:szCs w:val="20"/>
              </w:rPr>
              <w:t>Слодыч</w:t>
            </w:r>
            <w:proofErr w:type="spellEnd"/>
            <w:r>
              <w:rPr>
                <w:sz w:val="20"/>
                <w:szCs w:val="20"/>
              </w:rPr>
              <w:t>»</w:t>
            </w:r>
          </w:p>
        </w:tc>
      </w:tr>
      <w:tr w:rsidR="00C23E41" w:rsidTr="0002315A">
        <w:trPr>
          <w:trHeight w:val="170"/>
        </w:trPr>
        <w:tc>
          <w:tcPr>
            <w:tcW w:w="40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C23E41" w:rsidRPr="00057AB2" w:rsidRDefault="00C23E41" w:rsidP="007D6FE2">
            <w:pPr>
              <w:rPr>
                <w:sz w:val="16"/>
                <w:szCs w:val="16"/>
              </w:rPr>
            </w:pPr>
            <w:r w:rsidRPr="00057AB2">
              <w:rPr>
                <w:sz w:val="16"/>
                <w:szCs w:val="16"/>
              </w:rPr>
              <w:t>Учетный номер плательщика</w:t>
            </w:r>
          </w:p>
        </w:tc>
        <w:tc>
          <w:tcPr>
            <w:tcW w:w="6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C23E41" w:rsidRDefault="00C23E41" w:rsidP="007D6FE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100129695</w:t>
            </w:r>
          </w:p>
        </w:tc>
      </w:tr>
      <w:tr w:rsidR="00C23E41" w:rsidTr="0002315A">
        <w:trPr>
          <w:trHeight w:val="170"/>
        </w:trPr>
        <w:tc>
          <w:tcPr>
            <w:tcW w:w="40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C23E41" w:rsidRPr="00057AB2" w:rsidRDefault="00C23E41" w:rsidP="007D6FE2">
            <w:pPr>
              <w:rPr>
                <w:sz w:val="16"/>
                <w:szCs w:val="16"/>
              </w:rPr>
            </w:pPr>
            <w:r w:rsidRPr="00057AB2">
              <w:rPr>
                <w:sz w:val="16"/>
                <w:szCs w:val="16"/>
              </w:rPr>
              <w:t>Вид экономической деятельности</w:t>
            </w:r>
          </w:p>
        </w:tc>
        <w:tc>
          <w:tcPr>
            <w:tcW w:w="6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C23E41" w:rsidRDefault="00C23E41" w:rsidP="007D6FE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Производство мучных кондитерских изделий</w:t>
            </w:r>
          </w:p>
        </w:tc>
      </w:tr>
      <w:tr w:rsidR="00C23E41" w:rsidTr="0002315A">
        <w:trPr>
          <w:trHeight w:val="170"/>
        </w:trPr>
        <w:tc>
          <w:tcPr>
            <w:tcW w:w="40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C23E41" w:rsidRPr="00057AB2" w:rsidRDefault="00C23E41" w:rsidP="007D6FE2">
            <w:pPr>
              <w:rPr>
                <w:sz w:val="16"/>
                <w:szCs w:val="16"/>
              </w:rPr>
            </w:pPr>
            <w:r w:rsidRPr="00057AB2">
              <w:rPr>
                <w:sz w:val="16"/>
                <w:szCs w:val="16"/>
              </w:rPr>
              <w:t>Организационно-правовая форма</w:t>
            </w:r>
          </w:p>
        </w:tc>
        <w:tc>
          <w:tcPr>
            <w:tcW w:w="6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C23E41" w:rsidRDefault="00C23E41" w:rsidP="007D6FE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Открытое акционерное общество</w:t>
            </w:r>
          </w:p>
        </w:tc>
      </w:tr>
      <w:tr w:rsidR="00C23E41" w:rsidTr="0002315A">
        <w:trPr>
          <w:trHeight w:val="170"/>
        </w:trPr>
        <w:tc>
          <w:tcPr>
            <w:tcW w:w="40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C23E41" w:rsidRPr="00057AB2" w:rsidRDefault="00C23E41" w:rsidP="007D6FE2">
            <w:pPr>
              <w:rPr>
                <w:sz w:val="16"/>
                <w:szCs w:val="16"/>
              </w:rPr>
            </w:pPr>
            <w:r w:rsidRPr="00057AB2">
              <w:rPr>
                <w:sz w:val="16"/>
                <w:szCs w:val="16"/>
              </w:rPr>
              <w:t>Орган управления</w:t>
            </w:r>
          </w:p>
        </w:tc>
        <w:tc>
          <w:tcPr>
            <w:tcW w:w="6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C23E41" w:rsidRDefault="00C23E41" w:rsidP="007D6FE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Концерн « </w:t>
            </w:r>
            <w:proofErr w:type="spellStart"/>
            <w:r>
              <w:rPr>
                <w:sz w:val="20"/>
                <w:szCs w:val="20"/>
              </w:rPr>
              <w:t>Белгоспищепром</w:t>
            </w:r>
            <w:proofErr w:type="spellEnd"/>
            <w:r>
              <w:rPr>
                <w:sz w:val="20"/>
                <w:szCs w:val="20"/>
              </w:rPr>
              <w:t>»</w:t>
            </w:r>
          </w:p>
        </w:tc>
      </w:tr>
      <w:tr w:rsidR="00C23E41" w:rsidTr="0002315A">
        <w:trPr>
          <w:trHeight w:val="170"/>
        </w:trPr>
        <w:tc>
          <w:tcPr>
            <w:tcW w:w="40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C23E41" w:rsidRPr="00057AB2" w:rsidRDefault="00C23E41" w:rsidP="007D6FE2">
            <w:pPr>
              <w:rPr>
                <w:sz w:val="16"/>
                <w:szCs w:val="16"/>
              </w:rPr>
            </w:pPr>
            <w:r w:rsidRPr="00057AB2">
              <w:rPr>
                <w:sz w:val="16"/>
                <w:szCs w:val="16"/>
              </w:rPr>
              <w:t>Единица измерения</w:t>
            </w:r>
          </w:p>
        </w:tc>
        <w:tc>
          <w:tcPr>
            <w:tcW w:w="6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C23E41" w:rsidRDefault="00C23E41" w:rsidP="007D6FE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тыс. руб.</w:t>
            </w:r>
          </w:p>
        </w:tc>
      </w:tr>
      <w:tr w:rsidR="0002315A" w:rsidTr="0002315A">
        <w:trPr>
          <w:trHeight w:val="170"/>
        </w:trPr>
        <w:tc>
          <w:tcPr>
            <w:tcW w:w="40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02315A" w:rsidRPr="00057AB2" w:rsidRDefault="0002315A" w:rsidP="0002315A">
            <w:pPr>
              <w:rPr>
                <w:sz w:val="16"/>
                <w:szCs w:val="16"/>
              </w:rPr>
            </w:pPr>
            <w:r w:rsidRPr="00057AB2">
              <w:rPr>
                <w:sz w:val="16"/>
                <w:szCs w:val="16"/>
              </w:rPr>
              <w:t>Адрес</w:t>
            </w:r>
          </w:p>
        </w:tc>
        <w:tc>
          <w:tcPr>
            <w:tcW w:w="6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02315A" w:rsidRDefault="0002315A" w:rsidP="000231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220070, г. Минск, ул. Радиальная 54/2</w:t>
            </w:r>
          </w:p>
        </w:tc>
      </w:tr>
      <w:tr w:rsidR="0002315A" w:rsidTr="0002315A">
        <w:trPr>
          <w:trHeight w:val="70"/>
        </w:trPr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02315A" w:rsidRPr="00057AB2" w:rsidRDefault="0002315A" w:rsidP="0002315A">
            <w:pPr>
              <w:rPr>
                <w:sz w:val="14"/>
                <w:szCs w:val="14"/>
              </w:rPr>
            </w:pPr>
            <w:r w:rsidRPr="00057AB2">
              <w:rPr>
                <w:sz w:val="14"/>
                <w:szCs w:val="14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02315A" w:rsidRPr="00057AB2" w:rsidRDefault="0002315A" w:rsidP="0002315A">
            <w:pPr>
              <w:rPr>
                <w:sz w:val="14"/>
                <w:szCs w:val="14"/>
              </w:rPr>
            </w:pPr>
            <w:r w:rsidRPr="00057AB2">
              <w:rPr>
                <w:sz w:val="14"/>
                <w:szCs w:val="14"/>
              </w:rPr>
              <w:t> 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02315A" w:rsidRPr="00057AB2" w:rsidRDefault="0002315A" w:rsidP="0002315A">
            <w:pPr>
              <w:rPr>
                <w:sz w:val="14"/>
                <w:szCs w:val="14"/>
              </w:rPr>
            </w:pPr>
            <w:r w:rsidRPr="00057AB2">
              <w:rPr>
                <w:sz w:val="14"/>
                <w:szCs w:val="14"/>
              </w:rPr>
              <w:t> 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02315A" w:rsidRPr="00057AB2" w:rsidRDefault="0002315A" w:rsidP="0002315A">
            <w:pPr>
              <w:rPr>
                <w:sz w:val="14"/>
                <w:szCs w:val="14"/>
              </w:rPr>
            </w:pP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02315A" w:rsidRPr="00057AB2" w:rsidRDefault="0002315A" w:rsidP="0002315A">
            <w:pPr>
              <w:rPr>
                <w:sz w:val="14"/>
                <w:szCs w:val="14"/>
              </w:rPr>
            </w:pPr>
          </w:p>
        </w:tc>
        <w:tc>
          <w:tcPr>
            <w:tcW w:w="23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02315A" w:rsidRPr="00057AB2" w:rsidRDefault="0002315A" w:rsidP="0002315A">
            <w:pPr>
              <w:rPr>
                <w:sz w:val="14"/>
                <w:szCs w:val="14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02315A" w:rsidRPr="00057AB2" w:rsidRDefault="0002315A" w:rsidP="0002315A">
            <w:pPr>
              <w:rPr>
                <w:sz w:val="14"/>
                <w:szCs w:val="14"/>
              </w:rPr>
            </w:pPr>
            <w:r w:rsidRPr="00057AB2">
              <w:rPr>
                <w:sz w:val="14"/>
                <w:szCs w:val="14"/>
              </w:rPr>
              <w:t> </w:t>
            </w:r>
          </w:p>
        </w:tc>
      </w:tr>
      <w:tr w:rsidR="0002315A" w:rsidTr="00CD6ADB">
        <w:trPr>
          <w:trHeight w:val="271"/>
        </w:trPr>
        <w:tc>
          <w:tcPr>
            <w:tcW w:w="50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2315A" w:rsidRPr="00057AB2" w:rsidRDefault="0002315A" w:rsidP="0002315A">
            <w:pPr>
              <w:jc w:val="center"/>
              <w:rPr>
                <w:b/>
                <w:bCs/>
                <w:sz w:val="16"/>
                <w:szCs w:val="16"/>
              </w:rPr>
            </w:pPr>
            <w:r w:rsidRPr="00057AB2">
              <w:rPr>
                <w:b/>
                <w:bCs/>
                <w:sz w:val="16"/>
                <w:szCs w:val="16"/>
              </w:rPr>
              <w:t>Наименование показателей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2315A" w:rsidRPr="00057AB2" w:rsidRDefault="0002315A" w:rsidP="0002315A">
            <w:pPr>
              <w:jc w:val="center"/>
              <w:rPr>
                <w:b/>
                <w:bCs/>
                <w:sz w:val="16"/>
                <w:szCs w:val="16"/>
              </w:rPr>
            </w:pPr>
            <w:r w:rsidRPr="00057AB2">
              <w:rPr>
                <w:b/>
                <w:bCs/>
                <w:sz w:val="16"/>
                <w:szCs w:val="16"/>
              </w:rPr>
              <w:t>Код строки</w:t>
            </w:r>
          </w:p>
        </w:tc>
        <w:tc>
          <w:tcPr>
            <w:tcW w:w="23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2315A" w:rsidRPr="00FA1767" w:rsidRDefault="0002315A" w:rsidP="0002315A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A1767">
              <w:rPr>
                <w:rFonts w:ascii="Times New Roman" w:hAnsi="Times New Roman"/>
                <w:b/>
                <w:sz w:val="16"/>
                <w:szCs w:val="16"/>
              </w:rPr>
              <w:t xml:space="preserve">За январь - 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дека</w:t>
            </w:r>
            <w:r w:rsidRPr="00043003">
              <w:rPr>
                <w:rFonts w:ascii="Times New Roman" w:hAnsi="Times New Roman"/>
                <w:b/>
                <w:sz w:val="16"/>
                <w:szCs w:val="16"/>
              </w:rPr>
              <w:t>брь</w:t>
            </w:r>
          </w:p>
          <w:p w:rsidR="0002315A" w:rsidRPr="00FA1767" w:rsidRDefault="0002315A" w:rsidP="0002315A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2021</w:t>
            </w:r>
            <w:r w:rsidRPr="00FA1767">
              <w:rPr>
                <w:rFonts w:ascii="Times New Roman" w:hAnsi="Times New Roman"/>
                <w:b/>
                <w:sz w:val="16"/>
                <w:szCs w:val="16"/>
              </w:rPr>
              <w:t xml:space="preserve"> года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2315A" w:rsidRPr="00FA1767" w:rsidRDefault="0002315A" w:rsidP="0002315A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A1767">
              <w:rPr>
                <w:rFonts w:ascii="Times New Roman" w:hAnsi="Times New Roman"/>
                <w:b/>
                <w:sz w:val="16"/>
                <w:szCs w:val="16"/>
              </w:rPr>
              <w:t xml:space="preserve">За январь - 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дека</w:t>
            </w:r>
            <w:r w:rsidRPr="00043003">
              <w:rPr>
                <w:rFonts w:ascii="Times New Roman" w:hAnsi="Times New Roman"/>
                <w:b/>
                <w:sz w:val="16"/>
                <w:szCs w:val="16"/>
              </w:rPr>
              <w:t>брь</w:t>
            </w:r>
          </w:p>
          <w:p w:rsidR="0002315A" w:rsidRPr="00FA1767" w:rsidRDefault="0002315A" w:rsidP="0002315A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2020 </w:t>
            </w:r>
            <w:r w:rsidRPr="00FA1767">
              <w:rPr>
                <w:rFonts w:ascii="Times New Roman" w:hAnsi="Times New Roman"/>
                <w:b/>
                <w:sz w:val="16"/>
                <w:szCs w:val="16"/>
              </w:rPr>
              <w:t>года</w:t>
            </w:r>
          </w:p>
        </w:tc>
      </w:tr>
      <w:tr w:rsidR="0002315A" w:rsidTr="00CD6ADB">
        <w:trPr>
          <w:trHeight w:val="103"/>
        </w:trPr>
        <w:tc>
          <w:tcPr>
            <w:tcW w:w="50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02315A" w:rsidRPr="00057AB2" w:rsidRDefault="0002315A" w:rsidP="0002315A">
            <w:pPr>
              <w:jc w:val="center"/>
              <w:rPr>
                <w:b/>
                <w:bCs/>
                <w:sz w:val="16"/>
                <w:szCs w:val="16"/>
              </w:rPr>
            </w:pPr>
            <w:r w:rsidRPr="00057AB2">
              <w:rPr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2315A" w:rsidRPr="00057AB2" w:rsidRDefault="0002315A" w:rsidP="0002315A">
            <w:pPr>
              <w:jc w:val="center"/>
              <w:rPr>
                <w:b/>
                <w:bCs/>
                <w:sz w:val="16"/>
                <w:szCs w:val="16"/>
              </w:rPr>
            </w:pPr>
            <w:r w:rsidRPr="00057AB2">
              <w:rPr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2315A" w:rsidRPr="00057AB2" w:rsidRDefault="0002315A" w:rsidP="0002315A">
            <w:pPr>
              <w:jc w:val="center"/>
              <w:rPr>
                <w:b/>
                <w:bCs/>
                <w:sz w:val="16"/>
                <w:szCs w:val="16"/>
              </w:rPr>
            </w:pPr>
            <w:r w:rsidRPr="00057AB2">
              <w:rPr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2315A" w:rsidRPr="00057AB2" w:rsidRDefault="0002315A" w:rsidP="0002315A">
            <w:pPr>
              <w:jc w:val="center"/>
              <w:rPr>
                <w:b/>
                <w:bCs/>
                <w:sz w:val="16"/>
                <w:szCs w:val="16"/>
              </w:rPr>
            </w:pPr>
            <w:r w:rsidRPr="00057AB2">
              <w:rPr>
                <w:b/>
                <w:bCs/>
                <w:sz w:val="16"/>
                <w:szCs w:val="16"/>
              </w:rPr>
              <w:t>4</w:t>
            </w:r>
          </w:p>
        </w:tc>
      </w:tr>
      <w:tr w:rsidR="0002315A" w:rsidTr="00CD6ADB">
        <w:trPr>
          <w:trHeight w:val="300"/>
        </w:trPr>
        <w:tc>
          <w:tcPr>
            <w:tcW w:w="1070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02315A" w:rsidRPr="0050011D" w:rsidRDefault="0002315A" w:rsidP="000231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Движение денежных средств по текущей деятельности  </w:t>
            </w:r>
          </w:p>
        </w:tc>
      </w:tr>
      <w:tr w:rsidR="0002315A" w:rsidTr="00CD6ADB">
        <w:trPr>
          <w:trHeight w:val="300"/>
        </w:trPr>
        <w:tc>
          <w:tcPr>
            <w:tcW w:w="50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2315A" w:rsidRDefault="0002315A" w:rsidP="000231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Поступило денежных средств – всего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2315A" w:rsidRDefault="0002315A" w:rsidP="0002315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020</w:t>
            </w:r>
          </w:p>
        </w:tc>
        <w:tc>
          <w:tcPr>
            <w:tcW w:w="2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2315A" w:rsidRPr="005C2233" w:rsidRDefault="0002315A" w:rsidP="0002315A">
            <w:pPr>
              <w:jc w:val="center"/>
              <w:rPr>
                <w:sz w:val="18"/>
                <w:szCs w:val="18"/>
              </w:rPr>
            </w:pPr>
            <w:bookmarkStart w:id="164" w:name="f4r20"/>
            <w:bookmarkEnd w:id="164"/>
            <w:r>
              <w:rPr>
                <w:sz w:val="18"/>
                <w:szCs w:val="18"/>
              </w:rPr>
              <w:t>50 423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2315A" w:rsidRPr="005C2233" w:rsidRDefault="0002315A" w:rsidP="0002315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38 495</w:t>
            </w:r>
          </w:p>
        </w:tc>
      </w:tr>
      <w:tr w:rsidR="0002315A" w:rsidTr="00CD6ADB">
        <w:trPr>
          <w:trHeight w:val="300"/>
        </w:trPr>
        <w:tc>
          <w:tcPr>
            <w:tcW w:w="5033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02315A" w:rsidRDefault="0002315A" w:rsidP="0002315A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том числе: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02315A" w:rsidRDefault="0002315A" w:rsidP="0002315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3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2315A" w:rsidRPr="005C2233" w:rsidRDefault="0002315A" w:rsidP="000231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2315A" w:rsidRPr="005C2233" w:rsidRDefault="0002315A" w:rsidP="0002315A">
            <w:pPr>
              <w:jc w:val="center"/>
              <w:rPr>
                <w:sz w:val="18"/>
                <w:szCs w:val="18"/>
              </w:rPr>
            </w:pPr>
          </w:p>
        </w:tc>
      </w:tr>
      <w:tr w:rsidR="0002315A" w:rsidTr="00CD6ADB">
        <w:trPr>
          <w:trHeight w:val="273"/>
        </w:trPr>
        <w:tc>
          <w:tcPr>
            <w:tcW w:w="503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2315A" w:rsidRDefault="0002315A" w:rsidP="0002315A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 покупателей продукции, товаров, заказчиков работ, услуг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2315A" w:rsidRDefault="0002315A" w:rsidP="0002315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021</w:t>
            </w:r>
          </w:p>
        </w:tc>
        <w:tc>
          <w:tcPr>
            <w:tcW w:w="2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2315A" w:rsidRPr="005C2233" w:rsidRDefault="0002315A" w:rsidP="0002315A">
            <w:pPr>
              <w:jc w:val="center"/>
              <w:rPr>
                <w:sz w:val="18"/>
                <w:szCs w:val="18"/>
              </w:rPr>
            </w:pPr>
            <w:bookmarkStart w:id="165" w:name="f4r21"/>
            <w:bookmarkEnd w:id="165"/>
            <w:r>
              <w:rPr>
                <w:sz w:val="18"/>
                <w:szCs w:val="18"/>
              </w:rPr>
              <w:t>45 216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2315A" w:rsidRPr="005C2233" w:rsidRDefault="0002315A" w:rsidP="0002315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36 236</w:t>
            </w:r>
          </w:p>
        </w:tc>
      </w:tr>
      <w:tr w:rsidR="0002315A" w:rsidTr="00CD6ADB">
        <w:trPr>
          <w:trHeight w:val="300"/>
        </w:trPr>
        <w:tc>
          <w:tcPr>
            <w:tcW w:w="50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2315A" w:rsidRDefault="0002315A" w:rsidP="0002315A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 покупателей материалов и других запасов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2315A" w:rsidRDefault="0002315A" w:rsidP="0002315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022</w:t>
            </w:r>
          </w:p>
        </w:tc>
        <w:tc>
          <w:tcPr>
            <w:tcW w:w="2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2315A" w:rsidRPr="005C2233" w:rsidRDefault="0002315A" w:rsidP="0002315A">
            <w:pPr>
              <w:jc w:val="center"/>
              <w:rPr>
                <w:sz w:val="18"/>
                <w:szCs w:val="18"/>
              </w:rPr>
            </w:pPr>
            <w:bookmarkStart w:id="166" w:name="f4r22"/>
            <w:bookmarkEnd w:id="166"/>
            <w:r>
              <w:rPr>
                <w:sz w:val="18"/>
                <w:szCs w:val="18"/>
              </w:rPr>
              <w:t>-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2315A" w:rsidRPr="005C2233" w:rsidRDefault="0002315A" w:rsidP="0002315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02315A" w:rsidTr="00CD6ADB">
        <w:trPr>
          <w:trHeight w:val="300"/>
        </w:trPr>
        <w:tc>
          <w:tcPr>
            <w:tcW w:w="50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2315A" w:rsidRDefault="0002315A" w:rsidP="0002315A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роялти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2315A" w:rsidRDefault="0002315A" w:rsidP="0002315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023</w:t>
            </w:r>
          </w:p>
        </w:tc>
        <w:tc>
          <w:tcPr>
            <w:tcW w:w="2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2315A" w:rsidRPr="005C2233" w:rsidRDefault="0002315A" w:rsidP="0002315A">
            <w:pPr>
              <w:jc w:val="center"/>
              <w:rPr>
                <w:sz w:val="18"/>
                <w:szCs w:val="18"/>
              </w:rPr>
            </w:pPr>
            <w:bookmarkStart w:id="167" w:name="f4r23"/>
            <w:bookmarkEnd w:id="167"/>
            <w:r>
              <w:rPr>
                <w:sz w:val="18"/>
                <w:szCs w:val="18"/>
              </w:rPr>
              <w:t>-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2315A" w:rsidRPr="005C2233" w:rsidRDefault="0002315A" w:rsidP="0002315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02315A" w:rsidTr="00CD6ADB">
        <w:trPr>
          <w:trHeight w:val="300"/>
        </w:trPr>
        <w:tc>
          <w:tcPr>
            <w:tcW w:w="50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2315A" w:rsidRDefault="0002315A" w:rsidP="0002315A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поступления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2315A" w:rsidRDefault="0002315A" w:rsidP="0002315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024</w:t>
            </w:r>
          </w:p>
        </w:tc>
        <w:tc>
          <w:tcPr>
            <w:tcW w:w="2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2315A" w:rsidRPr="005C2233" w:rsidRDefault="0002315A" w:rsidP="0002315A">
            <w:pPr>
              <w:jc w:val="center"/>
              <w:rPr>
                <w:sz w:val="18"/>
                <w:szCs w:val="18"/>
              </w:rPr>
            </w:pPr>
            <w:bookmarkStart w:id="168" w:name="f4r24"/>
            <w:bookmarkEnd w:id="168"/>
            <w:r>
              <w:rPr>
                <w:sz w:val="18"/>
                <w:szCs w:val="18"/>
              </w:rPr>
              <w:t>5 207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2315A" w:rsidRPr="005C2233" w:rsidRDefault="0002315A" w:rsidP="0002315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2 259</w:t>
            </w:r>
          </w:p>
        </w:tc>
      </w:tr>
      <w:tr w:rsidR="0002315A" w:rsidTr="00CD6ADB">
        <w:trPr>
          <w:trHeight w:val="300"/>
        </w:trPr>
        <w:tc>
          <w:tcPr>
            <w:tcW w:w="50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2315A" w:rsidRDefault="0002315A" w:rsidP="000231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Направлено денежных средств – всего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2315A" w:rsidRDefault="0002315A" w:rsidP="0002315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030</w:t>
            </w:r>
          </w:p>
        </w:tc>
        <w:tc>
          <w:tcPr>
            <w:tcW w:w="2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2315A" w:rsidRPr="005C2233" w:rsidRDefault="0002315A" w:rsidP="0002315A">
            <w:pPr>
              <w:jc w:val="center"/>
              <w:rPr>
                <w:sz w:val="18"/>
                <w:szCs w:val="18"/>
              </w:rPr>
            </w:pPr>
            <w:bookmarkStart w:id="169" w:name="f4r30"/>
            <w:bookmarkEnd w:id="169"/>
            <w:r>
              <w:rPr>
                <w:sz w:val="18"/>
                <w:szCs w:val="18"/>
              </w:rPr>
              <w:t>(51 368)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2315A" w:rsidRPr="005C2233" w:rsidRDefault="0002315A" w:rsidP="0002315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(36 415)</w:t>
            </w:r>
          </w:p>
        </w:tc>
      </w:tr>
      <w:tr w:rsidR="0002315A" w:rsidTr="00CD6ADB">
        <w:trPr>
          <w:trHeight w:val="300"/>
        </w:trPr>
        <w:tc>
          <w:tcPr>
            <w:tcW w:w="5033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02315A" w:rsidRDefault="0002315A" w:rsidP="0002315A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том числе: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02315A" w:rsidRDefault="0002315A" w:rsidP="0002315A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3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2315A" w:rsidRPr="005C2233" w:rsidRDefault="0002315A" w:rsidP="000231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2315A" w:rsidRPr="005C2233" w:rsidRDefault="0002315A" w:rsidP="0002315A">
            <w:pPr>
              <w:jc w:val="center"/>
              <w:rPr>
                <w:sz w:val="18"/>
                <w:szCs w:val="18"/>
              </w:rPr>
            </w:pPr>
          </w:p>
        </w:tc>
      </w:tr>
      <w:tr w:rsidR="0002315A" w:rsidTr="00CD6ADB">
        <w:trPr>
          <w:trHeight w:val="300"/>
        </w:trPr>
        <w:tc>
          <w:tcPr>
            <w:tcW w:w="503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2315A" w:rsidRDefault="0002315A" w:rsidP="0002315A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 приобретение запасов, работ, услуг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2315A" w:rsidRDefault="0002315A" w:rsidP="0002315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</w:t>
            </w:r>
          </w:p>
        </w:tc>
        <w:tc>
          <w:tcPr>
            <w:tcW w:w="2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2315A" w:rsidRPr="005C2233" w:rsidRDefault="0002315A" w:rsidP="0002315A">
            <w:pPr>
              <w:jc w:val="center"/>
              <w:rPr>
                <w:sz w:val="18"/>
                <w:szCs w:val="18"/>
              </w:rPr>
            </w:pPr>
            <w:bookmarkStart w:id="170" w:name="f4r31"/>
            <w:bookmarkEnd w:id="170"/>
            <w:r>
              <w:rPr>
                <w:sz w:val="18"/>
                <w:szCs w:val="18"/>
              </w:rPr>
              <w:t>(30 656)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2315A" w:rsidRPr="005C2233" w:rsidRDefault="0002315A" w:rsidP="0002315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(23 972)</w:t>
            </w:r>
          </w:p>
        </w:tc>
      </w:tr>
      <w:tr w:rsidR="0002315A" w:rsidTr="00CD6ADB">
        <w:trPr>
          <w:trHeight w:val="300"/>
        </w:trPr>
        <w:tc>
          <w:tcPr>
            <w:tcW w:w="50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2315A" w:rsidRDefault="0002315A" w:rsidP="0002315A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 оплату труда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2315A" w:rsidRDefault="0002315A" w:rsidP="0002315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032</w:t>
            </w:r>
          </w:p>
        </w:tc>
        <w:tc>
          <w:tcPr>
            <w:tcW w:w="2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2315A" w:rsidRPr="005C2233" w:rsidRDefault="0002315A" w:rsidP="0002315A">
            <w:pPr>
              <w:jc w:val="center"/>
              <w:rPr>
                <w:sz w:val="18"/>
                <w:szCs w:val="18"/>
              </w:rPr>
            </w:pPr>
            <w:bookmarkStart w:id="171" w:name="f4r32"/>
            <w:bookmarkEnd w:id="171"/>
            <w:r>
              <w:rPr>
                <w:sz w:val="18"/>
                <w:szCs w:val="18"/>
              </w:rPr>
              <w:t>(7 711)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2315A" w:rsidRPr="005C2233" w:rsidRDefault="0002315A" w:rsidP="0002315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(6 469)</w:t>
            </w:r>
          </w:p>
        </w:tc>
      </w:tr>
      <w:tr w:rsidR="0002315A" w:rsidTr="00CD6ADB">
        <w:trPr>
          <w:trHeight w:val="300"/>
        </w:trPr>
        <w:tc>
          <w:tcPr>
            <w:tcW w:w="50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2315A" w:rsidRDefault="0002315A" w:rsidP="0002315A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 уплату налогов и сборов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2315A" w:rsidRDefault="0002315A" w:rsidP="0002315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033</w:t>
            </w:r>
          </w:p>
        </w:tc>
        <w:tc>
          <w:tcPr>
            <w:tcW w:w="2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2315A" w:rsidRPr="005C2233" w:rsidRDefault="0002315A" w:rsidP="0002315A">
            <w:pPr>
              <w:jc w:val="center"/>
              <w:rPr>
                <w:sz w:val="18"/>
                <w:szCs w:val="18"/>
              </w:rPr>
            </w:pPr>
            <w:bookmarkStart w:id="172" w:name="f4r33"/>
            <w:bookmarkEnd w:id="172"/>
            <w:r>
              <w:rPr>
                <w:sz w:val="18"/>
                <w:szCs w:val="18"/>
              </w:rPr>
              <w:t>(4 591)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2315A" w:rsidRPr="005C2233" w:rsidRDefault="0002315A" w:rsidP="0002315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(2 434)</w:t>
            </w:r>
          </w:p>
        </w:tc>
      </w:tr>
      <w:tr w:rsidR="0002315A" w:rsidTr="00CD6ADB">
        <w:trPr>
          <w:trHeight w:val="300"/>
        </w:trPr>
        <w:tc>
          <w:tcPr>
            <w:tcW w:w="50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2315A" w:rsidRDefault="0002315A" w:rsidP="0002315A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 прочие выплаты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2315A" w:rsidRDefault="0002315A" w:rsidP="0002315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034</w:t>
            </w:r>
          </w:p>
        </w:tc>
        <w:tc>
          <w:tcPr>
            <w:tcW w:w="2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2315A" w:rsidRPr="005C2233" w:rsidRDefault="0002315A" w:rsidP="0002315A">
            <w:pPr>
              <w:jc w:val="center"/>
              <w:rPr>
                <w:sz w:val="18"/>
                <w:szCs w:val="18"/>
              </w:rPr>
            </w:pPr>
            <w:bookmarkStart w:id="173" w:name="f4r34"/>
            <w:bookmarkEnd w:id="173"/>
            <w:r>
              <w:rPr>
                <w:sz w:val="18"/>
                <w:szCs w:val="18"/>
              </w:rPr>
              <w:t>(8 410)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2315A" w:rsidRPr="005C2233" w:rsidRDefault="0002315A" w:rsidP="0002315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(3 540)</w:t>
            </w:r>
          </w:p>
        </w:tc>
      </w:tr>
      <w:tr w:rsidR="0002315A" w:rsidTr="00CD6ADB">
        <w:trPr>
          <w:trHeight w:val="275"/>
        </w:trPr>
        <w:tc>
          <w:tcPr>
            <w:tcW w:w="50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2315A" w:rsidRDefault="0002315A" w:rsidP="000231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Результат движения денежных средств по текущей деятельности 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315A" w:rsidRDefault="0002315A" w:rsidP="0002315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</w:t>
            </w:r>
          </w:p>
        </w:tc>
        <w:tc>
          <w:tcPr>
            <w:tcW w:w="2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315A" w:rsidRPr="005C2233" w:rsidRDefault="00114D3C" w:rsidP="0002315A">
            <w:pPr>
              <w:jc w:val="center"/>
              <w:rPr>
                <w:sz w:val="18"/>
                <w:szCs w:val="18"/>
              </w:rPr>
            </w:pPr>
            <w:bookmarkStart w:id="174" w:name="f4r40"/>
            <w:bookmarkEnd w:id="174"/>
            <w:r>
              <w:rPr>
                <w:sz w:val="18"/>
                <w:szCs w:val="18"/>
              </w:rPr>
              <w:t>(</w:t>
            </w:r>
            <w:r w:rsidR="0002315A">
              <w:rPr>
                <w:sz w:val="18"/>
                <w:szCs w:val="18"/>
              </w:rPr>
              <w:t>945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315A" w:rsidRPr="005C2233" w:rsidRDefault="0002315A" w:rsidP="0002315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2 080</w:t>
            </w:r>
          </w:p>
        </w:tc>
      </w:tr>
      <w:tr w:rsidR="0002315A" w:rsidTr="00CD6ADB">
        <w:trPr>
          <w:trHeight w:val="300"/>
        </w:trPr>
        <w:tc>
          <w:tcPr>
            <w:tcW w:w="1070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02315A" w:rsidRPr="00660EBB" w:rsidRDefault="0002315A" w:rsidP="0002315A">
            <w:pPr>
              <w:rPr>
                <w:sz w:val="20"/>
                <w:szCs w:val="20"/>
              </w:rPr>
            </w:pPr>
            <w:r w:rsidRPr="00660EBB">
              <w:rPr>
                <w:sz w:val="20"/>
                <w:szCs w:val="20"/>
              </w:rPr>
              <w:t>Движение денежных средств по инвестиционной деятельности</w:t>
            </w:r>
          </w:p>
        </w:tc>
      </w:tr>
      <w:tr w:rsidR="0002315A" w:rsidTr="00CD6ADB">
        <w:trPr>
          <w:trHeight w:val="300"/>
        </w:trPr>
        <w:tc>
          <w:tcPr>
            <w:tcW w:w="50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2315A" w:rsidRDefault="0002315A" w:rsidP="000231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Поступило денежных средств – всего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2315A" w:rsidRDefault="0002315A" w:rsidP="0002315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</w:t>
            </w:r>
          </w:p>
        </w:tc>
        <w:tc>
          <w:tcPr>
            <w:tcW w:w="2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2315A" w:rsidRPr="005C2233" w:rsidRDefault="0002315A" w:rsidP="0002315A">
            <w:pPr>
              <w:jc w:val="center"/>
              <w:rPr>
                <w:sz w:val="18"/>
                <w:szCs w:val="18"/>
              </w:rPr>
            </w:pPr>
            <w:bookmarkStart w:id="175" w:name="f4r50"/>
            <w:bookmarkEnd w:id="175"/>
            <w:r>
              <w:rPr>
                <w:sz w:val="18"/>
                <w:szCs w:val="18"/>
              </w:rPr>
              <w:t>102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2315A" w:rsidRPr="005C2233" w:rsidRDefault="0002315A" w:rsidP="0002315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243</w:t>
            </w:r>
          </w:p>
        </w:tc>
      </w:tr>
      <w:tr w:rsidR="0002315A" w:rsidTr="00CD6ADB">
        <w:trPr>
          <w:trHeight w:val="516"/>
        </w:trPr>
        <w:tc>
          <w:tcPr>
            <w:tcW w:w="503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2315A" w:rsidRPr="00952855" w:rsidRDefault="0002315A" w:rsidP="0002315A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том числе:</w:t>
            </w:r>
          </w:p>
          <w:p w:rsidR="0002315A" w:rsidRDefault="0002315A" w:rsidP="0002315A">
            <w:pPr>
              <w:ind w:left="25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 покупателей основных средств, нематериальных активов и других долгосрочных активов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2315A" w:rsidRDefault="0002315A" w:rsidP="0002315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051</w:t>
            </w:r>
          </w:p>
        </w:tc>
        <w:tc>
          <w:tcPr>
            <w:tcW w:w="2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2315A" w:rsidRPr="005C2233" w:rsidRDefault="0002315A" w:rsidP="0002315A">
            <w:pPr>
              <w:jc w:val="center"/>
              <w:rPr>
                <w:sz w:val="18"/>
                <w:szCs w:val="18"/>
              </w:rPr>
            </w:pPr>
            <w:bookmarkStart w:id="176" w:name="f4r51"/>
            <w:bookmarkEnd w:id="176"/>
            <w:r>
              <w:rPr>
                <w:sz w:val="18"/>
                <w:szCs w:val="18"/>
              </w:rPr>
              <w:t>2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2315A" w:rsidRPr="005C2233" w:rsidRDefault="0002315A" w:rsidP="0002315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</w:t>
            </w:r>
          </w:p>
        </w:tc>
      </w:tr>
      <w:tr w:rsidR="0002315A" w:rsidTr="00CD6ADB">
        <w:trPr>
          <w:trHeight w:val="300"/>
        </w:trPr>
        <w:tc>
          <w:tcPr>
            <w:tcW w:w="50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2315A" w:rsidRDefault="0002315A" w:rsidP="0002315A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возврат предоставленных займов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2315A" w:rsidRDefault="0002315A" w:rsidP="0002315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052</w:t>
            </w:r>
          </w:p>
        </w:tc>
        <w:tc>
          <w:tcPr>
            <w:tcW w:w="2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2315A" w:rsidRPr="005C2233" w:rsidRDefault="0002315A" w:rsidP="0002315A">
            <w:pPr>
              <w:jc w:val="center"/>
              <w:rPr>
                <w:sz w:val="18"/>
                <w:szCs w:val="18"/>
              </w:rPr>
            </w:pPr>
            <w:bookmarkStart w:id="177" w:name="f4r52"/>
            <w:bookmarkEnd w:id="177"/>
            <w:r>
              <w:rPr>
                <w:sz w:val="18"/>
                <w:szCs w:val="18"/>
              </w:rPr>
              <w:t>-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2315A" w:rsidRPr="005C2233" w:rsidRDefault="0002315A" w:rsidP="0002315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02315A" w:rsidTr="00CD6ADB">
        <w:trPr>
          <w:trHeight w:val="163"/>
        </w:trPr>
        <w:tc>
          <w:tcPr>
            <w:tcW w:w="50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2315A" w:rsidRDefault="0002315A" w:rsidP="0002315A">
            <w:pPr>
              <w:ind w:left="25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от участия в уставном капитале других организаций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2315A" w:rsidRDefault="0002315A" w:rsidP="0002315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053</w:t>
            </w:r>
          </w:p>
        </w:tc>
        <w:tc>
          <w:tcPr>
            <w:tcW w:w="2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2315A" w:rsidRPr="005C2233" w:rsidRDefault="0002315A" w:rsidP="0002315A">
            <w:pPr>
              <w:jc w:val="center"/>
              <w:rPr>
                <w:sz w:val="18"/>
                <w:szCs w:val="18"/>
              </w:rPr>
            </w:pPr>
            <w:bookmarkStart w:id="178" w:name="f4r53"/>
            <w:bookmarkEnd w:id="178"/>
            <w:r>
              <w:rPr>
                <w:sz w:val="18"/>
                <w:szCs w:val="18"/>
              </w:rPr>
              <w:t>3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2315A" w:rsidRPr="005C2233" w:rsidRDefault="0002315A" w:rsidP="0002315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</w:tr>
      <w:tr w:rsidR="0002315A" w:rsidTr="00CD6ADB">
        <w:trPr>
          <w:trHeight w:val="300"/>
        </w:trPr>
        <w:tc>
          <w:tcPr>
            <w:tcW w:w="50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2315A" w:rsidRDefault="0002315A" w:rsidP="0002315A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проценты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2315A" w:rsidRDefault="0002315A" w:rsidP="0002315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054</w:t>
            </w:r>
          </w:p>
        </w:tc>
        <w:tc>
          <w:tcPr>
            <w:tcW w:w="2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2315A" w:rsidRPr="005C2233" w:rsidRDefault="0002315A" w:rsidP="0002315A">
            <w:pPr>
              <w:jc w:val="center"/>
              <w:rPr>
                <w:sz w:val="18"/>
                <w:szCs w:val="18"/>
              </w:rPr>
            </w:pPr>
            <w:bookmarkStart w:id="179" w:name="f4r54"/>
            <w:bookmarkEnd w:id="179"/>
            <w:r>
              <w:rPr>
                <w:sz w:val="18"/>
                <w:szCs w:val="18"/>
              </w:rPr>
              <w:t>30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2315A" w:rsidRPr="005C2233" w:rsidRDefault="0002315A" w:rsidP="0002315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</w:t>
            </w:r>
          </w:p>
        </w:tc>
      </w:tr>
      <w:tr w:rsidR="0002315A" w:rsidTr="00CD6ADB">
        <w:trPr>
          <w:trHeight w:val="300"/>
        </w:trPr>
        <w:tc>
          <w:tcPr>
            <w:tcW w:w="50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2315A" w:rsidRDefault="0002315A" w:rsidP="0002315A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поступления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2315A" w:rsidRDefault="0002315A" w:rsidP="0002315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055</w:t>
            </w:r>
          </w:p>
        </w:tc>
        <w:tc>
          <w:tcPr>
            <w:tcW w:w="2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2315A" w:rsidRPr="005C2233" w:rsidRDefault="0002315A" w:rsidP="0002315A">
            <w:pPr>
              <w:jc w:val="center"/>
              <w:rPr>
                <w:sz w:val="18"/>
                <w:szCs w:val="18"/>
              </w:rPr>
            </w:pPr>
            <w:bookmarkStart w:id="180" w:name="f4r55"/>
            <w:bookmarkEnd w:id="180"/>
            <w:r>
              <w:rPr>
                <w:sz w:val="18"/>
                <w:szCs w:val="18"/>
              </w:rPr>
              <w:t>67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2315A" w:rsidRPr="005C2233" w:rsidRDefault="0002315A" w:rsidP="0002315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178</w:t>
            </w:r>
          </w:p>
        </w:tc>
      </w:tr>
      <w:tr w:rsidR="0002315A" w:rsidTr="00CD6ADB">
        <w:trPr>
          <w:trHeight w:val="300"/>
        </w:trPr>
        <w:tc>
          <w:tcPr>
            <w:tcW w:w="50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2315A" w:rsidRDefault="0002315A" w:rsidP="000231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Направлено денежных средств – всего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2315A" w:rsidRDefault="0002315A" w:rsidP="0002315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060</w:t>
            </w:r>
          </w:p>
        </w:tc>
        <w:tc>
          <w:tcPr>
            <w:tcW w:w="2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2315A" w:rsidRPr="005C2233" w:rsidRDefault="0002315A" w:rsidP="0002315A">
            <w:pPr>
              <w:jc w:val="center"/>
              <w:rPr>
                <w:sz w:val="18"/>
                <w:szCs w:val="18"/>
              </w:rPr>
            </w:pPr>
            <w:bookmarkStart w:id="181" w:name="f4r60"/>
            <w:bookmarkEnd w:id="181"/>
            <w:r>
              <w:rPr>
                <w:sz w:val="18"/>
                <w:szCs w:val="18"/>
              </w:rPr>
              <w:t>(1 267)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2315A" w:rsidRPr="005C2233" w:rsidRDefault="0002315A" w:rsidP="0002315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(310)</w:t>
            </w:r>
          </w:p>
        </w:tc>
      </w:tr>
      <w:tr w:rsidR="0002315A" w:rsidTr="00CD6ADB">
        <w:trPr>
          <w:trHeight w:val="765"/>
        </w:trPr>
        <w:tc>
          <w:tcPr>
            <w:tcW w:w="503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2315A" w:rsidRPr="00952855" w:rsidRDefault="0002315A" w:rsidP="0002315A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том числе</w:t>
            </w:r>
          </w:p>
          <w:p w:rsidR="0002315A" w:rsidRDefault="0002315A" w:rsidP="0002315A">
            <w:pPr>
              <w:ind w:left="25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 приобретение и создание основных средств, нематериальных активов и других долгосрочных активов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2315A" w:rsidRDefault="0002315A" w:rsidP="0002315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061</w:t>
            </w:r>
          </w:p>
        </w:tc>
        <w:tc>
          <w:tcPr>
            <w:tcW w:w="2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2315A" w:rsidRPr="005C2233" w:rsidRDefault="0002315A" w:rsidP="0002315A">
            <w:pPr>
              <w:jc w:val="center"/>
              <w:rPr>
                <w:sz w:val="18"/>
                <w:szCs w:val="18"/>
              </w:rPr>
            </w:pPr>
            <w:bookmarkStart w:id="182" w:name="f4r61"/>
            <w:bookmarkEnd w:id="182"/>
            <w:r>
              <w:rPr>
                <w:sz w:val="18"/>
                <w:szCs w:val="18"/>
              </w:rPr>
              <w:t>(1 267)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2315A" w:rsidRPr="005C2233" w:rsidRDefault="0002315A" w:rsidP="0002315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(302)</w:t>
            </w:r>
          </w:p>
        </w:tc>
      </w:tr>
      <w:tr w:rsidR="0002315A" w:rsidTr="00CD6ADB">
        <w:trPr>
          <w:trHeight w:val="300"/>
        </w:trPr>
        <w:tc>
          <w:tcPr>
            <w:tcW w:w="50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2315A" w:rsidRDefault="0002315A" w:rsidP="0002315A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 предоставление займов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2315A" w:rsidRDefault="0002315A" w:rsidP="0002315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062</w:t>
            </w:r>
          </w:p>
        </w:tc>
        <w:tc>
          <w:tcPr>
            <w:tcW w:w="2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2315A" w:rsidRPr="005C2233" w:rsidRDefault="0002315A" w:rsidP="0002315A">
            <w:pPr>
              <w:jc w:val="center"/>
              <w:rPr>
                <w:sz w:val="18"/>
                <w:szCs w:val="18"/>
              </w:rPr>
            </w:pPr>
            <w:bookmarkStart w:id="183" w:name="f4r62"/>
            <w:bookmarkEnd w:id="183"/>
            <w:r>
              <w:rPr>
                <w:sz w:val="18"/>
                <w:szCs w:val="18"/>
              </w:rPr>
              <w:t>-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2315A" w:rsidRPr="005C2233" w:rsidRDefault="0002315A" w:rsidP="0002315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(8)</w:t>
            </w:r>
          </w:p>
        </w:tc>
      </w:tr>
      <w:tr w:rsidR="0002315A" w:rsidTr="00CD6ADB">
        <w:trPr>
          <w:trHeight w:val="300"/>
        </w:trPr>
        <w:tc>
          <w:tcPr>
            <w:tcW w:w="50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2315A" w:rsidRDefault="0002315A" w:rsidP="0002315A">
            <w:pPr>
              <w:ind w:left="25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 вклады в уставный капитал других организаций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2315A" w:rsidRDefault="0002315A" w:rsidP="0002315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063</w:t>
            </w:r>
          </w:p>
        </w:tc>
        <w:tc>
          <w:tcPr>
            <w:tcW w:w="2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2315A" w:rsidRPr="005C2233" w:rsidRDefault="0002315A" w:rsidP="0002315A">
            <w:pPr>
              <w:jc w:val="center"/>
              <w:rPr>
                <w:sz w:val="18"/>
                <w:szCs w:val="18"/>
              </w:rPr>
            </w:pPr>
            <w:bookmarkStart w:id="184" w:name="f4r63"/>
            <w:bookmarkEnd w:id="184"/>
            <w:r>
              <w:rPr>
                <w:sz w:val="18"/>
                <w:szCs w:val="18"/>
              </w:rPr>
              <w:t>-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2315A" w:rsidRPr="005C2233" w:rsidRDefault="0002315A" w:rsidP="0002315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02315A" w:rsidTr="00CD6ADB">
        <w:trPr>
          <w:trHeight w:val="300"/>
        </w:trPr>
        <w:tc>
          <w:tcPr>
            <w:tcW w:w="50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2315A" w:rsidRDefault="0002315A" w:rsidP="0002315A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выплаты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2315A" w:rsidRDefault="0002315A" w:rsidP="0002315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064</w:t>
            </w:r>
          </w:p>
        </w:tc>
        <w:tc>
          <w:tcPr>
            <w:tcW w:w="2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2315A" w:rsidRPr="005C2233" w:rsidRDefault="0002315A" w:rsidP="0002315A">
            <w:pPr>
              <w:jc w:val="center"/>
              <w:rPr>
                <w:sz w:val="18"/>
                <w:szCs w:val="18"/>
              </w:rPr>
            </w:pPr>
            <w:bookmarkStart w:id="185" w:name="f4r64"/>
            <w:bookmarkEnd w:id="185"/>
            <w:r>
              <w:rPr>
                <w:sz w:val="18"/>
                <w:szCs w:val="18"/>
              </w:rPr>
              <w:t>-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2315A" w:rsidRPr="005C2233" w:rsidRDefault="0002315A" w:rsidP="0002315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02315A" w:rsidTr="00CD6ADB">
        <w:trPr>
          <w:trHeight w:val="259"/>
        </w:trPr>
        <w:tc>
          <w:tcPr>
            <w:tcW w:w="50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2315A" w:rsidRDefault="0002315A" w:rsidP="000231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Результат движения денежных средств по инвестиционной деятельности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2315A" w:rsidRDefault="0002315A" w:rsidP="0002315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</w:t>
            </w:r>
          </w:p>
        </w:tc>
        <w:tc>
          <w:tcPr>
            <w:tcW w:w="2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315A" w:rsidRPr="005C2233" w:rsidRDefault="0002315A" w:rsidP="0002315A">
            <w:pPr>
              <w:jc w:val="center"/>
              <w:rPr>
                <w:sz w:val="18"/>
                <w:szCs w:val="18"/>
              </w:rPr>
            </w:pPr>
            <w:bookmarkStart w:id="186" w:name="f4r70"/>
            <w:bookmarkEnd w:id="186"/>
            <w:r>
              <w:rPr>
                <w:sz w:val="18"/>
                <w:szCs w:val="18"/>
              </w:rPr>
              <w:t>(1 165)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315A" w:rsidRPr="005C2233" w:rsidRDefault="0002315A" w:rsidP="0002315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(67)</w:t>
            </w:r>
          </w:p>
        </w:tc>
      </w:tr>
    </w:tbl>
    <w:p w:rsidR="00C23E41" w:rsidRDefault="00C23E41" w:rsidP="00C23E41">
      <w:r>
        <w:br w:type="page"/>
      </w:r>
    </w:p>
    <w:tbl>
      <w:tblPr>
        <w:tblW w:w="10200" w:type="dxa"/>
        <w:tblInd w:w="108" w:type="dxa"/>
        <w:tblLook w:val="0000" w:firstRow="0" w:lastRow="0" w:firstColumn="0" w:lastColumn="0" w:noHBand="0" w:noVBand="0"/>
      </w:tblPr>
      <w:tblGrid>
        <w:gridCol w:w="4529"/>
        <w:gridCol w:w="782"/>
        <w:gridCol w:w="2369"/>
        <w:gridCol w:w="2520"/>
      </w:tblGrid>
      <w:tr w:rsidR="00C23E41" w:rsidTr="00C23E41">
        <w:trPr>
          <w:trHeight w:val="212"/>
        </w:trPr>
        <w:tc>
          <w:tcPr>
            <w:tcW w:w="10200" w:type="dxa"/>
            <w:gridSpan w:val="4"/>
            <w:tcBorders>
              <w:bottom w:val="single" w:sz="4" w:space="0" w:color="auto"/>
            </w:tcBorders>
            <w:shd w:val="clear" w:color="auto" w:fill="FFFFFF"/>
            <w:noWrap/>
            <w:vAlign w:val="center"/>
          </w:tcPr>
          <w:p w:rsidR="00C23E41" w:rsidRPr="00C23E41" w:rsidRDefault="00C23E41" w:rsidP="00C23E41">
            <w:pPr>
              <w:pStyle w:val="a3"/>
              <w:jc w:val="right"/>
              <w:rPr>
                <w:rFonts w:ascii="Times New Roman" w:hAnsi="Times New Roman"/>
                <w:b/>
                <w:sz w:val="16"/>
                <w:szCs w:val="16"/>
              </w:rPr>
            </w:pPr>
            <w:r w:rsidRPr="00C23E41">
              <w:rPr>
                <w:rFonts w:ascii="Times New Roman" w:hAnsi="Times New Roman"/>
                <w:sz w:val="16"/>
              </w:rPr>
              <w:lastRenderedPageBreak/>
              <w:t>Форма  №</w:t>
            </w:r>
            <w:r>
              <w:rPr>
                <w:rFonts w:ascii="Times New Roman" w:hAnsi="Times New Roman"/>
                <w:sz w:val="16"/>
              </w:rPr>
              <w:t>4</w:t>
            </w:r>
            <w:r w:rsidRPr="00C23E41">
              <w:rPr>
                <w:rFonts w:ascii="Times New Roman" w:hAnsi="Times New Roman"/>
                <w:sz w:val="16"/>
              </w:rPr>
              <w:t xml:space="preserve"> лист 2</w:t>
            </w:r>
          </w:p>
        </w:tc>
      </w:tr>
      <w:tr w:rsidR="00C23E41" w:rsidTr="00C23E41">
        <w:trPr>
          <w:trHeight w:val="472"/>
        </w:trPr>
        <w:tc>
          <w:tcPr>
            <w:tcW w:w="4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23E41" w:rsidRPr="00057AB2" w:rsidRDefault="00C23E41" w:rsidP="007D6FE2">
            <w:pPr>
              <w:jc w:val="center"/>
              <w:rPr>
                <w:b/>
                <w:bCs/>
                <w:sz w:val="16"/>
                <w:szCs w:val="16"/>
              </w:rPr>
            </w:pPr>
            <w:r w:rsidRPr="00057AB2">
              <w:rPr>
                <w:b/>
                <w:bCs/>
                <w:sz w:val="16"/>
                <w:szCs w:val="16"/>
              </w:rPr>
              <w:t>Наименование показателей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3E41" w:rsidRPr="00057AB2" w:rsidRDefault="00C23E41" w:rsidP="007D6FE2">
            <w:pPr>
              <w:jc w:val="center"/>
              <w:rPr>
                <w:b/>
                <w:bCs/>
                <w:sz w:val="16"/>
                <w:szCs w:val="16"/>
              </w:rPr>
            </w:pPr>
            <w:r w:rsidRPr="00057AB2">
              <w:rPr>
                <w:b/>
                <w:bCs/>
                <w:sz w:val="16"/>
                <w:szCs w:val="16"/>
              </w:rPr>
              <w:t>Код строки</w:t>
            </w:r>
          </w:p>
        </w:tc>
        <w:tc>
          <w:tcPr>
            <w:tcW w:w="23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3E41" w:rsidRPr="00FA1767" w:rsidRDefault="00C23E41" w:rsidP="007D6FE2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A1767">
              <w:rPr>
                <w:rFonts w:ascii="Times New Roman" w:hAnsi="Times New Roman"/>
                <w:b/>
                <w:sz w:val="16"/>
                <w:szCs w:val="16"/>
              </w:rPr>
              <w:t xml:space="preserve">За январь - </w:t>
            </w:r>
            <w:r w:rsidRPr="00043003">
              <w:rPr>
                <w:rFonts w:ascii="Times New Roman" w:hAnsi="Times New Roman"/>
                <w:b/>
                <w:sz w:val="16"/>
                <w:szCs w:val="16"/>
              </w:rPr>
              <w:t>сентябрь</w:t>
            </w:r>
          </w:p>
          <w:p w:rsidR="00C23E41" w:rsidRPr="00FA1767" w:rsidRDefault="0002315A" w:rsidP="007D6FE2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2021</w:t>
            </w:r>
            <w:r w:rsidR="00C23E41" w:rsidRPr="00FA1767">
              <w:rPr>
                <w:rFonts w:ascii="Times New Roman" w:hAnsi="Times New Roman"/>
                <w:b/>
                <w:sz w:val="16"/>
                <w:szCs w:val="16"/>
              </w:rPr>
              <w:t xml:space="preserve"> года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3E41" w:rsidRPr="00FA1767" w:rsidRDefault="00C23E41" w:rsidP="007D6FE2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A1767">
              <w:rPr>
                <w:rFonts w:ascii="Times New Roman" w:hAnsi="Times New Roman"/>
                <w:b/>
                <w:sz w:val="16"/>
                <w:szCs w:val="16"/>
              </w:rPr>
              <w:t xml:space="preserve">За январь - </w:t>
            </w:r>
            <w:r w:rsidRPr="00043003">
              <w:rPr>
                <w:rFonts w:ascii="Times New Roman" w:hAnsi="Times New Roman"/>
                <w:b/>
                <w:sz w:val="16"/>
                <w:szCs w:val="16"/>
              </w:rPr>
              <w:t>сентябрь</w:t>
            </w:r>
          </w:p>
          <w:p w:rsidR="00C23E41" w:rsidRPr="00FA1767" w:rsidRDefault="0002315A" w:rsidP="007D6FE2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2020</w:t>
            </w:r>
            <w:r w:rsidR="00C23E41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="00C23E41" w:rsidRPr="00FA1767">
              <w:rPr>
                <w:rFonts w:ascii="Times New Roman" w:hAnsi="Times New Roman"/>
                <w:b/>
                <w:sz w:val="16"/>
                <w:szCs w:val="16"/>
              </w:rPr>
              <w:t>года</w:t>
            </w:r>
          </w:p>
        </w:tc>
      </w:tr>
      <w:tr w:rsidR="00C23E41" w:rsidTr="007D6FE2">
        <w:trPr>
          <w:trHeight w:val="225"/>
        </w:trPr>
        <w:tc>
          <w:tcPr>
            <w:tcW w:w="4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C23E41" w:rsidRPr="00057AB2" w:rsidRDefault="00C23E41" w:rsidP="007D6FE2">
            <w:pPr>
              <w:jc w:val="center"/>
              <w:rPr>
                <w:b/>
                <w:bCs/>
                <w:sz w:val="16"/>
                <w:szCs w:val="16"/>
              </w:rPr>
            </w:pPr>
            <w:r w:rsidRPr="00057AB2">
              <w:rPr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23E41" w:rsidRPr="00057AB2" w:rsidRDefault="00C23E41" w:rsidP="007D6FE2">
            <w:pPr>
              <w:jc w:val="center"/>
              <w:rPr>
                <w:b/>
                <w:bCs/>
                <w:sz w:val="16"/>
                <w:szCs w:val="16"/>
              </w:rPr>
            </w:pPr>
            <w:r w:rsidRPr="00057AB2">
              <w:rPr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23E41" w:rsidRPr="00057AB2" w:rsidRDefault="00C23E41" w:rsidP="007D6FE2">
            <w:pPr>
              <w:jc w:val="center"/>
              <w:rPr>
                <w:b/>
                <w:bCs/>
                <w:sz w:val="16"/>
                <w:szCs w:val="16"/>
              </w:rPr>
            </w:pPr>
            <w:r w:rsidRPr="00057AB2">
              <w:rPr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23E41" w:rsidRPr="00057AB2" w:rsidRDefault="00C23E41" w:rsidP="007D6FE2">
            <w:pPr>
              <w:jc w:val="center"/>
              <w:rPr>
                <w:b/>
                <w:bCs/>
                <w:sz w:val="16"/>
                <w:szCs w:val="16"/>
              </w:rPr>
            </w:pPr>
            <w:r w:rsidRPr="00057AB2">
              <w:rPr>
                <w:b/>
                <w:bCs/>
                <w:sz w:val="16"/>
                <w:szCs w:val="16"/>
              </w:rPr>
              <w:t>4</w:t>
            </w:r>
          </w:p>
        </w:tc>
      </w:tr>
      <w:tr w:rsidR="00C23E41" w:rsidTr="007D6FE2">
        <w:trPr>
          <w:trHeight w:val="300"/>
        </w:trPr>
        <w:tc>
          <w:tcPr>
            <w:tcW w:w="102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C23E41" w:rsidRDefault="00C23E41" w:rsidP="007D6FE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Движение денежных средств по финансовой деятельности</w:t>
            </w:r>
          </w:p>
        </w:tc>
      </w:tr>
      <w:tr w:rsidR="0002315A" w:rsidTr="00C43FC2">
        <w:trPr>
          <w:trHeight w:val="300"/>
        </w:trPr>
        <w:tc>
          <w:tcPr>
            <w:tcW w:w="4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2315A" w:rsidRDefault="0002315A" w:rsidP="000231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Поступило денежных средств – всего 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2315A" w:rsidRDefault="0002315A" w:rsidP="0002315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</w:t>
            </w:r>
          </w:p>
        </w:tc>
        <w:tc>
          <w:tcPr>
            <w:tcW w:w="2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315A" w:rsidRPr="005C2233" w:rsidRDefault="00466EC1" w:rsidP="0002315A">
            <w:pPr>
              <w:jc w:val="center"/>
              <w:rPr>
                <w:sz w:val="18"/>
                <w:szCs w:val="18"/>
              </w:rPr>
            </w:pPr>
            <w:bookmarkStart w:id="187" w:name="f4r80"/>
            <w:bookmarkEnd w:id="187"/>
            <w:r>
              <w:rPr>
                <w:sz w:val="18"/>
                <w:szCs w:val="18"/>
              </w:rPr>
              <w:t>7 895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315A" w:rsidRPr="005C2233" w:rsidRDefault="0002315A" w:rsidP="0002315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444</w:t>
            </w:r>
          </w:p>
        </w:tc>
      </w:tr>
      <w:tr w:rsidR="0002315A" w:rsidTr="007D6FE2">
        <w:trPr>
          <w:trHeight w:val="300"/>
        </w:trPr>
        <w:tc>
          <w:tcPr>
            <w:tcW w:w="45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02315A" w:rsidRDefault="0002315A" w:rsidP="0002315A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том числе: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02315A" w:rsidRDefault="0002315A" w:rsidP="0002315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3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2315A" w:rsidRPr="005C2233" w:rsidRDefault="0002315A" w:rsidP="000231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2315A" w:rsidRPr="005C2233" w:rsidRDefault="0002315A" w:rsidP="0002315A">
            <w:pPr>
              <w:jc w:val="center"/>
              <w:rPr>
                <w:sz w:val="18"/>
                <w:szCs w:val="18"/>
              </w:rPr>
            </w:pPr>
          </w:p>
        </w:tc>
      </w:tr>
      <w:tr w:rsidR="0002315A" w:rsidTr="00950E4F">
        <w:trPr>
          <w:trHeight w:val="74"/>
        </w:trPr>
        <w:tc>
          <w:tcPr>
            <w:tcW w:w="4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2315A" w:rsidRDefault="0002315A" w:rsidP="0002315A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кредиты и займы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2315A" w:rsidRDefault="0002315A" w:rsidP="0002315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081</w:t>
            </w:r>
          </w:p>
        </w:tc>
        <w:tc>
          <w:tcPr>
            <w:tcW w:w="2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2315A" w:rsidRPr="005C2233" w:rsidRDefault="00466EC1" w:rsidP="0002315A">
            <w:pPr>
              <w:jc w:val="center"/>
              <w:rPr>
                <w:sz w:val="18"/>
                <w:szCs w:val="18"/>
              </w:rPr>
            </w:pPr>
            <w:bookmarkStart w:id="188" w:name="f4r81"/>
            <w:bookmarkEnd w:id="188"/>
            <w:r>
              <w:rPr>
                <w:sz w:val="18"/>
                <w:szCs w:val="18"/>
              </w:rPr>
              <w:t>7 544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2315A" w:rsidRPr="005C2233" w:rsidRDefault="0002315A" w:rsidP="0002315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</w:tr>
      <w:tr w:rsidR="0002315A" w:rsidTr="00950E4F">
        <w:trPr>
          <w:trHeight w:val="99"/>
        </w:trPr>
        <w:tc>
          <w:tcPr>
            <w:tcW w:w="4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2315A" w:rsidRDefault="0002315A" w:rsidP="0002315A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от выпуска акций 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2315A" w:rsidRDefault="0002315A" w:rsidP="0002315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082</w:t>
            </w:r>
          </w:p>
        </w:tc>
        <w:tc>
          <w:tcPr>
            <w:tcW w:w="2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2315A" w:rsidRPr="005C2233" w:rsidRDefault="0002315A" w:rsidP="0002315A">
            <w:pPr>
              <w:jc w:val="center"/>
              <w:rPr>
                <w:sz w:val="18"/>
                <w:szCs w:val="18"/>
              </w:rPr>
            </w:pPr>
            <w:bookmarkStart w:id="189" w:name="f4r82"/>
            <w:bookmarkEnd w:id="189"/>
            <w:r>
              <w:rPr>
                <w:sz w:val="18"/>
                <w:szCs w:val="18"/>
              </w:rPr>
              <w:t>-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2315A" w:rsidRPr="005C2233" w:rsidRDefault="0002315A" w:rsidP="0002315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02315A" w:rsidTr="00950E4F">
        <w:trPr>
          <w:trHeight w:val="287"/>
        </w:trPr>
        <w:tc>
          <w:tcPr>
            <w:tcW w:w="4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2315A" w:rsidRDefault="0002315A" w:rsidP="0002315A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вклады собственника имущества (учредителей, участников)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2315A" w:rsidRDefault="0002315A" w:rsidP="0002315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083</w:t>
            </w:r>
          </w:p>
        </w:tc>
        <w:tc>
          <w:tcPr>
            <w:tcW w:w="2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2315A" w:rsidRPr="005C2233" w:rsidRDefault="0002315A" w:rsidP="0002315A">
            <w:pPr>
              <w:jc w:val="center"/>
              <w:rPr>
                <w:sz w:val="18"/>
                <w:szCs w:val="18"/>
              </w:rPr>
            </w:pPr>
            <w:bookmarkStart w:id="190" w:name="f4r83"/>
            <w:bookmarkEnd w:id="190"/>
            <w:r>
              <w:rPr>
                <w:sz w:val="18"/>
                <w:szCs w:val="18"/>
              </w:rPr>
              <w:t>-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2315A" w:rsidRPr="005C2233" w:rsidRDefault="0002315A" w:rsidP="0002315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02315A" w:rsidTr="00950E4F">
        <w:trPr>
          <w:trHeight w:val="109"/>
        </w:trPr>
        <w:tc>
          <w:tcPr>
            <w:tcW w:w="4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2315A" w:rsidRDefault="0002315A" w:rsidP="0002315A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прочие поступления 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2315A" w:rsidRDefault="0002315A" w:rsidP="0002315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084</w:t>
            </w:r>
          </w:p>
        </w:tc>
        <w:tc>
          <w:tcPr>
            <w:tcW w:w="2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2315A" w:rsidRPr="005C2233" w:rsidRDefault="00466EC1" w:rsidP="0002315A">
            <w:pPr>
              <w:jc w:val="center"/>
              <w:rPr>
                <w:sz w:val="18"/>
                <w:szCs w:val="18"/>
              </w:rPr>
            </w:pPr>
            <w:bookmarkStart w:id="191" w:name="f4r84"/>
            <w:bookmarkEnd w:id="191"/>
            <w:r>
              <w:rPr>
                <w:sz w:val="18"/>
                <w:szCs w:val="18"/>
              </w:rPr>
              <w:t>351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2315A" w:rsidRPr="005C2233" w:rsidRDefault="0002315A" w:rsidP="0002315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344</w:t>
            </w:r>
          </w:p>
        </w:tc>
      </w:tr>
      <w:tr w:rsidR="0002315A" w:rsidTr="00950E4F">
        <w:trPr>
          <w:trHeight w:val="283"/>
        </w:trPr>
        <w:tc>
          <w:tcPr>
            <w:tcW w:w="4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2315A" w:rsidRDefault="0002315A" w:rsidP="000231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Направлено денежных средств – всего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2315A" w:rsidRDefault="0002315A" w:rsidP="0002315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090</w:t>
            </w:r>
          </w:p>
        </w:tc>
        <w:tc>
          <w:tcPr>
            <w:tcW w:w="2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315A" w:rsidRPr="005C2233" w:rsidRDefault="00466EC1" w:rsidP="0002315A">
            <w:pPr>
              <w:jc w:val="center"/>
              <w:rPr>
                <w:sz w:val="18"/>
                <w:szCs w:val="18"/>
              </w:rPr>
            </w:pPr>
            <w:bookmarkStart w:id="192" w:name="f4r90"/>
            <w:bookmarkEnd w:id="192"/>
            <w:r>
              <w:rPr>
                <w:sz w:val="18"/>
                <w:szCs w:val="18"/>
              </w:rPr>
              <w:t>(6 473</w:t>
            </w:r>
            <w:r w:rsidR="0002315A">
              <w:rPr>
                <w:sz w:val="18"/>
                <w:szCs w:val="18"/>
              </w:rPr>
              <w:t>)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315A" w:rsidRPr="005C2233" w:rsidRDefault="0002315A" w:rsidP="0002315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(788)</w:t>
            </w:r>
          </w:p>
        </w:tc>
      </w:tr>
      <w:tr w:rsidR="0002315A" w:rsidTr="00C43FC2">
        <w:trPr>
          <w:trHeight w:val="300"/>
        </w:trPr>
        <w:tc>
          <w:tcPr>
            <w:tcW w:w="45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02315A" w:rsidRDefault="0002315A" w:rsidP="0002315A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том числе: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02315A" w:rsidRDefault="0002315A" w:rsidP="0002315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3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315A" w:rsidRPr="005C2233" w:rsidRDefault="0002315A" w:rsidP="000231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315A" w:rsidRPr="005C2233" w:rsidRDefault="0002315A" w:rsidP="0002315A">
            <w:pPr>
              <w:jc w:val="center"/>
              <w:rPr>
                <w:sz w:val="18"/>
                <w:szCs w:val="18"/>
              </w:rPr>
            </w:pPr>
          </w:p>
        </w:tc>
      </w:tr>
      <w:tr w:rsidR="0002315A" w:rsidTr="00950E4F">
        <w:trPr>
          <w:trHeight w:val="74"/>
        </w:trPr>
        <w:tc>
          <w:tcPr>
            <w:tcW w:w="4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2315A" w:rsidRDefault="0002315A" w:rsidP="0002315A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 погашение кредитов и займов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2315A" w:rsidRDefault="0002315A" w:rsidP="0002315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</w:t>
            </w:r>
          </w:p>
        </w:tc>
        <w:tc>
          <w:tcPr>
            <w:tcW w:w="2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315A" w:rsidRPr="005C2233" w:rsidRDefault="00466EC1" w:rsidP="0002315A">
            <w:pPr>
              <w:jc w:val="center"/>
              <w:rPr>
                <w:sz w:val="18"/>
                <w:szCs w:val="18"/>
              </w:rPr>
            </w:pPr>
            <w:bookmarkStart w:id="193" w:name="f4r91"/>
            <w:bookmarkEnd w:id="193"/>
            <w:r>
              <w:rPr>
                <w:sz w:val="18"/>
                <w:szCs w:val="18"/>
              </w:rPr>
              <w:t>(5 330</w:t>
            </w:r>
            <w:r w:rsidR="0002315A">
              <w:rPr>
                <w:sz w:val="18"/>
                <w:szCs w:val="18"/>
              </w:rPr>
              <w:t>)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315A" w:rsidRPr="005C2233" w:rsidRDefault="0002315A" w:rsidP="0002315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(300)</w:t>
            </w:r>
          </w:p>
        </w:tc>
      </w:tr>
      <w:tr w:rsidR="0002315A" w:rsidTr="00950E4F">
        <w:trPr>
          <w:trHeight w:val="309"/>
        </w:trPr>
        <w:tc>
          <w:tcPr>
            <w:tcW w:w="4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2315A" w:rsidRDefault="0002315A" w:rsidP="0002315A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 выплаты дивидендов и других доходов от участия в уставном капитале организации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2315A" w:rsidRDefault="0002315A" w:rsidP="0002315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092</w:t>
            </w:r>
          </w:p>
        </w:tc>
        <w:tc>
          <w:tcPr>
            <w:tcW w:w="2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315A" w:rsidRPr="005C2233" w:rsidRDefault="00466EC1" w:rsidP="0002315A">
            <w:pPr>
              <w:jc w:val="center"/>
              <w:rPr>
                <w:sz w:val="18"/>
                <w:szCs w:val="18"/>
              </w:rPr>
            </w:pPr>
            <w:bookmarkStart w:id="194" w:name="f4r92"/>
            <w:bookmarkEnd w:id="194"/>
            <w:r>
              <w:rPr>
                <w:sz w:val="18"/>
                <w:szCs w:val="18"/>
              </w:rPr>
              <w:t>(592</w:t>
            </w:r>
            <w:r w:rsidR="0002315A">
              <w:rPr>
                <w:sz w:val="18"/>
                <w:szCs w:val="18"/>
              </w:rPr>
              <w:t>)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315A" w:rsidRPr="005C2233" w:rsidRDefault="0002315A" w:rsidP="0002315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(179)</w:t>
            </w:r>
          </w:p>
        </w:tc>
      </w:tr>
      <w:tr w:rsidR="0002315A" w:rsidTr="00950E4F">
        <w:trPr>
          <w:trHeight w:val="118"/>
        </w:trPr>
        <w:tc>
          <w:tcPr>
            <w:tcW w:w="4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2315A" w:rsidRDefault="0002315A" w:rsidP="0002315A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 выплаты процентов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2315A" w:rsidRDefault="0002315A" w:rsidP="0002315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093</w:t>
            </w:r>
          </w:p>
        </w:tc>
        <w:tc>
          <w:tcPr>
            <w:tcW w:w="2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315A" w:rsidRPr="005C2233" w:rsidRDefault="00466EC1" w:rsidP="0002315A">
            <w:pPr>
              <w:jc w:val="center"/>
              <w:rPr>
                <w:sz w:val="18"/>
                <w:szCs w:val="18"/>
              </w:rPr>
            </w:pPr>
            <w:bookmarkStart w:id="195" w:name="f4r93"/>
            <w:bookmarkEnd w:id="195"/>
            <w:r>
              <w:rPr>
                <w:sz w:val="18"/>
                <w:szCs w:val="18"/>
              </w:rPr>
              <w:t>(134)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315A" w:rsidRPr="005C2233" w:rsidRDefault="0002315A" w:rsidP="0002315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02315A" w:rsidTr="00950E4F">
        <w:trPr>
          <w:trHeight w:val="163"/>
        </w:trPr>
        <w:tc>
          <w:tcPr>
            <w:tcW w:w="4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2315A" w:rsidRDefault="0002315A" w:rsidP="0002315A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 лизинговые платежи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2315A" w:rsidRDefault="0002315A" w:rsidP="0002315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094</w:t>
            </w:r>
          </w:p>
        </w:tc>
        <w:tc>
          <w:tcPr>
            <w:tcW w:w="2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315A" w:rsidRPr="005C2233" w:rsidRDefault="00466EC1" w:rsidP="0002315A">
            <w:pPr>
              <w:jc w:val="center"/>
              <w:rPr>
                <w:sz w:val="18"/>
                <w:szCs w:val="18"/>
              </w:rPr>
            </w:pPr>
            <w:bookmarkStart w:id="196" w:name="f4r94"/>
            <w:bookmarkEnd w:id="196"/>
            <w:r>
              <w:rPr>
                <w:sz w:val="18"/>
                <w:szCs w:val="18"/>
              </w:rPr>
              <w:t>(1</w:t>
            </w:r>
            <w:r w:rsidR="0002315A">
              <w:rPr>
                <w:sz w:val="18"/>
                <w:szCs w:val="18"/>
              </w:rPr>
              <w:t>3)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315A" w:rsidRPr="005C2233" w:rsidRDefault="0002315A" w:rsidP="0002315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(53)</w:t>
            </w:r>
          </w:p>
        </w:tc>
      </w:tr>
      <w:tr w:rsidR="0002315A" w:rsidTr="00950E4F">
        <w:trPr>
          <w:trHeight w:val="67"/>
        </w:trPr>
        <w:tc>
          <w:tcPr>
            <w:tcW w:w="4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2315A" w:rsidRDefault="0002315A" w:rsidP="0002315A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выплаты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2315A" w:rsidRDefault="0002315A" w:rsidP="0002315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095</w:t>
            </w:r>
          </w:p>
        </w:tc>
        <w:tc>
          <w:tcPr>
            <w:tcW w:w="2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315A" w:rsidRPr="005C2233" w:rsidRDefault="00466EC1" w:rsidP="0002315A">
            <w:pPr>
              <w:jc w:val="center"/>
              <w:rPr>
                <w:sz w:val="18"/>
                <w:szCs w:val="18"/>
              </w:rPr>
            </w:pPr>
            <w:bookmarkStart w:id="197" w:name="f4r95"/>
            <w:bookmarkEnd w:id="197"/>
            <w:r>
              <w:rPr>
                <w:sz w:val="18"/>
                <w:szCs w:val="18"/>
              </w:rPr>
              <w:t>(404</w:t>
            </w:r>
            <w:r w:rsidR="0002315A">
              <w:rPr>
                <w:sz w:val="18"/>
                <w:szCs w:val="18"/>
              </w:rPr>
              <w:t>)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315A" w:rsidRPr="005C2233" w:rsidRDefault="0002315A" w:rsidP="0002315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(256)</w:t>
            </w:r>
          </w:p>
        </w:tc>
      </w:tr>
      <w:tr w:rsidR="0002315A" w:rsidTr="00950E4F">
        <w:trPr>
          <w:trHeight w:val="383"/>
        </w:trPr>
        <w:tc>
          <w:tcPr>
            <w:tcW w:w="4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2315A" w:rsidRDefault="0002315A" w:rsidP="000231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Результат движения денежных средств по финансовой деятельности 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2315A" w:rsidRDefault="0002315A" w:rsidP="0002315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2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315A" w:rsidRPr="005C2233" w:rsidRDefault="00466EC1" w:rsidP="0002315A">
            <w:pPr>
              <w:jc w:val="center"/>
              <w:rPr>
                <w:sz w:val="18"/>
                <w:szCs w:val="18"/>
              </w:rPr>
            </w:pPr>
            <w:bookmarkStart w:id="198" w:name="f4r100"/>
            <w:bookmarkEnd w:id="198"/>
            <w:r>
              <w:rPr>
                <w:sz w:val="18"/>
                <w:szCs w:val="18"/>
              </w:rPr>
              <w:t>1 422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315A" w:rsidRPr="005C2233" w:rsidRDefault="0002315A" w:rsidP="0002315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(344)</w:t>
            </w:r>
          </w:p>
        </w:tc>
      </w:tr>
      <w:tr w:rsidR="0002315A" w:rsidTr="00C43FC2">
        <w:trPr>
          <w:trHeight w:val="540"/>
        </w:trPr>
        <w:tc>
          <w:tcPr>
            <w:tcW w:w="4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2315A" w:rsidRDefault="0002315A" w:rsidP="000231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Результат движения денежных средств по текущей, инвестиционной и финансовой деятельности 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2315A" w:rsidRDefault="0002315A" w:rsidP="0002315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</w:t>
            </w:r>
          </w:p>
        </w:tc>
        <w:tc>
          <w:tcPr>
            <w:tcW w:w="2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315A" w:rsidRPr="005C2233" w:rsidRDefault="00466EC1" w:rsidP="0002315A">
            <w:pPr>
              <w:jc w:val="center"/>
              <w:rPr>
                <w:sz w:val="18"/>
                <w:szCs w:val="18"/>
              </w:rPr>
            </w:pPr>
            <w:bookmarkStart w:id="199" w:name="f4r110"/>
            <w:bookmarkEnd w:id="199"/>
            <w:r>
              <w:rPr>
                <w:sz w:val="18"/>
                <w:szCs w:val="18"/>
              </w:rPr>
              <w:t>(688)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315A" w:rsidRPr="005C2233" w:rsidRDefault="0002315A" w:rsidP="0002315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1 669</w:t>
            </w:r>
          </w:p>
        </w:tc>
      </w:tr>
      <w:tr w:rsidR="0002315A" w:rsidTr="00C43FC2">
        <w:trPr>
          <w:trHeight w:val="540"/>
        </w:trPr>
        <w:tc>
          <w:tcPr>
            <w:tcW w:w="4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2315A" w:rsidRPr="00F675C9" w:rsidRDefault="0002315A" w:rsidP="0002315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675C9">
              <w:rPr>
                <w:sz w:val="20"/>
                <w:szCs w:val="20"/>
              </w:rPr>
              <w:t>Остаток денежных средств и  эквиваленто</w:t>
            </w:r>
            <w:r w:rsidR="00114D3C">
              <w:rPr>
                <w:sz w:val="20"/>
                <w:szCs w:val="20"/>
              </w:rPr>
              <w:t>в денежных средств на 31.12.2020</w:t>
            </w:r>
            <w:r w:rsidRPr="00F675C9">
              <w:rPr>
                <w:sz w:val="20"/>
                <w:szCs w:val="20"/>
              </w:rPr>
              <w:t xml:space="preserve"> г.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2315A" w:rsidRDefault="0002315A" w:rsidP="0002315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2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315A" w:rsidRPr="005C2233" w:rsidRDefault="00466EC1" w:rsidP="0002315A">
            <w:pPr>
              <w:jc w:val="center"/>
              <w:rPr>
                <w:sz w:val="18"/>
                <w:szCs w:val="18"/>
              </w:rPr>
            </w:pPr>
            <w:bookmarkStart w:id="200" w:name="f4r120"/>
            <w:bookmarkEnd w:id="200"/>
            <w:r>
              <w:rPr>
                <w:sz w:val="18"/>
                <w:szCs w:val="18"/>
              </w:rPr>
              <w:t>2 037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315A" w:rsidRPr="005C2233" w:rsidRDefault="0002315A" w:rsidP="0002315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368</w:t>
            </w:r>
          </w:p>
        </w:tc>
      </w:tr>
      <w:tr w:rsidR="0002315A" w:rsidTr="007D6FE2">
        <w:trPr>
          <w:trHeight w:val="540"/>
        </w:trPr>
        <w:tc>
          <w:tcPr>
            <w:tcW w:w="4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2315A" w:rsidRPr="00F675C9" w:rsidRDefault="0002315A" w:rsidP="0002315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675C9">
              <w:rPr>
                <w:sz w:val="20"/>
                <w:szCs w:val="20"/>
              </w:rPr>
              <w:t>Остаток денежных средств и  эквивалентов денежных средств на 31.12</w:t>
            </w:r>
            <w:r w:rsidR="00545395">
              <w:rPr>
                <w:sz w:val="20"/>
                <w:szCs w:val="20"/>
              </w:rPr>
              <w:t>.2021</w:t>
            </w:r>
            <w:r w:rsidRPr="00F675C9">
              <w:rPr>
                <w:sz w:val="20"/>
                <w:szCs w:val="20"/>
              </w:rPr>
              <w:t xml:space="preserve"> г.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2315A" w:rsidRDefault="0002315A" w:rsidP="0002315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</w:t>
            </w:r>
          </w:p>
        </w:tc>
        <w:tc>
          <w:tcPr>
            <w:tcW w:w="2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2315A" w:rsidRPr="005C2233" w:rsidRDefault="00466EC1" w:rsidP="0002315A">
            <w:pPr>
              <w:jc w:val="center"/>
              <w:rPr>
                <w:sz w:val="18"/>
                <w:szCs w:val="18"/>
              </w:rPr>
            </w:pPr>
            <w:bookmarkStart w:id="201" w:name="f4r130"/>
            <w:bookmarkEnd w:id="201"/>
            <w:r>
              <w:rPr>
                <w:sz w:val="18"/>
                <w:szCs w:val="18"/>
              </w:rPr>
              <w:t>1 349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2315A" w:rsidRPr="005C2233" w:rsidRDefault="0002315A" w:rsidP="0002315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2 037</w:t>
            </w:r>
          </w:p>
        </w:tc>
      </w:tr>
      <w:tr w:rsidR="0002315A" w:rsidTr="00393036">
        <w:trPr>
          <w:trHeight w:val="213"/>
        </w:trPr>
        <w:tc>
          <w:tcPr>
            <w:tcW w:w="4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2315A" w:rsidRDefault="0002315A" w:rsidP="000231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Влияние изменений курсов иностранных валют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2315A" w:rsidRDefault="0002315A" w:rsidP="0002315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</w:t>
            </w:r>
          </w:p>
        </w:tc>
        <w:tc>
          <w:tcPr>
            <w:tcW w:w="2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2315A" w:rsidRPr="005C2233" w:rsidRDefault="00466EC1" w:rsidP="0002315A">
            <w:pPr>
              <w:jc w:val="center"/>
              <w:rPr>
                <w:sz w:val="18"/>
                <w:szCs w:val="18"/>
              </w:rPr>
            </w:pPr>
            <w:bookmarkStart w:id="202" w:name="f4r140"/>
            <w:bookmarkEnd w:id="202"/>
            <w:r>
              <w:rPr>
                <w:sz w:val="18"/>
                <w:szCs w:val="18"/>
              </w:rPr>
              <w:t>(59)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2315A" w:rsidRPr="005C2233" w:rsidRDefault="0002315A" w:rsidP="0002315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</w:t>
            </w:r>
          </w:p>
        </w:tc>
      </w:tr>
    </w:tbl>
    <w:p w:rsidR="00D53D45" w:rsidRDefault="00D53D45" w:rsidP="009D0F06">
      <w:pPr>
        <w:pStyle w:val="a3"/>
        <w:jc w:val="right"/>
        <w:rPr>
          <w:rFonts w:ascii="Times New Roman" w:hAnsi="Times New Roman"/>
          <w:sz w:val="16"/>
        </w:rPr>
      </w:pPr>
    </w:p>
    <w:bookmarkEnd w:id="0"/>
    <w:p w:rsidR="00D53D45" w:rsidRDefault="00D53D45" w:rsidP="0028235A">
      <w:pPr>
        <w:pStyle w:val="a3"/>
        <w:jc w:val="right"/>
        <w:rPr>
          <w:rFonts w:ascii="Times New Roman" w:hAnsi="Times New Roman"/>
          <w:sz w:val="16"/>
        </w:rPr>
      </w:pPr>
    </w:p>
    <w:p w:rsidR="0028235A" w:rsidRDefault="0028235A" w:rsidP="0028235A">
      <w:pPr>
        <w:pStyle w:val="a3"/>
        <w:jc w:val="right"/>
        <w:rPr>
          <w:rFonts w:ascii="Times New Roman" w:hAnsi="Times New Roman"/>
          <w:sz w:val="16"/>
        </w:rPr>
      </w:pPr>
    </w:p>
    <w:p w:rsidR="0028235A" w:rsidRDefault="0028235A" w:rsidP="0028235A">
      <w:pPr>
        <w:pStyle w:val="a3"/>
        <w:jc w:val="right"/>
        <w:rPr>
          <w:rFonts w:ascii="Times New Roman" w:hAnsi="Times New Roman"/>
          <w:sz w:val="16"/>
        </w:rPr>
      </w:pPr>
    </w:p>
    <w:p w:rsidR="0028235A" w:rsidRDefault="0028235A" w:rsidP="0028235A">
      <w:pPr>
        <w:pStyle w:val="a3"/>
        <w:jc w:val="right"/>
        <w:rPr>
          <w:rFonts w:ascii="Times New Roman" w:hAnsi="Times New Roman"/>
          <w:sz w:val="16"/>
        </w:rPr>
      </w:pPr>
    </w:p>
    <w:p w:rsidR="0028235A" w:rsidRDefault="0028235A" w:rsidP="0028235A">
      <w:pPr>
        <w:pStyle w:val="a3"/>
        <w:jc w:val="right"/>
        <w:rPr>
          <w:rFonts w:ascii="Times New Roman" w:hAnsi="Times New Roman"/>
          <w:sz w:val="16"/>
        </w:rPr>
      </w:pPr>
    </w:p>
    <w:p w:rsidR="0028235A" w:rsidRDefault="0028235A" w:rsidP="0028235A">
      <w:pPr>
        <w:pStyle w:val="a3"/>
        <w:jc w:val="right"/>
        <w:rPr>
          <w:rFonts w:ascii="Times New Roman" w:hAnsi="Times New Roman"/>
          <w:sz w:val="16"/>
        </w:rPr>
      </w:pPr>
    </w:p>
    <w:p w:rsidR="0028235A" w:rsidRDefault="0028235A" w:rsidP="0028235A">
      <w:pPr>
        <w:pStyle w:val="a3"/>
        <w:jc w:val="right"/>
        <w:rPr>
          <w:rFonts w:ascii="Times New Roman" w:hAnsi="Times New Roman"/>
          <w:sz w:val="16"/>
        </w:rPr>
      </w:pPr>
    </w:p>
    <w:p w:rsidR="0028235A" w:rsidRDefault="0028235A" w:rsidP="0028235A">
      <w:pPr>
        <w:pStyle w:val="a3"/>
        <w:jc w:val="right"/>
        <w:rPr>
          <w:rFonts w:ascii="Times New Roman" w:hAnsi="Times New Roman"/>
          <w:sz w:val="16"/>
        </w:rPr>
      </w:pPr>
    </w:p>
    <w:p w:rsidR="0028235A" w:rsidRDefault="0028235A" w:rsidP="0028235A">
      <w:pPr>
        <w:pStyle w:val="a3"/>
        <w:jc w:val="right"/>
        <w:rPr>
          <w:rFonts w:ascii="Times New Roman" w:hAnsi="Times New Roman"/>
          <w:sz w:val="16"/>
        </w:rPr>
      </w:pPr>
    </w:p>
    <w:p w:rsidR="0028235A" w:rsidRDefault="0028235A" w:rsidP="0028235A">
      <w:pPr>
        <w:pStyle w:val="a3"/>
        <w:jc w:val="right"/>
        <w:rPr>
          <w:rFonts w:ascii="Times New Roman" w:hAnsi="Times New Roman"/>
          <w:sz w:val="16"/>
        </w:rPr>
      </w:pPr>
    </w:p>
    <w:p w:rsidR="0028235A" w:rsidRDefault="0028235A" w:rsidP="0028235A">
      <w:pPr>
        <w:pStyle w:val="a3"/>
        <w:jc w:val="right"/>
        <w:rPr>
          <w:rFonts w:ascii="Times New Roman" w:hAnsi="Times New Roman"/>
          <w:sz w:val="16"/>
        </w:rPr>
      </w:pPr>
    </w:p>
    <w:p w:rsidR="0028235A" w:rsidRDefault="0028235A" w:rsidP="0028235A">
      <w:pPr>
        <w:pStyle w:val="a3"/>
        <w:jc w:val="right"/>
        <w:rPr>
          <w:rFonts w:ascii="Times New Roman" w:hAnsi="Times New Roman"/>
          <w:sz w:val="16"/>
        </w:rPr>
      </w:pPr>
    </w:p>
    <w:p w:rsidR="0028235A" w:rsidRDefault="0028235A" w:rsidP="0028235A">
      <w:pPr>
        <w:pStyle w:val="a3"/>
        <w:jc w:val="right"/>
        <w:rPr>
          <w:rFonts w:ascii="Times New Roman" w:hAnsi="Times New Roman"/>
          <w:sz w:val="16"/>
        </w:rPr>
      </w:pPr>
    </w:p>
    <w:p w:rsidR="0028235A" w:rsidRDefault="0028235A" w:rsidP="0028235A">
      <w:pPr>
        <w:pStyle w:val="a3"/>
        <w:jc w:val="right"/>
        <w:rPr>
          <w:rFonts w:ascii="Times New Roman" w:hAnsi="Times New Roman"/>
          <w:sz w:val="16"/>
        </w:rPr>
      </w:pPr>
    </w:p>
    <w:p w:rsidR="0028235A" w:rsidRDefault="0028235A" w:rsidP="0028235A">
      <w:pPr>
        <w:pStyle w:val="a3"/>
        <w:jc w:val="right"/>
        <w:rPr>
          <w:rFonts w:ascii="Times New Roman" w:hAnsi="Times New Roman"/>
          <w:sz w:val="16"/>
        </w:rPr>
      </w:pPr>
    </w:p>
    <w:p w:rsidR="0028235A" w:rsidRDefault="0028235A" w:rsidP="0028235A">
      <w:pPr>
        <w:pStyle w:val="a3"/>
        <w:jc w:val="right"/>
        <w:rPr>
          <w:rFonts w:ascii="Times New Roman" w:hAnsi="Times New Roman"/>
          <w:sz w:val="16"/>
        </w:rPr>
      </w:pPr>
    </w:p>
    <w:p w:rsidR="0028235A" w:rsidRDefault="0028235A" w:rsidP="0028235A">
      <w:pPr>
        <w:pStyle w:val="a3"/>
        <w:jc w:val="right"/>
        <w:rPr>
          <w:rFonts w:ascii="Times New Roman" w:hAnsi="Times New Roman"/>
          <w:sz w:val="16"/>
        </w:rPr>
      </w:pPr>
    </w:p>
    <w:p w:rsidR="0028235A" w:rsidRDefault="0028235A" w:rsidP="0028235A">
      <w:pPr>
        <w:pStyle w:val="a3"/>
        <w:jc w:val="right"/>
        <w:rPr>
          <w:rFonts w:ascii="Times New Roman" w:hAnsi="Times New Roman"/>
          <w:sz w:val="16"/>
        </w:rPr>
      </w:pPr>
    </w:p>
    <w:p w:rsidR="001B40C9" w:rsidRDefault="001B40C9" w:rsidP="0028235A">
      <w:pPr>
        <w:pStyle w:val="a3"/>
        <w:jc w:val="right"/>
        <w:rPr>
          <w:rFonts w:ascii="Times New Roman" w:hAnsi="Times New Roman"/>
          <w:sz w:val="16"/>
        </w:rPr>
      </w:pPr>
    </w:p>
    <w:p w:rsidR="001B40C9" w:rsidRDefault="001B40C9" w:rsidP="0028235A">
      <w:pPr>
        <w:pStyle w:val="a3"/>
        <w:jc w:val="right"/>
        <w:rPr>
          <w:rFonts w:ascii="Times New Roman" w:hAnsi="Times New Roman"/>
          <w:sz w:val="16"/>
        </w:rPr>
      </w:pPr>
    </w:p>
    <w:p w:rsidR="001B40C9" w:rsidRDefault="001B40C9" w:rsidP="0028235A">
      <w:pPr>
        <w:pStyle w:val="a3"/>
        <w:jc w:val="right"/>
        <w:rPr>
          <w:rFonts w:ascii="Times New Roman" w:hAnsi="Times New Roman"/>
          <w:sz w:val="16"/>
        </w:rPr>
      </w:pPr>
    </w:p>
    <w:p w:rsidR="001B40C9" w:rsidRDefault="001B40C9" w:rsidP="0028235A">
      <w:pPr>
        <w:pStyle w:val="a3"/>
        <w:jc w:val="right"/>
        <w:rPr>
          <w:rFonts w:ascii="Times New Roman" w:hAnsi="Times New Roman"/>
          <w:sz w:val="16"/>
        </w:rPr>
      </w:pPr>
    </w:p>
    <w:p w:rsidR="001B40C9" w:rsidRDefault="001B40C9" w:rsidP="0028235A">
      <w:pPr>
        <w:pStyle w:val="a3"/>
        <w:jc w:val="right"/>
        <w:rPr>
          <w:rFonts w:ascii="Times New Roman" w:hAnsi="Times New Roman"/>
          <w:sz w:val="16"/>
        </w:rPr>
      </w:pPr>
    </w:p>
    <w:p w:rsidR="001B40C9" w:rsidRDefault="001B40C9" w:rsidP="0028235A">
      <w:pPr>
        <w:pStyle w:val="a3"/>
        <w:jc w:val="right"/>
        <w:rPr>
          <w:rFonts w:ascii="Times New Roman" w:hAnsi="Times New Roman"/>
          <w:sz w:val="16"/>
        </w:rPr>
      </w:pPr>
    </w:p>
    <w:p w:rsidR="001B40C9" w:rsidRDefault="001B40C9" w:rsidP="0028235A">
      <w:pPr>
        <w:pStyle w:val="a3"/>
        <w:jc w:val="right"/>
        <w:rPr>
          <w:rFonts w:ascii="Times New Roman" w:hAnsi="Times New Roman"/>
          <w:sz w:val="16"/>
        </w:rPr>
      </w:pPr>
    </w:p>
    <w:p w:rsidR="001B40C9" w:rsidRDefault="001B40C9" w:rsidP="0028235A">
      <w:pPr>
        <w:pStyle w:val="a3"/>
        <w:jc w:val="right"/>
        <w:rPr>
          <w:rFonts w:ascii="Times New Roman" w:hAnsi="Times New Roman"/>
          <w:sz w:val="16"/>
        </w:rPr>
      </w:pPr>
    </w:p>
    <w:p w:rsidR="001B40C9" w:rsidRDefault="001B40C9" w:rsidP="0028235A">
      <w:pPr>
        <w:pStyle w:val="a3"/>
        <w:jc w:val="right"/>
        <w:rPr>
          <w:rFonts w:ascii="Times New Roman" w:hAnsi="Times New Roman"/>
          <w:sz w:val="16"/>
        </w:rPr>
      </w:pPr>
    </w:p>
    <w:p w:rsidR="001B40C9" w:rsidRDefault="001B40C9" w:rsidP="0028235A">
      <w:pPr>
        <w:pStyle w:val="a3"/>
        <w:jc w:val="right"/>
        <w:rPr>
          <w:rFonts w:ascii="Times New Roman" w:hAnsi="Times New Roman"/>
          <w:sz w:val="16"/>
        </w:rPr>
      </w:pPr>
    </w:p>
    <w:p w:rsidR="001B40C9" w:rsidRDefault="001B40C9" w:rsidP="0028235A">
      <w:pPr>
        <w:pStyle w:val="a3"/>
        <w:jc w:val="right"/>
        <w:rPr>
          <w:rFonts w:ascii="Times New Roman" w:hAnsi="Times New Roman"/>
          <w:sz w:val="16"/>
        </w:rPr>
      </w:pPr>
    </w:p>
    <w:p w:rsidR="001B40C9" w:rsidRDefault="001B40C9" w:rsidP="0028235A">
      <w:pPr>
        <w:pStyle w:val="a3"/>
        <w:jc w:val="right"/>
        <w:rPr>
          <w:rFonts w:ascii="Times New Roman" w:hAnsi="Times New Roman"/>
          <w:sz w:val="16"/>
        </w:rPr>
      </w:pPr>
    </w:p>
    <w:p w:rsidR="001B40C9" w:rsidRDefault="001B40C9" w:rsidP="0028235A">
      <w:pPr>
        <w:pStyle w:val="a3"/>
        <w:jc w:val="right"/>
        <w:rPr>
          <w:rFonts w:ascii="Times New Roman" w:hAnsi="Times New Roman"/>
          <w:sz w:val="16"/>
        </w:rPr>
      </w:pPr>
    </w:p>
    <w:p w:rsidR="001B40C9" w:rsidRDefault="001B40C9" w:rsidP="0028235A">
      <w:pPr>
        <w:pStyle w:val="a3"/>
        <w:jc w:val="right"/>
        <w:rPr>
          <w:rFonts w:ascii="Times New Roman" w:hAnsi="Times New Roman"/>
          <w:sz w:val="16"/>
        </w:rPr>
      </w:pPr>
    </w:p>
    <w:p w:rsidR="001B40C9" w:rsidRDefault="001B40C9" w:rsidP="0028235A">
      <w:pPr>
        <w:pStyle w:val="a3"/>
        <w:jc w:val="right"/>
        <w:rPr>
          <w:rFonts w:ascii="Times New Roman" w:hAnsi="Times New Roman"/>
          <w:sz w:val="16"/>
        </w:rPr>
      </w:pPr>
    </w:p>
    <w:p w:rsidR="001B40C9" w:rsidRDefault="001B40C9" w:rsidP="0028235A">
      <w:pPr>
        <w:pStyle w:val="a3"/>
        <w:jc w:val="right"/>
        <w:rPr>
          <w:rFonts w:ascii="Times New Roman" w:hAnsi="Times New Roman"/>
          <w:sz w:val="16"/>
        </w:rPr>
      </w:pPr>
    </w:p>
    <w:p w:rsidR="001B40C9" w:rsidRDefault="001B40C9" w:rsidP="0028235A">
      <w:pPr>
        <w:pStyle w:val="a3"/>
        <w:jc w:val="right"/>
        <w:rPr>
          <w:rFonts w:ascii="Times New Roman" w:hAnsi="Times New Roman"/>
          <w:sz w:val="16"/>
        </w:rPr>
      </w:pPr>
    </w:p>
    <w:p w:rsidR="001B40C9" w:rsidRDefault="001B40C9" w:rsidP="0028235A">
      <w:pPr>
        <w:pStyle w:val="a3"/>
        <w:jc w:val="right"/>
        <w:rPr>
          <w:rFonts w:ascii="Times New Roman" w:hAnsi="Times New Roman"/>
          <w:sz w:val="16"/>
        </w:rPr>
      </w:pPr>
    </w:p>
    <w:p w:rsidR="001B40C9" w:rsidRDefault="001B40C9" w:rsidP="0028235A">
      <w:pPr>
        <w:pStyle w:val="a3"/>
        <w:jc w:val="right"/>
        <w:rPr>
          <w:rFonts w:ascii="Times New Roman" w:hAnsi="Times New Roman"/>
          <w:sz w:val="16"/>
        </w:rPr>
      </w:pPr>
    </w:p>
    <w:p w:rsidR="001B40C9" w:rsidRDefault="001B40C9" w:rsidP="0028235A">
      <w:pPr>
        <w:pStyle w:val="a3"/>
        <w:jc w:val="right"/>
        <w:rPr>
          <w:rFonts w:ascii="Times New Roman" w:hAnsi="Times New Roman"/>
          <w:sz w:val="16"/>
        </w:rPr>
      </w:pPr>
    </w:p>
    <w:p w:rsidR="001B40C9" w:rsidRDefault="001B40C9" w:rsidP="0028235A">
      <w:pPr>
        <w:pStyle w:val="a3"/>
        <w:jc w:val="right"/>
        <w:rPr>
          <w:rFonts w:ascii="Times New Roman" w:hAnsi="Times New Roman"/>
          <w:sz w:val="16"/>
        </w:rPr>
      </w:pPr>
    </w:p>
    <w:p w:rsidR="001B40C9" w:rsidRDefault="001B40C9" w:rsidP="0028235A">
      <w:pPr>
        <w:pStyle w:val="a3"/>
        <w:jc w:val="right"/>
        <w:rPr>
          <w:rFonts w:ascii="Times New Roman" w:hAnsi="Times New Roman"/>
          <w:sz w:val="16"/>
        </w:rPr>
      </w:pPr>
    </w:p>
    <w:p w:rsidR="001B40C9" w:rsidRDefault="001B40C9" w:rsidP="0028235A">
      <w:pPr>
        <w:pStyle w:val="a3"/>
        <w:jc w:val="right"/>
        <w:rPr>
          <w:rFonts w:ascii="Times New Roman" w:hAnsi="Times New Roman"/>
          <w:sz w:val="16"/>
        </w:rPr>
      </w:pPr>
    </w:p>
    <w:p w:rsidR="001B40C9" w:rsidRDefault="001B40C9" w:rsidP="0028235A">
      <w:pPr>
        <w:pStyle w:val="a3"/>
        <w:jc w:val="right"/>
        <w:rPr>
          <w:rFonts w:ascii="Times New Roman" w:hAnsi="Times New Roman"/>
          <w:sz w:val="16"/>
        </w:rPr>
      </w:pPr>
    </w:p>
    <w:p w:rsidR="001B40C9" w:rsidRDefault="001B40C9" w:rsidP="0028235A">
      <w:pPr>
        <w:pStyle w:val="a3"/>
        <w:jc w:val="right"/>
        <w:rPr>
          <w:rFonts w:ascii="Times New Roman" w:hAnsi="Times New Roman"/>
          <w:sz w:val="16"/>
        </w:rPr>
      </w:pPr>
    </w:p>
    <w:p w:rsidR="00F77AC6" w:rsidRDefault="00F77AC6" w:rsidP="00F77AC6">
      <w:pPr>
        <w:pStyle w:val="a3"/>
        <w:rPr>
          <w:rFonts w:ascii="Times New Roman" w:hAnsi="Times New Roman"/>
          <w:sz w:val="16"/>
        </w:rPr>
      </w:pPr>
    </w:p>
    <w:p w:rsidR="00F77AC6" w:rsidRDefault="002762B7" w:rsidP="00F77AC6">
      <w:pPr>
        <w:pStyle w:val="a3"/>
        <w:rPr>
          <w:rFonts w:ascii="Times New Roman" w:hAnsi="Times New Roman"/>
          <w:sz w:val="16"/>
        </w:rPr>
      </w:pPr>
      <w:r w:rsidRPr="002762B7">
        <w:rPr>
          <w:rFonts w:ascii="Times New Roman" w:hAnsi="Times New Roman"/>
          <w:noProof/>
          <w:sz w:val="16"/>
        </w:rPr>
        <w:drawing>
          <wp:inline distT="0" distB="0" distL="0" distR="0">
            <wp:extent cx="6479408" cy="9496425"/>
            <wp:effectExtent l="0" t="0" r="0" b="0"/>
            <wp:docPr id="1" name="Рисунок 1" descr="C:\Users\mbalinskaya\AppData\Local\Microsoft\Windows\Temporary Internet Files\Content.Outlook\S5K8CBS8\Аудит_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balinskaya\AppData\Local\Microsoft\Windows\Temporary Internet Files\Content.Outlook\S5K8CBS8\Аудит_1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5073" cy="95047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827C7" w:rsidRDefault="002827C7" w:rsidP="00F77AC6">
      <w:pPr>
        <w:pStyle w:val="a3"/>
        <w:rPr>
          <w:rFonts w:ascii="Times New Roman" w:hAnsi="Times New Roman"/>
          <w:sz w:val="16"/>
        </w:rPr>
      </w:pPr>
    </w:p>
    <w:p w:rsidR="00F77AC6" w:rsidRDefault="00F77AC6" w:rsidP="00F77AC6">
      <w:pPr>
        <w:pStyle w:val="a3"/>
        <w:rPr>
          <w:rFonts w:ascii="Times New Roman" w:hAnsi="Times New Roman"/>
          <w:sz w:val="16"/>
        </w:rPr>
      </w:pPr>
      <w:bookmarkStart w:id="203" w:name="_GoBack"/>
      <w:bookmarkEnd w:id="203"/>
    </w:p>
    <w:p w:rsidR="00F77AC6" w:rsidRDefault="002762B7" w:rsidP="00F77AC6">
      <w:pPr>
        <w:pStyle w:val="a3"/>
        <w:rPr>
          <w:rFonts w:ascii="Times New Roman" w:hAnsi="Times New Roman"/>
          <w:sz w:val="16"/>
        </w:rPr>
      </w:pPr>
      <w:r>
        <w:rPr>
          <w:noProof/>
        </w:rPr>
        <w:drawing>
          <wp:inline distT="0" distB="0" distL="0" distR="0">
            <wp:extent cx="6479408" cy="9601200"/>
            <wp:effectExtent l="0" t="0" r="0" b="0"/>
            <wp:docPr id="2" name="Рисунок 2" descr="C:\Users\mbalinskaya\AppData\Local\Microsoft\Windows\Temporary Internet Files\Content.Word\Аудит_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mbalinskaya\AppData\Local\Microsoft\Windows\Temporary Internet Files\Content.Word\Аудит_2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3061" cy="96066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762B7" w:rsidRDefault="002762B7" w:rsidP="00F77AC6">
      <w:pPr>
        <w:pStyle w:val="a3"/>
        <w:rPr>
          <w:rFonts w:ascii="Times New Roman" w:hAnsi="Times New Roman"/>
          <w:sz w:val="16"/>
        </w:rPr>
      </w:pPr>
    </w:p>
    <w:p w:rsidR="002762B7" w:rsidRPr="0028235A" w:rsidRDefault="002762B7" w:rsidP="00F77AC6">
      <w:pPr>
        <w:pStyle w:val="a3"/>
        <w:rPr>
          <w:rFonts w:ascii="Times New Roman" w:hAnsi="Times New Roman"/>
          <w:sz w:val="16"/>
        </w:rPr>
      </w:pPr>
      <w:r>
        <w:rPr>
          <w:noProof/>
        </w:rPr>
        <w:lastRenderedPageBreak/>
        <w:drawing>
          <wp:inline distT="0" distB="0" distL="0" distR="0">
            <wp:extent cx="6478905" cy="8162925"/>
            <wp:effectExtent l="0" t="0" r="0" b="9525"/>
            <wp:docPr id="3" name="Рисунок 3" descr="C:\Users\mbalinskaya\AppData\Local\Microsoft\Windows\Temporary Internet Files\Content.Word\Аудит_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mbalinskaya\AppData\Local\Microsoft\Windows\Temporary Internet Files\Content.Word\Аудит_3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23228"/>
                    <a:stretch/>
                  </pic:blipFill>
                  <pic:spPr bwMode="auto">
                    <a:xfrm>
                      <a:off x="0" y="0"/>
                      <a:ext cx="6485577" cy="8171331"/>
                    </a:xfrm>
                    <a:prstGeom prst="rect">
                      <a:avLst/>
                    </a:prstGeom>
                    <a:solidFill>
                      <a:schemeClr val="bg1"/>
                    </a:solidFill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2762B7" w:rsidRPr="0028235A" w:rsidSect="00431C5D">
      <w:headerReference w:type="default" r:id="rId10"/>
      <w:footerReference w:type="default" r:id="rId11"/>
      <w:pgSz w:w="11906" w:h="16838" w:code="9"/>
      <w:pgMar w:top="426" w:right="851" w:bottom="426" w:left="851" w:header="284" w:footer="12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54EEE" w:rsidRDefault="00E54EEE">
      <w:r>
        <w:separator/>
      </w:r>
    </w:p>
  </w:endnote>
  <w:endnote w:type="continuationSeparator" w:id="0">
    <w:p w:rsidR="00E54EEE" w:rsidRDefault="00E54E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303466455"/>
      <w:docPartObj>
        <w:docPartGallery w:val="Page Numbers (Bottom of Page)"/>
        <w:docPartUnique/>
      </w:docPartObj>
    </w:sdtPr>
    <w:sdtEndPr/>
    <w:sdtContent>
      <w:p w:rsidR="00E54EEE" w:rsidRDefault="00E54EEE">
        <w:pPr>
          <w:pStyle w:val="a6"/>
          <w:jc w:val="center"/>
        </w:pPr>
        <w:r>
          <w:t>-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E07D2C">
          <w:rPr>
            <w:noProof/>
          </w:rPr>
          <w:t>13</w:t>
        </w:r>
        <w:r>
          <w:fldChar w:fldCharType="end"/>
        </w:r>
        <w:r>
          <w:t>-</w:t>
        </w:r>
      </w:p>
    </w:sdtContent>
  </w:sdt>
  <w:p w:rsidR="00E54EEE" w:rsidRDefault="00E54EEE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54EEE" w:rsidRDefault="00E54EEE">
      <w:r>
        <w:separator/>
      </w:r>
    </w:p>
  </w:footnote>
  <w:footnote w:type="continuationSeparator" w:id="0">
    <w:p w:rsidR="00E54EEE" w:rsidRDefault="00E54E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54EEE" w:rsidRPr="00E45001" w:rsidRDefault="00E54EEE">
    <w:pPr>
      <w:pStyle w:val="a5"/>
      <w:rPr>
        <w:sz w:val="18"/>
        <w:szCs w:val="18"/>
        <w:lang w:val="en-US"/>
      </w:rPr>
    </w:pPr>
    <w:bookmarkStart w:id="204" w:name="title"/>
    <w:bookmarkEnd w:id="204"/>
    <w:r w:rsidRPr="00E45001">
      <w:rPr>
        <w:sz w:val="18"/>
        <w:szCs w:val="18"/>
        <w:lang w:val="en-US"/>
      </w:rPr>
      <w:t xml:space="preserve"> . </w:t>
    </w:r>
    <w:bookmarkStart w:id="205" w:name="year"/>
    <w:bookmarkEnd w:id="205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0909"/>
    <w:rsid w:val="00000B1D"/>
    <w:rsid w:val="0000102D"/>
    <w:rsid w:val="00003DBB"/>
    <w:rsid w:val="00004B1F"/>
    <w:rsid w:val="00014B62"/>
    <w:rsid w:val="0001531F"/>
    <w:rsid w:val="0002315A"/>
    <w:rsid w:val="000305DF"/>
    <w:rsid w:val="000337F8"/>
    <w:rsid w:val="00041437"/>
    <w:rsid w:val="000415CA"/>
    <w:rsid w:val="00042B0E"/>
    <w:rsid w:val="00042E29"/>
    <w:rsid w:val="0006199D"/>
    <w:rsid w:val="000778FC"/>
    <w:rsid w:val="000942F1"/>
    <w:rsid w:val="00097435"/>
    <w:rsid w:val="000A0B46"/>
    <w:rsid w:val="000A62E4"/>
    <w:rsid w:val="000B7F2E"/>
    <w:rsid w:val="000C5422"/>
    <w:rsid w:val="000C7C57"/>
    <w:rsid w:val="000D213E"/>
    <w:rsid w:val="000E3576"/>
    <w:rsid w:val="00102558"/>
    <w:rsid w:val="00113E2C"/>
    <w:rsid w:val="00114D3C"/>
    <w:rsid w:val="00125E07"/>
    <w:rsid w:val="00126E6B"/>
    <w:rsid w:val="001438E3"/>
    <w:rsid w:val="00143F56"/>
    <w:rsid w:val="00146E9B"/>
    <w:rsid w:val="001557C3"/>
    <w:rsid w:val="00157050"/>
    <w:rsid w:val="00162323"/>
    <w:rsid w:val="00166544"/>
    <w:rsid w:val="00172DE8"/>
    <w:rsid w:val="0017486B"/>
    <w:rsid w:val="001763D3"/>
    <w:rsid w:val="00186530"/>
    <w:rsid w:val="001869E5"/>
    <w:rsid w:val="00186CF3"/>
    <w:rsid w:val="00187B72"/>
    <w:rsid w:val="001935B2"/>
    <w:rsid w:val="001A40A9"/>
    <w:rsid w:val="001B221B"/>
    <w:rsid w:val="001B40C9"/>
    <w:rsid w:val="001B759E"/>
    <w:rsid w:val="001C49E7"/>
    <w:rsid w:val="001C760F"/>
    <w:rsid w:val="001D3850"/>
    <w:rsid w:val="001D3EA5"/>
    <w:rsid w:val="001D5201"/>
    <w:rsid w:val="001E3218"/>
    <w:rsid w:val="001F0435"/>
    <w:rsid w:val="001F0C16"/>
    <w:rsid w:val="001F115A"/>
    <w:rsid w:val="001F5D89"/>
    <w:rsid w:val="0020132D"/>
    <w:rsid w:val="0020381D"/>
    <w:rsid w:val="00212945"/>
    <w:rsid w:val="00217A3C"/>
    <w:rsid w:val="00220118"/>
    <w:rsid w:val="00222AE5"/>
    <w:rsid w:val="00225C1D"/>
    <w:rsid w:val="00233393"/>
    <w:rsid w:val="00241242"/>
    <w:rsid w:val="002450C3"/>
    <w:rsid w:val="00245BB0"/>
    <w:rsid w:val="0025225F"/>
    <w:rsid w:val="00261AA3"/>
    <w:rsid w:val="00264148"/>
    <w:rsid w:val="00265557"/>
    <w:rsid w:val="0027472E"/>
    <w:rsid w:val="00274D49"/>
    <w:rsid w:val="002762B7"/>
    <w:rsid w:val="002821EE"/>
    <w:rsid w:val="0028235A"/>
    <w:rsid w:val="002827C7"/>
    <w:rsid w:val="0028391F"/>
    <w:rsid w:val="0029065F"/>
    <w:rsid w:val="00295D79"/>
    <w:rsid w:val="002A0701"/>
    <w:rsid w:val="002A3E8B"/>
    <w:rsid w:val="002A471E"/>
    <w:rsid w:val="002B31F6"/>
    <w:rsid w:val="002B4F18"/>
    <w:rsid w:val="002B5B1E"/>
    <w:rsid w:val="002C1BB9"/>
    <w:rsid w:val="002D76D3"/>
    <w:rsid w:val="002D786A"/>
    <w:rsid w:val="002E1A39"/>
    <w:rsid w:val="002E71AB"/>
    <w:rsid w:val="002F45F1"/>
    <w:rsid w:val="003057C2"/>
    <w:rsid w:val="003103C3"/>
    <w:rsid w:val="00312C35"/>
    <w:rsid w:val="00314811"/>
    <w:rsid w:val="00324126"/>
    <w:rsid w:val="003400D4"/>
    <w:rsid w:val="00341719"/>
    <w:rsid w:val="00342420"/>
    <w:rsid w:val="00370D4D"/>
    <w:rsid w:val="003805F1"/>
    <w:rsid w:val="00380C8F"/>
    <w:rsid w:val="00383E9C"/>
    <w:rsid w:val="003845D0"/>
    <w:rsid w:val="00387C76"/>
    <w:rsid w:val="00393036"/>
    <w:rsid w:val="003A2702"/>
    <w:rsid w:val="003A348F"/>
    <w:rsid w:val="003A6867"/>
    <w:rsid w:val="003B440C"/>
    <w:rsid w:val="003C2F71"/>
    <w:rsid w:val="003C404C"/>
    <w:rsid w:val="003D6E20"/>
    <w:rsid w:val="003D7207"/>
    <w:rsid w:val="003E0EAC"/>
    <w:rsid w:val="003E3479"/>
    <w:rsid w:val="003E4EE4"/>
    <w:rsid w:val="00400909"/>
    <w:rsid w:val="0041216C"/>
    <w:rsid w:val="004216A2"/>
    <w:rsid w:val="004305A1"/>
    <w:rsid w:val="00431C5D"/>
    <w:rsid w:val="00434BE2"/>
    <w:rsid w:val="00446915"/>
    <w:rsid w:val="00456151"/>
    <w:rsid w:val="00461A15"/>
    <w:rsid w:val="00466EC1"/>
    <w:rsid w:val="00474608"/>
    <w:rsid w:val="00476DCF"/>
    <w:rsid w:val="00480B16"/>
    <w:rsid w:val="004818FC"/>
    <w:rsid w:val="00485F9F"/>
    <w:rsid w:val="00487369"/>
    <w:rsid w:val="004907B5"/>
    <w:rsid w:val="00495DE2"/>
    <w:rsid w:val="004A26DC"/>
    <w:rsid w:val="004B4FEF"/>
    <w:rsid w:val="004C4529"/>
    <w:rsid w:val="004D0612"/>
    <w:rsid w:val="004D0DB5"/>
    <w:rsid w:val="004D619E"/>
    <w:rsid w:val="004F1025"/>
    <w:rsid w:val="004F2C7D"/>
    <w:rsid w:val="005033AE"/>
    <w:rsid w:val="005033D9"/>
    <w:rsid w:val="00505FEC"/>
    <w:rsid w:val="00516556"/>
    <w:rsid w:val="00522CF2"/>
    <w:rsid w:val="00523C4E"/>
    <w:rsid w:val="00524EC0"/>
    <w:rsid w:val="00545395"/>
    <w:rsid w:val="0054609A"/>
    <w:rsid w:val="0055171D"/>
    <w:rsid w:val="005606DD"/>
    <w:rsid w:val="005626F3"/>
    <w:rsid w:val="00564015"/>
    <w:rsid w:val="00571E6D"/>
    <w:rsid w:val="00571E9F"/>
    <w:rsid w:val="00572B59"/>
    <w:rsid w:val="00581ACF"/>
    <w:rsid w:val="005A034B"/>
    <w:rsid w:val="005A43BB"/>
    <w:rsid w:val="005A5925"/>
    <w:rsid w:val="005B0044"/>
    <w:rsid w:val="005C068B"/>
    <w:rsid w:val="005C70A1"/>
    <w:rsid w:val="005D3BC1"/>
    <w:rsid w:val="005E0D65"/>
    <w:rsid w:val="005F4957"/>
    <w:rsid w:val="005F5471"/>
    <w:rsid w:val="006020C1"/>
    <w:rsid w:val="006025A2"/>
    <w:rsid w:val="006025EA"/>
    <w:rsid w:val="006170E2"/>
    <w:rsid w:val="00623EDA"/>
    <w:rsid w:val="00630DE6"/>
    <w:rsid w:val="00631CB4"/>
    <w:rsid w:val="006375DE"/>
    <w:rsid w:val="006408D4"/>
    <w:rsid w:val="006439CF"/>
    <w:rsid w:val="0064615A"/>
    <w:rsid w:val="00653137"/>
    <w:rsid w:val="00656415"/>
    <w:rsid w:val="006577CF"/>
    <w:rsid w:val="00660EBB"/>
    <w:rsid w:val="00664B67"/>
    <w:rsid w:val="0067519C"/>
    <w:rsid w:val="00696F82"/>
    <w:rsid w:val="006A24AB"/>
    <w:rsid w:val="006A3CD0"/>
    <w:rsid w:val="006A742F"/>
    <w:rsid w:val="006B0650"/>
    <w:rsid w:val="006B0FCE"/>
    <w:rsid w:val="006B1B1E"/>
    <w:rsid w:val="006B2109"/>
    <w:rsid w:val="006B3FE4"/>
    <w:rsid w:val="006C04BE"/>
    <w:rsid w:val="006C2014"/>
    <w:rsid w:val="006C623A"/>
    <w:rsid w:val="006D0675"/>
    <w:rsid w:val="006D3331"/>
    <w:rsid w:val="006D4399"/>
    <w:rsid w:val="006D7CF4"/>
    <w:rsid w:val="006D7EC5"/>
    <w:rsid w:val="006E27E4"/>
    <w:rsid w:val="006E2F34"/>
    <w:rsid w:val="006F1B50"/>
    <w:rsid w:val="006F6499"/>
    <w:rsid w:val="006F7DE1"/>
    <w:rsid w:val="00700106"/>
    <w:rsid w:val="00714F88"/>
    <w:rsid w:val="00717790"/>
    <w:rsid w:val="0072389F"/>
    <w:rsid w:val="00724A04"/>
    <w:rsid w:val="00727CBB"/>
    <w:rsid w:val="0073195D"/>
    <w:rsid w:val="00731B8B"/>
    <w:rsid w:val="007400A8"/>
    <w:rsid w:val="007413FE"/>
    <w:rsid w:val="00744D3C"/>
    <w:rsid w:val="00750A8F"/>
    <w:rsid w:val="0075156A"/>
    <w:rsid w:val="007524EE"/>
    <w:rsid w:val="007533E0"/>
    <w:rsid w:val="0077042B"/>
    <w:rsid w:val="007711A5"/>
    <w:rsid w:val="00773B96"/>
    <w:rsid w:val="00775496"/>
    <w:rsid w:val="00775937"/>
    <w:rsid w:val="007766EC"/>
    <w:rsid w:val="0078058B"/>
    <w:rsid w:val="00780EB9"/>
    <w:rsid w:val="007845AC"/>
    <w:rsid w:val="007868DF"/>
    <w:rsid w:val="007A1698"/>
    <w:rsid w:val="007A2B9B"/>
    <w:rsid w:val="007A3A15"/>
    <w:rsid w:val="007B0B97"/>
    <w:rsid w:val="007B3F8E"/>
    <w:rsid w:val="007B7E22"/>
    <w:rsid w:val="007C7B35"/>
    <w:rsid w:val="007D1DFD"/>
    <w:rsid w:val="007D6FE2"/>
    <w:rsid w:val="007E1892"/>
    <w:rsid w:val="007E5B5A"/>
    <w:rsid w:val="007F1676"/>
    <w:rsid w:val="007F1E42"/>
    <w:rsid w:val="0080018A"/>
    <w:rsid w:val="00801639"/>
    <w:rsid w:val="008111CD"/>
    <w:rsid w:val="008226FE"/>
    <w:rsid w:val="00822C4D"/>
    <w:rsid w:val="00823211"/>
    <w:rsid w:val="00826B82"/>
    <w:rsid w:val="00841A6B"/>
    <w:rsid w:val="00843BAE"/>
    <w:rsid w:val="00853BD7"/>
    <w:rsid w:val="0085588F"/>
    <w:rsid w:val="00856A19"/>
    <w:rsid w:val="00862050"/>
    <w:rsid w:val="008643EE"/>
    <w:rsid w:val="00866986"/>
    <w:rsid w:val="0087152D"/>
    <w:rsid w:val="0087687E"/>
    <w:rsid w:val="0088032D"/>
    <w:rsid w:val="008816F1"/>
    <w:rsid w:val="008846E8"/>
    <w:rsid w:val="00884D01"/>
    <w:rsid w:val="0088697E"/>
    <w:rsid w:val="00896CA8"/>
    <w:rsid w:val="008974C2"/>
    <w:rsid w:val="008A0CDE"/>
    <w:rsid w:val="008A6E8E"/>
    <w:rsid w:val="008C4BD9"/>
    <w:rsid w:val="008C5D42"/>
    <w:rsid w:val="008C651F"/>
    <w:rsid w:val="008D3D59"/>
    <w:rsid w:val="008D3EAB"/>
    <w:rsid w:val="008E0B8E"/>
    <w:rsid w:val="008E333F"/>
    <w:rsid w:val="008E340E"/>
    <w:rsid w:val="008F27FC"/>
    <w:rsid w:val="008F501F"/>
    <w:rsid w:val="008F756F"/>
    <w:rsid w:val="0090057B"/>
    <w:rsid w:val="00902A3D"/>
    <w:rsid w:val="00903394"/>
    <w:rsid w:val="009061DB"/>
    <w:rsid w:val="009124E1"/>
    <w:rsid w:val="00913593"/>
    <w:rsid w:val="009144E9"/>
    <w:rsid w:val="009162CE"/>
    <w:rsid w:val="0093107E"/>
    <w:rsid w:val="009324C8"/>
    <w:rsid w:val="00943B0B"/>
    <w:rsid w:val="00944A22"/>
    <w:rsid w:val="00950E4F"/>
    <w:rsid w:val="009551FB"/>
    <w:rsid w:val="00970DFA"/>
    <w:rsid w:val="00972755"/>
    <w:rsid w:val="00973506"/>
    <w:rsid w:val="0097677B"/>
    <w:rsid w:val="00985152"/>
    <w:rsid w:val="00986445"/>
    <w:rsid w:val="00990363"/>
    <w:rsid w:val="0099126F"/>
    <w:rsid w:val="00991AC7"/>
    <w:rsid w:val="00995027"/>
    <w:rsid w:val="009A005C"/>
    <w:rsid w:val="009A0596"/>
    <w:rsid w:val="009A1529"/>
    <w:rsid w:val="009A2015"/>
    <w:rsid w:val="009A746A"/>
    <w:rsid w:val="009B48A9"/>
    <w:rsid w:val="009C1F86"/>
    <w:rsid w:val="009D0F06"/>
    <w:rsid w:val="009D6B9E"/>
    <w:rsid w:val="009E61B2"/>
    <w:rsid w:val="009F0A70"/>
    <w:rsid w:val="009F7605"/>
    <w:rsid w:val="00A00D1D"/>
    <w:rsid w:val="00A017E4"/>
    <w:rsid w:val="00A0312B"/>
    <w:rsid w:val="00A03C1B"/>
    <w:rsid w:val="00A13DCA"/>
    <w:rsid w:val="00A20EF1"/>
    <w:rsid w:val="00A21E35"/>
    <w:rsid w:val="00A24387"/>
    <w:rsid w:val="00A24CED"/>
    <w:rsid w:val="00A3148F"/>
    <w:rsid w:val="00A314B4"/>
    <w:rsid w:val="00A41E9A"/>
    <w:rsid w:val="00A43D3B"/>
    <w:rsid w:val="00A47148"/>
    <w:rsid w:val="00A5343F"/>
    <w:rsid w:val="00A5354C"/>
    <w:rsid w:val="00A545C0"/>
    <w:rsid w:val="00A614A7"/>
    <w:rsid w:val="00A62643"/>
    <w:rsid w:val="00A627E7"/>
    <w:rsid w:val="00A64A9C"/>
    <w:rsid w:val="00A65395"/>
    <w:rsid w:val="00A67A7D"/>
    <w:rsid w:val="00A70114"/>
    <w:rsid w:val="00A70457"/>
    <w:rsid w:val="00A94AB3"/>
    <w:rsid w:val="00AA1BC7"/>
    <w:rsid w:val="00AB12E2"/>
    <w:rsid w:val="00AB3210"/>
    <w:rsid w:val="00AC02B1"/>
    <w:rsid w:val="00AD246B"/>
    <w:rsid w:val="00AD2B22"/>
    <w:rsid w:val="00AD7953"/>
    <w:rsid w:val="00AE19CC"/>
    <w:rsid w:val="00AE3A6C"/>
    <w:rsid w:val="00AE70D0"/>
    <w:rsid w:val="00B00CDA"/>
    <w:rsid w:val="00B07440"/>
    <w:rsid w:val="00B1330B"/>
    <w:rsid w:val="00B16C6C"/>
    <w:rsid w:val="00B17395"/>
    <w:rsid w:val="00B260CB"/>
    <w:rsid w:val="00B34D58"/>
    <w:rsid w:val="00B42F2A"/>
    <w:rsid w:val="00B43C85"/>
    <w:rsid w:val="00B52439"/>
    <w:rsid w:val="00B55B34"/>
    <w:rsid w:val="00B57F41"/>
    <w:rsid w:val="00B677D3"/>
    <w:rsid w:val="00B7372A"/>
    <w:rsid w:val="00B743DD"/>
    <w:rsid w:val="00B747BE"/>
    <w:rsid w:val="00B83E49"/>
    <w:rsid w:val="00B856B4"/>
    <w:rsid w:val="00B902DC"/>
    <w:rsid w:val="00B93140"/>
    <w:rsid w:val="00B976F4"/>
    <w:rsid w:val="00BA5EBF"/>
    <w:rsid w:val="00BB144E"/>
    <w:rsid w:val="00BB79AB"/>
    <w:rsid w:val="00BC5299"/>
    <w:rsid w:val="00BC73B8"/>
    <w:rsid w:val="00BD0BE9"/>
    <w:rsid w:val="00BD2DB3"/>
    <w:rsid w:val="00BD5795"/>
    <w:rsid w:val="00BD70E0"/>
    <w:rsid w:val="00BE1C28"/>
    <w:rsid w:val="00BE38B2"/>
    <w:rsid w:val="00BF7E7A"/>
    <w:rsid w:val="00C000FC"/>
    <w:rsid w:val="00C050C0"/>
    <w:rsid w:val="00C0543A"/>
    <w:rsid w:val="00C06F4B"/>
    <w:rsid w:val="00C1236F"/>
    <w:rsid w:val="00C13EB3"/>
    <w:rsid w:val="00C147FE"/>
    <w:rsid w:val="00C152EF"/>
    <w:rsid w:val="00C23E41"/>
    <w:rsid w:val="00C24C7C"/>
    <w:rsid w:val="00C30416"/>
    <w:rsid w:val="00C31B60"/>
    <w:rsid w:val="00C34890"/>
    <w:rsid w:val="00C43FC2"/>
    <w:rsid w:val="00C52466"/>
    <w:rsid w:val="00C53444"/>
    <w:rsid w:val="00C62937"/>
    <w:rsid w:val="00C64492"/>
    <w:rsid w:val="00C72717"/>
    <w:rsid w:val="00C759B6"/>
    <w:rsid w:val="00C84DF2"/>
    <w:rsid w:val="00CA0AC9"/>
    <w:rsid w:val="00CA10D0"/>
    <w:rsid w:val="00CA1C81"/>
    <w:rsid w:val="00CA77F3"/>
    <w:rsid w:val="00CA79C2"/>
    <w:rsid w:val="00CB62A9"/>
    <w:rsid w:val="00CC5D43"/>
    <w:rsid w:val="00CD60D6"/>
    <w:rsid w:val="00CD6ADB"/>
    <w:rsid w:val="00CE3CEF"/>
    <w:rsid w:val="00CE4BA2"/>
    <w:rsid w:val="00CE6896"/>
    <w:rsid w:val="00CF2B2A"/>
    <w:rsid w:val="00D056A5"/>
    <w:rsid w:val="00D20F07"/>
    <w:rsid w:val="00D22E8F"/>
    <w:rsid w:val="00D258F0"/>
    <w:rsid w:val="00D34D83"/>
    <w:rsid w:val="00D36292"/>
    <w:rsid w:val="00D52958"/>
    <w:rsid w:val="00D52AA2"/>
    <w:rsid w:val="00D53D45"/>
    <w:rsid w:val="00D541BA"/>
    <w:rsid w:val="00D5500C"/>
    <w:rsid w:val="00D57B04"/>
    <w:rsid w:val="00D62C25"/>
    <w:rsid w:val="00D65FC1"/>
    <w:rsid w:val="00D66CB9"/>
    <w:rsid w:val="00D66E0B"/>
    <w:rsid w:val="00D72FD4"/>
    <w:rsid w:val="00D75315"/>
    <w:rsid w:val="00D7585E"/>
    <w:rsid w:val="00DA64CF"/>
    <w:rsid w:val="00DA6D61"/>
    <w:rsid w:val="00DB3F98"/>
    <w:rsid w:val="00DB5F62"/>
    <w:rsid w:val="00DC64F1"/>
    <w:rsid w:val="00DD73F4"/>
    <w:rsid w:val="00DF0CF6"/>
    <w:rsid w:val="00E01D46"/>
    <w:rsid w:val="00E028AA"/>
    <w:rsid w:val="00E03700"/>
    <w:rsid w:val="00E06015"/>
    <w:rsid w:val="00E07D2C"/>
    <w:rsid w:val="00E115F5"/>
    <w:rsid w:val="00E147F8"/>
    <w:rsid w:val="00E14903"/>
    <w:rsid w:val="00E151F6"/>
    <w:rsid w:val="00E15DB9"/>
    <w:rsid w:val="00E169A1"/>
    <w:rsid w:val="00E1773D"/>
    <w:rsid w:val="00E24BDA"/>
    <w:rsid w:val="00E31D5A"/>
    <w:rsid w:val="00E34197"/>
    <w:rsid w:val="00E4359B"/>
    <w:rsid w:val="00E44777"/>
    <w:rsid w:val="00E45001"/>
    <w:rsid w:val="00E54259"/>
    <w:rsid w:val="00E54EEE"/>
    <w:rsid w:val="00E56877"/>
    <w:rsid w:val="00E63B0A"/>
    <w:rsid w:val="00E97A62"/>
    <w:rsid w:val="00E97D2D"/>
    <w:rsid w:val="00EB4881"/>
    <w:rsid w:val="00EC4549"/>
    <w:rsid w:val="00EC4A5D"/>
    <w:rsid w:val="00EC5C53"/>
    <w:rsid w:val="00EC69FE"/>
    <w:rsid w:val="00ED1B21"/>
    <w:rsid w:val="00ED52F3"/>
    <w:rsid w:val="00ED6B0E"/>
    <w:rsid w:val="00EE10FA"/>
    <w:rsid w:val="00EE4EAF"/>
    <w:rsid w:val="00EE56FA"/>
    <w:rsid w:val="00EF2771"/>
    <w:rsid w:val="00EF54C2"/>
    <w:rsid w:val="00F11559"/>
    <w:rsid w:val="00F1381F"/>
    <w:rsid w:val="00F23D88"/>
    <w:rsid w:val="00F25249"/>
    <w:rsid w:val="00F40AF7"/>
    <w:rsid w:val="00F44B4B"/>
    <w:rsid w:val="00F675C9"/>
    <w:rsid w:val="00F77AC6"/>
    <w:rsid w:val="00FA0F48"/>
    <w:rsid w:val="00FA37AD"/>
    <w:rsid w:val="00FA4DA3"/>
    <w:rsid w:val="00FB334A"/>
    <w:rsid w:val="00FB3511"/>
    <w:rsid w:val="00FC6105"/>
    <w:rsid w:val="00FC6548"/>
    <w:rsid w:val="00FD166F"/>
    <w:rsid w:val="00FD210D"/>
    <w:rsid w:val="00FD2B2E"/>
    <w:rsid w:val="00FD3BBE"/>
    <w:rsid w:val="00FD5E01"/>
    <w:rsid w:val="00FE14D9"/>
    <w:rsid w:val="00FE2870"/>
    <w:rsid w:val="00FE2F67"/>
    <w:rsid w:val="00FE448A"/>
    <w:rsid w:val="00FE54DC"/>
    <w:rsid w:val="00FE6643"/>
    <w:rsid w:val="00FF38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98525B5"/>
  <w15:docId w15:val="{989D2E56-C0B6-4895-8AB8-9C6CC72487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D0F06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9D0F06"/>
    <w:rPr>
      <w:rFonts w:ascii="Courier New" w:hAnsi="Courier New"/>
      <w:sz w:val="20"/>
      <w:szCs w:val="20"/>
    </w:rPr>
  </w:style>
  <w:style w:type="character" w:customStyle="1" w:styleId="a4">
    <w:name w:val="Текст Знак"/>
    <w:link w:val="a3"/>
    <w:rsid w:val="009D0F06"/>
    <w:rPr>
      <w:rFonts w:ascii="Courier New" w:hAnsi="Courier New"/>
      <w:lang w:val="ru-RU" w:eastAsia="ru-RU" w:bidi="ar-SA"/>
    </w:rPr>
  </w:style>
  <w:style w:type="character" w:customStyle="1" w:styleId="2">
    <w:name w:val="Знак Знак2"/>
    <w:rsid w:val="009D0F06"/>
    <w:rPr>
      <w:rFonts w:ascii="Courier New" w:hAnsi="Courier New"/>
      <w:lang w:val="ru-RU" w:eastAsia="ru-RU" w:bidi="ar-SA"/>
    </w:rPr>
  </w:style>
  <w:style w:type="character" w:customStyle="1" w:styleId="3">
    <w:name w:val="Знак Знак3"/>
    <w:rsid w:val="009D0F06"/>
    <w:rPr>
      <w:rFonts w:ascii="Courier New" w:hAnsi="Courier New"/>
      <w:lang w:val="ru-RU" w:eastAsia="ru-RU" w:bidi="ar-SA"/>
    </w:rPr>
  </w:style>
  <w:style w:type="paragraph" w:styleId="a5">
    <w:name w:val="header"/>
    <w:basedOn w:val="a"/>
    <w:rsid w:val="00E45001"/>
    <w:pPr>
      <w:tabs>
        <w:tab w:val="center" w:pos="4677"/>
        <w:tab w:val="right" w:pos="9355"/>
      </w:tabs>
    </w:pPr>
  </w:style>
  <w:style w:type="paragraph" w:styleId="a6">
    <w:name w:val="footer"/>
    <w:basedOn w:val="a"/>
    <w:link w:val="a7"/>
    <w:uiPriority w:val="99"/>
    <w:rsid w:val="00E45001"/>
    <w:pPr>
      <w:tabs>
        <w:tab w:val="center" w:pos="4677"/>
        <w:tab w:val="right" w:pos="9355"/>
      </w:tabs>
    </w:pPr>
  </w:style>
  <w:style w:type="paragraph" w:styleId="a8">
    <w:name w:val="Balloon Text"/>
    <w:basedOn w:val="a"/>
    <w:link w:val="a9"/>
    <w:rsid w:val="006D0675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6D0675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unhideWhenUsed/>
    <w:rsid w:val="00F44B4B"/>
    <w:rPr>
      <w:color w:val="0000FF"/>
      <w:u w:val="single"/>
    </w:rPr>
  </w:style>
  <w:style w:type="character" w:styleId="ab">
    <w:name w:val="FollowedHyperlink"/>
    <w:basedOn w:val="a0"/>
    <w:uiPriority w:val="99"/>
    <w:unhideWhenUsed/>
    <w:rsid w:val="00F44B4B"/>
    <w:rPr>
      <w:color w:val="800080"/>
      <w:u w:val="single"/>
    </w:rPr>
  </w:style>
  <w:style w:type="paragraph" w:customStyle="1" w:styleId="font5">
    <w:name w:val="font5"/>
    <w:basedOn w:val="a"/>
    <w:rsid w:val="00F44B4B"/>
    <w:pPr>
      <w:spacing w:before="100" w:beforeAutospacing="1" w:after="100" w:afterAutospacing="1"/>
    </w:pPr>
    <w:rPr>
      <w:b/>
      <w:bCs/>
      <w:color w:val="000000"/>
      <w:sz w:val="20"/>
      <w:szCs w:val="20"/>
    </w:rPr>
  </w:style>
  <w:style w:type="paragraph" w:customStyle="1" w:styleId="font6">
    <w:name w:val="font6"/>
    <w:basedOn w:val="a"/>
    <w:rsid w:val="00F44B4B"/>
    <w:pPr>
      <w:spacing w:before="100" w:beforeAutospacing="1" w:after="100" w:afterAutospacing="1"/>
    </w:pPr>
    <w:rPr>
      <w:color w:val="000000"/>
      <w:sz w:val="20"/>
      <w:szCs w:val="20"/>
    </w:rPr>
  </w:style>
  <w:style w:type="paragraph" w:customStyle="1" w:styleId="font7">
    <w:name w:val="font7"/>
    <w:basedOn w:val="a"/>
    <w:rsid w:val="00F44B4B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6"/>
      <w:szCs w:val="16"/>
    </w:rPr>
  </w:style>
  <w:style w:type="paragraph" w:customStyle="1" w:styleId="font8">
    <w:name w:val="font8"/>
    <w:basedOn w:val="a"/>
    <w:rsid w:val="00F44B4B"/>
    <w:pPr>
      <w:spacing w:before="100" w:beforeAutospacing="1" w:after="100" w:afterAutospacing="1"/>
    </w:pPr>
    <w:rPr>
      <w:b/>
      <w:bCs/>
      <w:color w:val="000000"/>
      <w:sz w:val="18"/>
      <w:szCs w:val="18"/>
    </w:rPr>
  </w:style>
  <w:style w:type="paragraph" w:customStyle="1" w:styleId="font9">
    <w:name w:val="font9"/>
    <w:basedOn w:val="a"/>
    <w:rsid w:val="00F44B4B"/>
    <w:pPr>
      <w:spacing w:before="100" w:beforeAutospacing="1" w:after="100" w:afterAutospacing="1"/>
    </w:pPr>
    <w:rPr>
      <w:color w:val="000000"/>
      <w:sz w:val="18"/>
      <w:szCs w:val="18"/>
    </w:rPr>
  </w:style>
  <w:style w:type="paragraph" w:customStyle="1" w:styleId="font10">
    <w:name w:val="font10"/>
    <w:basedOn w:val="a"/>
    <w:rsid w:val="00F44B4B"/>
    <w:pPr>
      <w:spacing w:before="100" w:beforeAutospacing="1" w:after="100" w:afterAutospacing="1"/>
    </w:pPr>
    <w:rPr>
      <w:color w:val="000000"/>
      <w:sz w:val="18"/>
      <w:szCs w:val="18"/>
      <w:u w:val="single"/>
    </w:rPr>
  </w:style>
  <w:style w:type="paragraph" w:customStyle="1" w:styleId="font11">
    <w:name w:val="font11"/>
    <w:basedOn w:val="a"/>
    <w:rsid w:val="00F44B4B"/>
    <w:pPr>
      <w:spacing w:before="100" w:beforeAutospacing="1" w:after="100" w:afterAutospacing="1"/>
    </w:pPr>
    <w:rPr>
      <w:rFonts w:ascii="Tahoma" w:hAnsi="Tahoma" w:cs="Tahoma"/>
      <w:color w:val="000000"/>
      <w:sz w:val="16"/>
      <w:szCs w:val="16"/>
    </w:rPr>
  </w:style>
  <w:style w:type="paragraph" w:customStyle="1" w:styleId="font12">
    <w:name w:val="font12"/>
    <w:basedOn w:val="a"/>
    <w:rsid w:val="00F44B4B"/>
    <w:pPr>
      <w:spacing w:before="100" w:beforeAutospacing="1" w:after="100" w:afterAutospacing="1"/>
    </w:pPr>
    <w:rPr>
      <w:b/>
      <w:bCs/>
      <w:color w:val="000000"/>
      <w:sz w:val="16"/>
      <w:szCs w:val="16"/>
    </w:rPr>
  </w:style>
  <w:style w:type="paragraph" w:customStyle="1" w:styleId="font13">
    <w:name w:val="font13"/>
    <w:basedOn w:val="a"/>
    <w:rsid w:val="00F44B4B"/>
    <w:pPr>
      <w:spacing w:before="100" w:beforeAutospacing="1" w:after="100" w:afterAutospacing="1"/>
    </w:pPr>
    <w:rPr>
      <w:color w:val="000000"/>
      <w:sz w:val="16"/>
      <w:szCs w:val="16"/>
    </w:rPr>
  </w:style>
  <w:style w:type="paragraph" w:customStyle="1" w:styleId="font14">
    <w:name w:val="font14"/>
    <w:basedOn w:val="a"/>
    <w:rsid w:val="00F44B4B"/>
    <w:pPr>
      <w:spacing w:before="100" w:beforeAutospacing="1" w:after="100" w:afterAutospacing="1"/>
    </w:pPr>
    <w:rPr>
      <w:color w:val="000000"/>
      <w:sz w:val="16"/>
      <w:szCs w:val="16"/>
      <w:u w:val="single"/>
    </w:rPr>
  </w:style>
  <w:style w:type="paragraph" w:customStyle="1" w:styleId="xl67">
    <w:name w:val="xl67"/>
    <w:basedOn w:val="a"/>
    <w:rsid w:val="00F44B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68">
    <w:name w:val="xl68"/>
    <w:basedOn w:val="a"/>
    <w:rsid w:val="00F44B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69">
    <w:name w:val="xl69"/>
    <w:basedOn w:val="a"/>
    <w:rsid w:val="00F44B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0">
    <w:name w:val="xl70"/>
    <w:basedOn w:val="a"/>
    <w:rsid w:val="00F44B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71">
    <w:name w:val="xl71"/>
    <w:basedOn w:val="a"/>
    <w:rsid w:val="00F44B4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72">
    <w:name w:val="xl72"/>
    <w:basedOn w:val="a"/>
    <w:rsid w:val="00F44B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/>
      <w:jc w:val="center"/>
      <w:textAlignment w:val="center"/>
    </w:pPr>
  </w:style>
  <w:style w:type="paragraph" w:customStyle="1" w:styleId="xl73">
    <w:name w:val="xl73"/>
    <w:basedOn w:val="a"/>
    <w:rsid w:val="00F44B4B"/>
    <w:pPr>
      <w:pBdr>
        <w:left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/>
      <w:jc w:val="center"/>
      <w:textAlignment w:val="center"/>
    </w:pPr>
  </w:style>
  <w:style w:type="paragraph" w:customStyle="1" w:styleId="xl74">
    <w:name w:val="xl74"/>
    <w:basedOn w:val="a"/>
    <w:rsid w:val="00F44B4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/>
      <w:jc w:val="center"/>
      <w:textAlignment w:val="center"/>
    </w:pPr>
  </w:style>
  <w:style w:type="paragraph" w:customStyle="1" w:styleId="xl75">
    <w:name w:val="xl75"/>
    <w:basedOn w:val="a"/>
    <w:rsid w:val="00F44B4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/>
      <w:jc w:val="center"/>
      <w:textAlignment w:val="center"/>
    </w:pPr>
  </w:style>
  <w:style w:type="paragraph" w:customStyle="1" w:styleId="xl76">
    <w:name w:val="xl76"/>
    <w:basedOn w:val="a"/>
    <w:rsid w:val="00F44B4B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77">
    <w:name w:val="xl77"/>
    <w:basedOn w:val="a"/>
    <w:rsid w:val="00F44B4B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78">
    <w:name w:val="xl78"/>
    <w:basedOn w:val="a"/>
    <w:rsid w:val="00F44B4B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9">
    <w:name w:val="xl79"/>
    <w:basedOn w:val="a"/>
    <w:rsid w:val="00F44B4B"/>
    <w:pPr>
      <w:shd w:val="clear" w:color="000000" w:fill="C0C0C0"/>
      <w:spacing w:before="100" w:beforeAutospacing="1" w:after="100" w:afterAutospacing="1"/>
      <w:textAlignment w:val="center"/>
    </w:pPr>
  </w:style>
  <w:style w:type="paragraph" w:customStyle="1" w:styleId="xl80">
    <w:name w:val="xl80"/>
    <w:basedOn w:val="a"/>
    <w:rsid w:val="00F44B4B"/>
    <w:pPr>
      <w:shd w:val="clear" w:color="000000" w:fill="C0C0C0"/>
      <w:spacing w:before="100" w:beforeAutospacing="1" w:after="100" w:afterAutospacing="1"/>
    </w:pPr>
  </w:style>
  <w:style w:type="paragraph" w:customStyle="1" w:styleId="xl81">
    <w:name w:val="xl81"/>
    <w:basedOn w:val="a"/>
    <w:rsid w:val="00F44B4B"/>
    <w:pPr>
      <w:shd w:val="clear" w:color="000000" w:fill="C0C0C0"/>
      <w:spacing w:before="100" w:beforeAutospacing="1" w:after="100" w:afterAutospacing="1"/>
      <w:jc w:val="center"/>
      <w:textAlignment w:val="center"/>
    </w:pPr>
  </w:style>
  <w:style w:type="paragraph" w:customStyle="1" w:styleId="xl82">
    <w:name w:val="xl82"/>
    <w:basedOn w:val="a"/>
    <w:rsid w:val="00F44B4B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3">
    <w:name w:val="xl83"/>
    <w:basedOn w:val="a"/>
    <w:rsid w:val="00F44B4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84">
    <w:name w:val="xl84"/>
    <w:basedOn w:val="a"/>
    <w:rsid w:val="00F44B4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85">
    <w:name w:val="xl85"/>
    <w:basedOn w:val="a"/>
    <w:rsid w:val="00F44B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86">
    <w:name w:val="xl86"/>
    <w:basedOn w:val="a"/>
    <w:rsid w:val="00F44B4B"/>
    <w:pPr>
      <w:shd w:val="clear" w:color="000000" w:fill="FFFFFF"/>
      <w:spacing w:before="100" w:beforeAutospacing="1" w:after="100" w:afterAutospacing="1"/>
      <w:ind w:firstLineChars="200" w:firstLine="200"/>
      <w:textAlignment w:val="center"/>
    </w:pPr>
    <w:rPr>
      <w:b/>
      <w:bCs/>
      <w:sz w:val="22"/>
      <w:szCs w:val="22"/>
    </w:rPr>
  </w:style>
  <w:style w:type="paragraph" w:customStyle="1" w:styleId="xl87">
    <w:name w:val="xl87"/>
    <w:basedOn w:val="a"/>
    <w:rsid w:val="00F44B4B"/>
    <w:pPr>
      <w:shd w:val="clear" w:color="000000" w:fill="FFFFFF"/>
      <w:spacing w:before="100" w:beforeAutospacing="1" w:after="100" w:afterAutospacing="1"/>
    </w:pPr>
  </w:style>
  <w:style w:type="paragraph" w:customStyle="1" w:styleId="xl88">
    <w:name w:val="xl88"/>
    <w:basedOn w:val="a"/>
    <w:rsid w:val="00F44B4B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89">
    <w:name w:val="xl89"/>
    <w:basedOn w:val="a"/>
    <w:rsid w:val="00F44B4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90">
    <w:name w:val="xl90"/>
    <w:basedOn w:val="a"/>
    <w:rsid w:val="00F44B4B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1">
    <w:name w:val="xl91"/>
    <w:basedOn w:val="a"/>
    <w:rsid w:val="00F44B4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92">
    <w:name w:val="xl92"/>
    <w:basedOn w:val="a"/>
    <w:rsid w:val="00F44B4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3">
    <w:name w:val="xl93"/>
    <w:basedOn w:val="a"/>
    <w:rsid w:val="00F44B4B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4">
    <w:name w:val="xl94"/>
    <w:basedOn w:val="a"/>
    <w:rsid w:val="00F44B4B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5">
    <w:name w:val="xl95"/>
    <w:basedOn w:val="a"/>
    <w:rsid w:val="00F44B4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96">
    <w:name w:val="xl96"/>
    <w:basedOn w:val="a"/>
    <w:rsid w:val="00F44B4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97">
    <w:name w:val="xl97"/>
    <w:basedOn w:val="a"/>
    <w:rsid w:val="00F44B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8">
    <w:name w:val="xl98"/>
    <w:basedOn w:val="a"/>
    <w:rsid w:val="00F44B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/>
      <w:jc w:val="center"/>
      <w:textAlignment w:val="center"/>
    </w:pPr>
  </w:style>
  <w:style w:type="paragraph" w:customStyle="1" w:styleId="xl99">
    <w:name w:val="xl99"/>
    <w:basedOn w:val="a"/>
    <w:rsid w:val="00F44B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/>
      <w:jc w:val="center"/>
      <w:textAlignment w:val="center"/>
    </w:pPr>
  </w:style>
  <w:style w:type="paragraph" w:customStyle="1" w:styleId="xl100">
    <w:name w:val="xl100"/>
    <w:basedOn w:val="a"/>
    <w:rsid w:val="00F44B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F44B4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02">
    <w:name w:val="xl102"/>
    <w:basedOn w:val="a"/>
    <w:rsid w:val="00F44B4B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03">
    <w:name w:val="xl103"/>
    <w:basedOn w:val="a"/>
    <w:rsid w:val="00F44B4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04">
    <w:name w:val="xl104"/>
    <w:basedOn w:val="a"/>
    <w:rsid w:val="00F44B4B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05">
    <w:name w:val="xl105"/>
    <w:basedOn w:val="a"/>
    <w:rsid w:val="00F44B4B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06">
    <w:name w:val="xl106"/>
    <w:basedOn w:val="a"/>
    <w:rsid w:val="00F44B4B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07">
    <w:name w:val="xl107"/>
    <w:basedOn w:val="a"/>
    <w:rsid w:val="00F44B4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08">
    <w:name w:val="xl108"/>
    <w:basedOn w:val="a"/>
    <w:rsid w:val="00F44B4B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09">
    <w:name w:val="xl109"/>
    <w:basedOn w:val="a"/>
    <w:rsid w:val="00F44B4B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10">
    <w:name w:val="xl110"/>
    <w:basedOn w:val="a"/>
    <w:rsid w:val="00F44B4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1">
    <w:name w:val="xl111"/>
    <w:basedOn w:val="a"/>
    <w:rsid w:val="00F44B4B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2">
    <w:name w:val="xl112"/>
    <w:basedOn w:val="a"/>
    <w:rsid w:val="00F44B4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3">
    <w:name w:val="xl113"/>
    <w:basedOn w:val="a"/>
    <w:rsid w:val="00F44B4B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4">
    <w:name w:val="xl114"/>
    <w:basedOn w:val="a"/>
    <w:rsid w:val="00F44B4B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5">
    <w:name w:val="xl115"/>
    <w:basedOn w:val="a"/>
    <w:rsid w:val="00F44B4B"/>
    <w:pP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16">
    <w:name w:val="xl116"/>
    <w:basedOn w:val="a"/>
    <w:rsid w:val="00F44B4B"/>
    <w:pPr>
      <w:pBdr>
        <w:left w:val="single" w:sz="4" w:space="9" w:color="auto"/>
        <w:bottom w:val="single" w:sz="4" w:space="0" w:color="auto"/>
      </w:pBdr>
      <w:shd w:val="clear" w:color="000000" w:fill="FFFFFF"/>
      <w:spacing w:before="100" w:beforeAutospacing="1" w:after="100" w:afterAutospacing="1"/>
      <w:ind w:firstLineChars="100" w:firstLine="100"/>
      <w:textAlignment w:val="center"/>
    </w:pPr>
  </w:style>
  <w:style w:type="paragraph" w:customStyle="1" w:styleId="xl117">
    <w:name w:val="xl117"/>
    <w:basedOn w:val="a"/>
    <w:rsid w:val="00F44B4B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ind w:firstLineChars="100" w:firstLine="100"/>
      <w:textAlignment w:val="center"/>
    </w:pPr>
  </w:style>
  <w:style w:type="paragraph" w:customStyle="1" w:styleId="xl118">
    <w:name w:val="xl118"/>
    <w:basedOn w:val="a"/>
    <w:rsid w:val="00F44B4B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Chars="100" w:firstLine="100"/>
      <w:textAlignment w:val="center"/>
    </w:pPr>
  </w:style>
  <w:style w:type="paragraph" w:customStyle="1" w:styleId="xl119">
    <w:name w:val="xl119"/>
    <w:basedOn w:val="a"/>
    <w:rsid w:val="00F44B4B"/>
    <w:pPr>
      <w:pBdr>
        <w:top w:val="single" w:sz="4" w:space="0" w:color="auto"/>
        <w:left w:val="single" w:sz="4" w:space="9" w:color="auto"/>
        <w:bottom w:val="single" w:sz="4" w:space="0" w:color="auto"/>
      </w:pBdr>
      <w:shd w:val="clear" w:color="000000" w:fill="FFFFFF"/>
      <w:spacing w:before="100" w:beforeAutospacing="1" w:after="100" w:afterAutospacing="1"/>
      <w:ind w:firstLineChars="100" w:firstLine="100"/>
      <w:textAlignment w:val="center"/>
    </w:pPr>
  </w:style>
  <w:style w:type="paragraph" w:customStyle="1" w:styleId="xl120">
    <w:name w:val="xl120"/>
    <w:basedOn w:val="a"/>
    <w:rsid w:val="00F44B4B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ind w:firstLineChars="100" w:firstLine="100"/>
      <w:textAlignment w:val="center"/>
    </w:pPr>
  </w:style>
  <w:style w:type="paragraph" w:customStyle="1" w:styleId="xl121">
    <w:name w:val="xl121"/>
    <w:basedOn w:val="a"/>
    <w:rsid w:val="00F44B4B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Chars="100" w:firstLine="100"/>
      <w:textAlignment w:val="center"/>
    </w:pPr>
  </w:style>
  <w:style w:type="paragraph" w:customStyle="1" w:styleId="xl122">
    <w:name w:val="xl122"/>
    <w:basedOn w:val="a"/>
    <w:rsid w:val="00F44B4B"/>
    <w:pPr>
      <w:pBdr>
        <w:top w:val="single" w:sz="4" w:space="0" w:color="auto"/>
        <w:left w:val="single" w:sz="4" w:space="9" w:color="auto"/>
      </w:pBdr>
      <w:shd w:val="clear" w:color="000000" w:fill="FFFFFF"/>
      <w:spacing w:before="100" w:beforeAutospacing="1" w:after="100" w:afterAutospacing="1"/>
      <w:ind w:firstLineChars="100" w:firstLine="100"/>
      <w:textAlignment w:val="center"/>
    </w:pPr>
  </w:style>
  <w:style w:type="paragraph" w:customStyle="1" w:styleId="xl123">
    <w:name w:val="xl123"/>
    <w:basedOn w:val="a"/>
    <w:rsid w:val="00F44B4B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ind w:firstLineChars="100" w:firstLine="100"/>
      <w:textAlignment w:val="center"/>
    </w:pPr>
  </w:style>
  <w:style w:type="paragraph" w:customStyle="1" w:styleId="xl124">
    <w:name w:val="xl124"/>
    <w:basedOn w:val="a"/>
    <w:rsid w:val="00F44B4B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Chars="100" w:firstLine="100"/>
      <w:textAlignment w:val="center"/>
    </w:pPr>
  </w:style>
  <w:style w:type="paragraph" w:customStyle="1" w:styleId="xl125">
    <w:name w:val="xl125"/>
    <w:basedOn w:val="a"/>
    <w:rsid w:val="00F44B4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6">
    <w:name w:val="xl126"/>
    <w:basedOn w:val="a"/>
    <w:rsid w:val="00F44B4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CFFFF"/>
      <w:spacing w:before="100" w:beforeAutospacing="1" w:after="100" w:afterAutospacing="1"/>
      <w:jc w:val="center"/>
      <w:textAlignment w:val="center"/>
    </w:pPr>
  </w:style>
  <w:style w:type="paragraph" w:customStyle="1" w:styleId="xl127">
    <w:name w:val="xl127"/>
    <w:basedOn w:val="a"/>
    <w:rsid w:val="00F44B4B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/>
      <w:jc w:val="center"/>
      <w:textAlignment w:val="center"/>
    </w:pPr>
  </w:style>
  <w:style w:type="paragraph" w:customStyle="1" w:styleId="xl128">
    <w:name w:val="xl128"/>
    <w:basedOn w:val="a"/>
    <w:rsid w:val="00F44B4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CFFFF"/>
      <w:spacing w:before="100" w:beforeAutospacing="1" w:after="100" w:afterAutospacing="1"/>
      <w:jc w:val="center"/>
      <w:textAlignment w:val="center"/>
    </w:pPr>
  </w:style>
  <w:style w:type="paragraph" w:customStyle="1" w:styleId="xl129">
    <w:name w:val="xl129"/>
    <w:basedOn w:val="a"/>
    <w:rsid w:val="00F44B4B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/>
      <w:jc w:val="center"/>
      <w:textAlignment w:val="center"/>
    </w:pPr>
  </w:style>
  <w:style w:type="paragraph" w:customStyle="1" w:styleId="xl130">
    <w:name w:val="xl130"/>
    <w:basedOn w:val="a"/>
    <w:rsid w:val="00F44B4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31">
    <w:name w:val="xl131"/>
    <w:basedOn w:val="a"/>
    <w:rsid w:val="00F44B4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F44B4B"/>
    <w:pPr>
      <w:pBdr>
        <w:left w:val="single" w:sz="4" w:space="0" w:color="auto"/>
        <w:bottom w:val="single" w:sz="4" w:space="0" w:color="auto"/>
      </w:pBdr>
      <w:shd w:val="clear" w:color="000000" w:fill="CCFFFF"/>
      <w:spacing w:before="100" w:beforeAutospacing="1" w:after="100" w:afterAutospacing="1"/>
      <w:jc w:val="center"/>
      <w:textAlignment w:val="center"/>
    </w:pPr>
  </w:style>
  <w:style w:type="paragraph" w:customStyle="1" w:styleId="xl133">
    <w:name w:val="xl133"/>
    <w:basedOn w:val="a"/>
    <w:rsid w:val="00F44B4B"/>
    <w:pPr>
      <w:pBdr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/>
      <w:jc w:val="center"/>
      <w:textAlignment w:val="center"/>
    </w:pPr>
  </w:style>
  <w:style w:type="paragraph" w:customStyle="1" w:styleId="xl134">
    <w:name w:val="xl134"/>
    <w:basedOn w:val="a"/>
    <w:rsid w:val="00F44B4B"/>
    <w:pPr>
      <w:pBdr>
        <w:top w:val="single" w:sz="4" w:space="0" w:color="auto"/>
        <w:left w:val="single" w:sz="4" w:space="0" w:color="auto"/>
      </w:pBdr>
      <w:shd w:val="clear" w:color="000000" w:fill="CCFFFF"/>
      <w:spacing w:before="100" w:beforeAutospacing="1" w:after="100" w:afterAutospacing="1"/>
      <w:jc w:val="center"/>
      <w:textAlignment w:val="center"/>
    </w:pPr>
  </w:style>
  <w:style w:type="paragraph" w:customStyle="1" w:styleId="xl135">
    <w:name w:val="xl135"/>
    <w:basedOn w:val="a"/>
    <w:rsid w:val="00F44B4B"/>
    <w:pPr>
      <w:pBdr>
        <w:top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/>
      <w:jc w:val="center"/>
      <w:textAlignment w:val="center"/>
    </w:pPr>
  </w:style>
  <w:style w:type="paragraph" w:customStyle="1" w:styleId="xl136">
    <w:name w:val="xl136"/>
    <w:basedOn w:val="a"/>
    <w:rsid w:val="00F44B4B"/>
    <w:pPr>
      <w:pBdr>
        <w:left w:val="single" w:sz="4" w:space="0" w:color="auto"/>
        <w:bottom w:val="single" w:sz="4" w:space="0" w:color="auto"/>
      </w:pBdr>
      <w:shd w:val="clear" w:color="000000" w:fill="CCFFFF"/>
      <w:spacing w:before="100" w:beforeAutospacing="1" w:after="100" w:afterAutospacing="1"/>
      <w:jc w:val="center"/>
      <w:textAlignment w:val="center"/>
    </w:pPr>
  </w:style>
  <w:style w:type="paragraph" w:customStyle="1" w:styleId="xl137">
    <w:name w:val="xl137"/>
    <w:basedOn w:val="a"/>
    <w:rsid w:val="00F44B4B"/>
    <w:pPr>
      <w:pBdr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/>
      <w:jc w:val="center"/>
      <w:textAlignment w:val="center"/>
    </w:pPr>
  </w:style>
  <w:style w:type="paragraph" w:customStyle="1" w:styleId="xl138">
    <w:name w:val="xl138"/>
    <w:basedOn w:val="a"/>
    <w:rsid w:val="00F44B4B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9">
    <w:name w:val="xl139"/>
    <w:basedOn w:val="a"/>
    <w:rsid w:val="00F44B4B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40">
    <w:name w:val="xl140"/>
    <w:basedOn w:val="a"/>
    <w:rsid w:val="00F44B4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41">
    <w:name w:val="xl141"/>
    <w:basedOn w:val="a"/>
    <w:rsid w:val="00F44B4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42">
    <w:name w:val="xl142"/>
    <w:basedOn w:val="a"/>
    <w:rsid w:val="00F44B4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43">
    <w:name w:val="xl143"/>
    <w:basedOn w:val="a"/>
    <w:rsid w:val="00F44B4B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44">
    <w:name w:val="xl144"/>
    <w:basedOn w:val="a"/>
    <w:rsid w:val="00F44B4B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45">
    <w:name w:val="xl145"/>
    <w:basedOn w:val="a"/>
    <w:rsid w:val="00F44B4B"/>
    <w:pPr>
      <w:pBdr>
        <w:top w:val="single" w:sz="4" w:space="0" w:color="auto"/>
        <w:bottom w:val="single" w:sz="4" w:space="0" w:color="auto"/>
      </w:pBdr>
      <w:shd w:val="clear" w:color="000000" w:fill="CCFFFF"/>
      <w:spacing w:before="100" w:beforeAutospacing="1" w:after="100" w:afterAutospacing="1"/>
      <w:textAlignment w:val="center"/>
    </w:pPr>
  </w:style>
  <w:style w:type="paragraph" w:customStyle="1" w:styleId="xl146">
    <w:name w:val="xl146"/>
    <w:basedOn w:val="a"/>
    <w:rsid w:val="00F44B4B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/>
      <w:textAlignment w:val="center"/>
    </w:pPr>
  </w:style>
  <w:style w:type="paragraph" w:customStyle="1" w:styleId="xl147">
    <w:name w:val="xl147"/>
    <w:basedOn w:val="a"/>
    <w:rsid w:val="00F44B4B"/>
    <w:pPr>
      <w:pBdr>
        <w:top w:val="single" w:sz="4" w:space="0" w:color="auto"/>
        <w:left w:val="single" w:sz="4" w:space="9" w:color="auto"/>
        <w:bottom w:val="single" w:sz="4" w:space="0" w:color="auto"/>
      </w:pBdr>
      <w:shd w:val="clear" w:color="000000" w:fill="FFFFFF"/>
      <w:spacing w:before="100" w:beforeAutospacing="1" w:after="100" w:afterAutospacing="1"/>
      <w:ind w:firstLineChars="100" w:firstLine="100"/>
      <w:textAlignment w:val="center"/>
    </w:pPr>
  </w:style>
  <w:style w:type="paragraph" w:customStyle="1" w:styleId="xl148">
    <w:name w:val="xl148"/>
    <w:basedOn w:val="a"/>
    <w:rsid w:val="00F44B4B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ind w:firstLineChars="100" w:firstLine="100"/>
      <w:textAlignment w:val="center"/>
    </w:pPr>
  </w:style>
  <w:style w:type="paragraph" w:customStyle="1" w:styleId="xl149">
    <w:name w:val="xl149"/>
    <w:basedOn w:val="a"/>
    <w:rsid w:val="00F44B4B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Chars="100" w:firstLine="100"/>
      <w:textAlignment w:val="center"/>
    </w:pPr>
  </w:style>
  <w:style w:type="paragraph" w:customStyle="1" w:styleId="xl150">
    <w:name w:val="xl150"/>
    <w:basedOn w:val="a"/>
    <w:rsid w:val="00F44B4B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51">
    <w:name w:val="xl151"/>
    <w:basedOn w:val="a"/>
    <w:rsid w:val="00F44B4B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52">
    <w:name w:val="xl152"/>
    <w:basedOn w:val="a"/>
    <w:rsid w:val="00F44B4B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53">
    <w:name w:val="xl153"/>
    <w:basedOn w:val="a"/>
    <w:rsid w:val="00F44B4B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54">
    <w:name w:val="xl154"/>
    <w:basedOn w:val="a"/>
    <w:rsid w:val="00F44B4B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55">
    <w:name w:val="xl155"/>
    <w:basedOn w:val="a"/>
    <w:rsid w:val="00F44B4B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56">
    <w:name w:val="xl156"/>
    <w:basedOn w:val="a"/>
    <w:rsid w:val="00F44B4B"/>
    <w:pPr>
      <w:pBdr>
        <w:left w:val="single" w:sz="4" w:space="0" w:color="auto"/>
        <w:bottom w:val="single" w:sz="4" w:space="0" w:color="auto"/>
      </w:pBdr>
      <w:shd w:val="clear" w:color="000000" w:fill="CCFFFF"/>
      <w:spacing w:before="100" w:beforeAutospacing="1" w:after="100" w:afterAutospacing="1"/>
      <w:textAlignment w:val="center"/>
    </w:pPr>
  </w:style>
  <w:style w:type="paragraph" w:customStyle="1" w:styleId="xl157">
    <w:name w:val="xl157"/>
    <w:basedOn w:val="a"/>
    <w:rsid w:val="00F44B4B"/>
    <w:pPr>
      <w:pBdr>
        <w:bottom w:val="single" w:sz="4" w:space="0" w:color="auto"/>
      </w:pBdr>
      <w:shd w:val="clear" w:color="000000" w:fill="CCFFFF"/>
      <w:spacing w:before="100" w:beforeAutospacing="1" w:after="100" w:afterAutospacing="1"/>
      <w:textAlignment w:val="center"/>
    </w:pPr>
  </w:style>
  <w:style w:type="paragraph" w:customStyle="1" w:styleId="xl158">
    <w:name w:val="xl158"/>
    <w:basedOn w:val="a"/>
    <w:rsid w:val="00F44B4B"/>
    <w:pPr>
      <w:pBdr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/>
      <w:textAlignment w:val="center"/>
    </w:pPr>
  </w:style>
  <w:style w:type="paragraph" w:customStyle="1" w:styleId="xl159">
    <w:name w:val="xl159"/>
    <w:basedOn w:val="a"/>
    <w:rsid w:val="00F44B4B"/>
    <w:pPr>
      <w:pBdr>
        <w:top w:val="single" w:sz="4" w:space="0" w:color="auto"/>
      </w:pBdr>
      <w:shd w:val="clear" w:color="000000" w:fill="CCFFFF"/>
      <w:spacing w:before="100" w:beforeAutospacing="1" w:after="100" w:afterAutospacing="1"/>
      <w:textAlignment w:val="center"/>
    </w:pPr>
  </w:style>
  <w:style w:type="paragraph" w:customStyle="1" w:styleId="xl160">
    <w:name w:val="xl160"/>
    <w:basedOn w:val="a"/>
    <w:rsid w:val="00F44B4B"/>
    <w:pPr>
      <w:pBdr>
        <w:top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/>
      <w:textAlignment w:val="center"/>
    </w:pPr>
  </w:style>
  <w:style w:type="paragraph" w:customStyle="1" w:styleId="xl161">
    <w:name w:val="xl161"/>
    <w:basedOn w:val="a"/>
    <w:rsid w:val="00F44B4B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62">
    <w:name w:val="xl162"/>
    <w:basedOn w:val="a"/>
    <w:rsid w:val="00F44B4B"/>
    <w:pPr>
      <w:pBdr>
        <w:top w:val="single" w:sz="4" w:space="0" w:color="auto"/>
        <w:left w:val="single" w:sz="4" w:space="0" w:color="auto"/>
      </w:pBdr>
      <w:shd w:val="clear" w:color="000000" w:fill="CCFFFF"/>
      <w:spacing w:before="100" w:beforeAutospacing="1" w:after="100" w:afterAutospacing="1"/>
      <w:jc w:val="center"/>
      <w:textAlignment w:val="center"/>
    </w:pPr>
  </w:style>
  <w:style w:type="paragraph" w:customStyle="1" w:styleId="xl163">
    <w:name w:val="xl163"/>
    <w:basedOn w:val="a"/>
    <w:rsid w:val="00F44B4B"/>
    <w:pPr>
      <w:pBdr>
        <w:top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/>
      <w:jc w:val="center"/>
      <w:textAlignment w:val="center"/>
    </w:pPr>
  </w:style>
  <w:style w:type="paragraph" w:customStyle="1" w:styleId="xl164">
    <w:name w:val="xl164"/>
    <w:basedOn w:val="a"/>
    <w:rsid w:val="00F44B4B"/>
    <w:pPr>
      <w:pBdr>
        <w:top w:val="single" w:sz="4" w:space="0" w:color="auto"/>
        <w:left w:val="single" w:sz="4" w:space="0" w:color="auto"/>
      </w:pBdr>
      <w:shd w:val="clear" w:color="000000" w:fill="CCFFFF"/>
      <w:spacing w:before="100" w:beforeAutospacing="1" w:after="100" w:afterAutospacing="1"/>
      <w:jc w:val="center"/>
    </w:pPr>
  </w:style>
  <w:style w:type="paragraph" w:customStyle="1" w:styleId="xl165">
    <w:name w:val="xl165"/>
    <w:basedOn w:val="a"/>
    <w:rsid w:val="00F44B4B"/>
    <w:pPr>
      <w:pBdr>
        <w:top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/>
      <w:jc w:val="center"/>
    </w:pPr>
  </w:style>
  <w:style w:type="paragraph" w:customStyle="1" w:styleId="xl166">
    <w:name w:val="xl166"/>
    <w:basedOn w:val="a"/>
    <w:rsid w:val="00F44B4B"/>
    <w:pPr>
      <w:pBdr>
        <w:left w:val="single" w:sz="4" w:space="0" w:color="auto"/>
        <w:bottom w:val="single" w:sz="4" w:space="0" w:color="auto"/>
      </w:pBdr>
      <w:shd w:val="clear" w:color="000000" w:fill="CCFFFF"/>
      <w:spacing w:before="100" w:beforeAutospacing="1" w:after="100" w:afterAutospacing="1"/>
      <w:jc w:val="center"/>
    </w:pPr>
  </w:style>
  <w:style w:type="paragraph" w:customStyle="1" w:styleId="xl167">
    <w:name w:val="xl167"/>
    <w:basedOn w:val="a"/>
    <w:rsid w:val="00F44B4B"/>
    <w:pPr>
      <w:pBdr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/>
      <w:jc w:val="center"/>
    </w:pPr>
  </w:style>
  <w:style w:type="paragraph" w:customStyle="1" w:styleId="xl168">
    <w:name w:val="xl168"/>
    <w:basedOn w:val="a"/>
    <w:rsid w:val="00F44B4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/>
      <w:jc w:val="center"/>
    </w:pPr>
  </w:style>
  <w:style w:type="paragraph" w:customStyle="1" w:styleId="xl169">
    <w:name w:val="xl169"/>
    <w:basedOn w:val="a"/>
    <w:rsid w:val="00F44B4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/>
      <w:jc w:val="center"/>
    </w:pPr>
  </w:style>
  <w:style w:type="paragraph" w:customStyle="1" w:styleId="xl170">
    <w:name w:val="xl170"/>
    <w:basedOn w:val="a"/>
    <w:rsid w:val="00F44B4B"/>
    <w:pP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71">
    <w:name w:val="xl171"/>
    <w:basedOn w:val="a"/>
    <w:rsid w:val="00F44B4B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72">
    <w:name w:val="xl172"/>
    <w:basedOn w:val="a"/>
    <w:rsid w:val="00F44B4B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73">
    <w:name w:val="xl173"/>
    <w:basedOn w:val="a"/>
    <w:rsid w:val="00F44B4B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74">
    <w:name w:val="xl174"/>
    <w:basedOn w:val="a"/>
    <w:rsid w:val="00F44B4B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75">
    <w:name w:val="xl175"/>
    <w:basedOn w:val="a"/>
    <w:rsid w:val="00F44B4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76">
    <w:name w:val="xl176"/>
    <w:basedOn w:val="a"/>
    <w:rsid w:val="00F44B4B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77">
    <w:name w:val="xl177"/>
    <w:basedOn w:val="a"/>
    <w:rsid w:val="00F44B4B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ind w:firstLineChars="300" w:firstLine="300"/>
      <w:jc w:val="right"/>
      <w:textAlignment w:val="center"/>
    </w:pPr>
    <w:rPr>
      <w:b/>
      <w:bCs/>
    </w:rPr>
  </w:style>
  <w:style w:type="paragraph" w:customStyle="1" w:styleId="xl178">
    <w:name w:val="xl178"/>
    <w:basedOn w:val="a"/>
    <w:rsid w:val="00F44B4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79">
    <w:name w:val="xl179"/>
    <w:basedOn w:val="a"/>
    <w:rsid w:val="00F44B4B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80">
    <w:name w:val="xl180"/>
    <w:basedOn w:val="a"/>
    <w:rsid w:val="00F44B4B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81">
    <w:name w:val="xl181"/>
    <w:basedOn w:val="a"/>
    <w:rsid w:val="00F44B4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/>
      <w:jc w:val="center"/>
      <w:textAlignment w:val="center"/>
    </w:pPr>
  </w:style>
  <w:style w:type="paragraph" w:customStyle="1" w:styleId="xl182">
    <w:name w:val="xl182"/>
    <w:basedOn w:val="a"/>
    <w:rsid w:val="00F44B4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/>
      <w:jc w:val="center"/>
      <w:textAlignment w:val="center"/>
    </w:pPr>
  </w:style>
  <w:style w:type="character" w:customStyle="1" w:styleId="a7">
    <w:name w:val="Нижний колонтитул Знак"/>
    <w:basedOn w:val="a0"/>
    <w:link w:val="a6"/>
    <w:uiPriority w:val="99"/>
    <w:rsid w:val="00431C5D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748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7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56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1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lodych.by" TargetMode="External"/><Relationship Id="rId11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image" Target="media/image3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mshp\print\blank2017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blank20170</Template>
  <TotalTime>379</TotalTime>
  <Pages>13</Pages>
  <Words>3030</Words>
  <Characters>16361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 О Д Ы</vt:lpstr>
    </vt:vector>
  </TitlesOfParts>
  <Company>Организация</Company>
  <LinksUpToDate>false</LinksUpToDate>
  <CharactersWithSpaces>19353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 О Д Ы</dc:title>
  <dc:creator>Ольга Синяговская</dc:creator>
  <cp:lastModifiedBy>Марина Балинская</cp:lastModifiedBy>
  <cp:revision>15</cp:revision>
  <cp:lastPrinted>2022-04-11T06:10:00Z</cp:lastPrinted>
  <dcterms:created xsi:type="dcterms:W3CDTF">2022-03-24T06:12:00Z</dcterms:created>
  <dcterms:modified xsi:type="dcterms:W3CDTF">2022-04-11T10:08:00Z</dcterms:modified>
</cp:coreProperties>
</file>