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4DC7" w:rsidRDefault="00854DC7">
      <w:bookmarkStart w:id="0" w:name="_GoBack"/>
      <w:bookmarkEnd w:id="0"/>
    </w:p>
    <w:p w:rsidR="004306B8" w:rsidRPr="0038222F" w:rsidRDefault="004306B8" w:rsidP="0038222F">
      <w:pPr>
        <w:jc w:val="center"/>
        <w:rPr>
          <w:sz w:val="20"/>
          <w:szCs w:val="20"/>
        </w:rPr>
      </w:pPr>
      <w:r w:rsidRPr="0038222F">
        <w:rPr>
          <w:sz w:val="20"/>
          <w:szCs w:val="20"/>
        </w:rPr>
        <w:t>Годовой отчет эмитента ценных бумаг</w:t>
      </w:r>
    </w:p>
    <w:p w:rsidR="004306B8" w:rsidRPr="0038222F" w:rsidRDefault="004306B8" w:rsidP="0038222F">
      <w:pPr>
        <w:tabs>
          <w:tab w:val="left" w:pos="6849"/>
        </w:tabs>
        <w:jc w:val="center"/>
        <w:rPr>
          <w:sz w:val="20"/>
          <w:szCs w:val="20"/>
        </w:rPr>
      </w:pPr>
      <w:r w:rsidRPr="0038222F">
        <w:rPr>
          <w:sz w:val="20"/>
          <w:szCs w:val="20"/>
        </w:rPr>
        <w:t>ОАО «Любанский льнозавод»</w:t>
      </w:r>
    </w:p>
    <w:p w:rsidR="004306B8" w:rsidRPr="0038222F" w:rsidRDefault="004306B8" w:rsidP="0038222F">
      <w:pPr>
        <w:jc w:val="center"/>
        <w:rPr>
          <w:sz w:val="20"/>
          <w:szCs w:val="20"/>
        </w:rPr>
      </w:pPr>
      <w:r w:rsidRPr="0038222F">
        <w:rPr>
          <w:sz w:val="20"/>
          <w:szCs w:val="20"/>
        </w:rPr>
        <w:t>223812   г.Любань,ул.Боровика, д.1</w:t>
      </w:r>
    </w:p>
    <w:p w:rsidR="00F87D37" w:rsidRPr="0038222F" w:rsidRDefault="004306B8" w:rsidP="00F87D37">
      <w:pPr>
        <w:jc w:val="center"/>
        <w:rPr>
          <w:sz w:val="20"/>
          <w:szCs w:val="20"/>
        </w:rPr>
      </w:pPr>
      <w:r w:rsidRPr="0038222F">
        <w:rPr>
          <w:sz w:val="20"/>
          <w:szCs w:val="20"/>
        </w:rPr>
        <w:t>УНП   690657136</w:t>
      </w:r>
    </w:p>
    <w:p w:rsidR="004306B8" w:rsidRPr="0038222F" w:rsidRDefault="004306B8" w:rsidP="0038222F">
      <w:pPr>
        <w:jc w:val="center"/>
        <w:rPr>
          <w:sz w:val="20"/>
          <w:szCs w:val="20"/>
        </w:rPr>
      </w:pPr>
      <w:r w:rsidRPr="0038222F">
        <w:rPr>
          <w:sz w:val="20"/>
          <w:szCs w:val="20"/>
        </w:rPr>
        <w:t>Бухгалтерский баланс на 01 января 201</w:t>
      </w:r>
      <w:r w:rsidR="00CB57A1">
        <w:rPr>
          <w:sz w:val="20"/>
          <w:szCs w:val="20"/>
        </w:rPr>
        <w:t>9</w:t>
      </w:r>
      <w:r w:rsidRPr="0038222F">
        <w:rPr>
          <w:sz w:val="20"/>
          <w:szCs w:val="20"/>
        </w:rPr>
        <w:t>года</w:t>
      </w:r>
    </w:p>
    <w:tbl>
      <w:tblPr>
        <w:tblpPr w:leftFromText="180" w:rightFromText="180" w:vertAnchor="text" w:tblpY="1"/>
        <w:tblOverlap w:val="never"/>
        <w:tblW w:w="11665" w:type="dxa"/>
        <w:tblLayout w:type="fixed"/>
        <w:tblLook w:val="0000" w:firstRow="0" w:lastRow="0" w:firstColumn="0" w:lastColumn="0" w:noHBand="0" w:noVBand="0"/>
      </w:tblPr>
      <w:tblGrid>
        <w:gridCol w:w="2435"/>
        <w:gridCol w:w="25"/>
        <w:gridCol w:w="837"/>
        <w:gridCol w:w="118"/>
        <w:gridCol w:w="1276"/>
        <w:gridCol w:w="1097"/>
        <w:gridCol w:w="74"/>
        <w:gridCol w:w="312"/>
        <w:gridCol w:w="471"/>
        <w:gridCol w:w="150"/>
        <w:gridCol w:w="42"/>
        <w:gridCol w:w="734"/>
        <w:gridCol w:w="217"/>
        <w:gridCol w:w="250"/>
        <w:gridCol w:w="42"/>
        <w:gridCol w:w="857"/>
        <w:gridCol w:w="33"/>
        <w:gridCol w:w="70"/>
        <w:gridCol w:w="101"/>
        <w:gridCol w:w="140"/>
        <w:gridCol w:w="931"/>
        <w:gridCol w:w="528"/>
        <w:gridCol w:w="925"/>
      </w:tblGrid>
      <w:tr w:rsidR="00E21BF0" w:rsidRPr="0038222F" w:rsidTr="009541D2">
        <w:trPr>
          <w:trHeight w:val="70"/>
        </w:trPr>
        <w:tc>
          <w:tcPr>
            <w:tcW w:w="24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38222F" w:rsidRDefault="00E21BF0" w:rsidP="000C68BF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38222F" w:rsidRDefault="00E21BF0" w:rsidP="000C68BF">
            <w:pPr>
              <w:rPr>
                <w:sz w:val="20"/>
                <w:szCs w:val="20"/>
              </w:rPr>
            </w:pPr>
            <w:r w:rsidRPr="0038222F">
              <w:rPr>
                <w:sz w:val="20"/>
                <w:szCs w:val="20"/>
              </w:rPr>
              <w:t> </w:t>
            </w:r>
          </w:p>
        </w:tc>
        <w:tc>
          <w:tcPr>
            <w:tcW w:w="437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38222F" w:rsidRDefault="00E21BF0" w:rsidP="000C68BF">
            <w:pPr>
              <w:rPr>
                <w:sz w:val="20"/>
                <w:szCs w:val="20"/>
              </w:rPr>
            </w:pPr>
            <w:r w:rsidRPr="0038222F">
              <w:rPr>
                <w:sz w:val="20"/>
                <w:szCs w:val="20"/>
              </w:rPr>
              <w:t> </w:t>
            </w:r>
          </w:p>
        </w:tc>
        <w:tc>
          <w:tcPr>
            <w:tcW w:w="2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38222F" w:rsidRDefault="00E21BF0" w:rsidP="000C68BF">
            <w:pPr>
              <w:rPr>
                <w:sz w:val="20"/>
                <w:szCs w:val="20"/>
              </w:rPr>
            </w:pPr>
            <w:r w:rsidRPr="0038222F">
              <w:rPr>
                <w:sz w:val="20"/>
                <w:szCs w:val="20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38222F" w:rsidRDefault="00E21BF0" w:rsidP="000C68BF">
            <w:pPr>
              <w:rPr>
                <w:sz w:val="20"/>
                <w:szCs w:val="20"/>
              </w:rPr>
            </w:pPr>
            <w:r w:rsidRPr="0038222F">
              <w:rPr>
                <w:sz w:val="20"/>
                <w:szCs w:val="20"/>
              </w:rPr>
              <w:t> </w:t>
            </w:r>
          </w:p>
        </w:tc>
        <w:tc>
          <w:tcPr>
            <w:tcW w:w="272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E21BF0" w:rsidRPr="0038222F" w:rsidRDefault="00E21BF0" w:rsidP="000C68BF">
            <w:pPr>
              <w:jc w:val="right"/>
              <w:rPr>
                <w:sz w:val="20"/>
                <w:szCs w:val="20"/>
              </w:rPr>
            </w:pPr>
          </w:p>
        </w:tc>
      </w:tr>
      <w:tr w:rsidR="00E21BF0" w:rsidTr="009541D2">
        <w:trPr>
          <w:trHeight w:val="70"/>
        </w:trPr>
        <w:tc>
          <w:tcPr>
            <w:tcW w:w="24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Default="00E21BF0" w:rsidP="000C68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Default="00E21BF0" w:rsidP="000C68BF">
            <w:pPr>
              <w:ind w:right="-7609"/>
              <w:rPr>
                <w:sz w:val="20"/>
                <w:szCs w:val="20"/>
              </w:rPr>
            </w:pPr>
          </w:p>
        </w:tc>
        <w:tc>
          <w:tcPr>
            <w:tcW w:w="437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Default="00E21BF0" w:rsidP="000C68BF">
            <w:pPr>
              <w:rPr>
                <w:sz w:val="20"/>
                <w:szCs w:val="20"/>
              </w:rPr>
            </w:pPr>
          </w:p>
        </w:tc>
        <w:tc>
          <w:tcPr>
            <w:tcW w:w="2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Default="00E21BF0" w:rsidP="000C68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Default="00E21BF0" w:rsidP="000C68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72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E21BF0" w:rsidRDefault="00E21BF0" w:rsidP="000C68BF">
            <w:pPr>
              <w:jc w:val="right"/>
              <w:rPr>
                <w:sz w:val="16"/>
                <w:szCs w:val="16"/>
              </w:rPr>
            </w:pPr>
          </w:p>
        </w:tc>
      </w:tr>
      <w:tr w:rsidR="00E21BF0" w:rsidRPr="00B530AA" w:rsidTr="009541D2">
        <w:trPr>
          <w:trHeight w:val="70"/>
        </w:trPr>
        <w:tc>
          <w:tcPr>
            <w:tcW w:w="24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 </w:t>
            </w:r>
          </w:p>
        </w:tc>
        <w:tc>
          <w:tcPr>
            <w:tcW w:w="9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 </w:t>
            </w:r>
          </w:p>
        </w:tc>
        <w:tc>
          <w:tcPr>
            <w:tcW w:w="437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 </w:t>
            </w:r>
          </w:p>
        </w:tc>
        <w:tc>
          <w:tcPr>
            <w:tcW w:w="2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 </w:t>
            </w:r>
          </w:p>
        </w:tc>
        <w:tc>
          <w:tcPr>
            <w:tcW w:w="272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E21BF0" w:rsidRPr="004306B8" w:rsidRDefault="00E21BF0" w:rsidP="000C68BF">
            <w:pPr>
              <w:jc w:val="right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 xml:space="preserve">    </w:t>
            </w:r>
          </w:p>
        </w:tc>
      </w:tr>
      <w:tr w:rsidR="00E21BF0" w:rsidRPr="00B530AA" w:rsidTr="009541D2">
        <w:trPr>
          <w:gridAfter w:val="1"/>
          <w:wAfter w:w="925" w:type="dxa"/>
          <w:trHeight w:val="312"/>
        </w:trPr>
        <w:tc>
          <w:tcPr>
            <w:tcW w:w="6174" w:type="dxa"/>
            <w:gridSpan w:val="8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Активы</w:t>
            </w:r>
          </w:p>
        </w:tc>
        <w:tc>
          <w:tcPr>
            <w:tcW w:w="1397" w:type="dxa"/>
            <w:gridSpan w:val="4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710" w:type="dxa"/>
            <w:gridSpan w:val="8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21BF0" w:rsidRPr="00B530AA" w:rsidRDefault="00E21BF0" w:rsidP="000C68BF">
            <w:pPr>
              <w:pStyle w:val="a3"/>
              <w:widowControl w:val="0"/>
              <w:spacing w:line="276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B530AA">
              <w:rPr>
                <w:rFonts w:ascii="Times New Roman" w:hAnsi="Times New Roman"/>
                <w:b/>
                <w:sz w:val="16"/>
                <w:szCs w:val="16"/>
              </w:rPr>
              <w:t>На 31 декабря 201</w:t>
            </w:r>
            <w:r w:rsidR="00CB57A1"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B530AA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1459" w:type="dxa"/>
            <w:gridSpan w:val="2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E21BF0" w:rsidRPr="00B530AA" w:rsidRDefault="00E21BF0" w:rsidP="000C68BF">
            <w:pPr>
              <w:pStyle w:val="a3"/>
              <w:widowControl w:val="0"/>
              <w:spacing w:line="276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B530AA">
              <w:rPr>
                <w:rFonts w:ascii="Times New Roman" w:hAnsi="Times New Roman"/>
                <w:b/>
                <w:sz w:val="16"/>
                <w:szCs w:val="16"/>
              </w:rPr>
              <w:t>На 31 декабря 201</w:t>
            </w:r>
            <w:r w:rsidR="00CB57A1">
              <w:rPr>
                <w:rFonts w:ascii="Times New Roman" w:hAnsi="Times New Roman"/>
                <w:b/>
                <w:sz w:val="16"/>
                <w:szCs w:val="16"/>
              </w:rPr>
              <w:t>7</w:t>
            </w:r>
            <w:r w:rsidRPr="00B530AA">
              <w:rPr>
                <w:rFonts w:ascii="Times New Roman" w:hAnsi="Times New Roman"/>
                <w:b/>
                <w:sz w:val="16"/>
                <w:szCs w:val="16"/>
              </w:rPr>
              <w:t xml:space="preserve"> года</w:t>
            </w:r>
          </w:p>
        </w:tc>
      </w:tr>
      <w:tr w:rsidR="00E21BF0" w:rsidRPr="00B530AA" w:rsidTr="009541D2">
        <w:trPr>
          <w:gridAfter w:val="1"/>
          <w:wAfter w:w="925" w:type="dxa"/>
          <w:trHeight w:val="225"/>
        </w:trPr>
        <w:tc>
          <w:tcPr>
            <w:tcW w:w="6174" w:type="dxa"/>
            <w:gridSpan w:val="8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E21BF0" w:rsidRPr="00B530AA" w:rsidTr="009541D2">
        <w:trPr>
          <w:gridAfter w:val="1"/>
          <w:wAfter w:w="925" w:type="dxa"/>
          <w:trHeight w:val="209"/>
        </w:trPr>
        <w:tc>
          <w:tcPr>
            <w:tcW w:w="6174" w:type="dxa"/>
            <w:gridSpan w:val="8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E21BF0" w:rsidRPr="00B530AA" w:rsidRDefault="00E21BF0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 xml:space="preserve">I. ДОЛГОСРОЧНЫЕ АКТИВЫ </w:t>
            </w:r>
          </w:p>
        </w:tc>
        <w:tc>
          <w:tcPr>
            <w:tcW w:w="1397" w:type="dxa"/>
            <w:gridSpan w:val="4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 </w:t>
            </w:r>
          </w:p>
        </w:tc>
        <w:tc>
          <w:tcPr>
            <w:tcW w:w="1710" w:type="dxa"/>
            <w:gridSpan w:val="8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 </w:t>
            </w:r>
          </w:p>
        </w:tc>
        <w:tc>
          <w:tcPr>
            <w:tcW w:w="1459" w:type="dxa"/>
            <w:gridSpan w:val="2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 </w:t>
            </w:r>
          </w:p>
        </w:tc>
      </w:tr>
      <w:tr w:rsidR="00E21BF0" w:rsidRPr="00B530AA" w:rsidTr="009541D2">
        <w:trPr>
          <w:gridAfter w:val="1"/>
          <w:wAfter w:w="925" w:type="dxa"/>
          <w:trHeight w:val="6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E21BF0" w:rsidRPr="00B530AA" w:rsidRDefault="00E21BF0" w:rsidP="000C68BF">
            <w:pPr>
              <w:spacing w:line="276" w:lineRule="auto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Основные средства</w:t>
            </w:r>
          </w:p>
        </w:tc>
        <w:tc>
          <w:tcPr>
            <w:tcW w:w="1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86293E" w:rsidRDefault="00E21BF0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110</w:t>
            </w:r>
          </w:p>
        </w:tc>
        <w:tc>
          <w:tcPr>
            <w:tcW w:w="171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B57A1" w:rsidRDefault="00CB57A1" w:rsidP="000C68BF">
            <w:pPr>
              <w:spacing w:line="276" w:lineRule="auto"/>
              <w:rPr>
                <w:b/>
                <w:sz w:val="16"/>
                <w:szCs w:val="16"/>
              </w:rPr>
            </w:pPr>
            <w:bookmarkStart w:id="1" w:name="f1r110"/>
            <w:bookmarkEnd w:id="1"/>
            <w:r>
              <w:rPr>
                <w:b/>
                <w:sz w:val="16"/>
                <w:szCs w:val="16"/>
              </w:rPr>
              <w:t xml:space="preserve">     </w:t>
            </w:r>
          </w:p>
          <w:p w:rsidR="00CB57A1" w:rsidRDefault="00CB57A1" w:rsidP="000C68BF">
            <w:pPr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            1537</w:t>
            </w:r>
          </w:p>
          <w:p w:rsidR="00CB57A1" w:rsidRPr="00B530AA" w:rsidRDefault="00CB57A1" w:rsidP="000C68BF">
            <w:pPr>
              <w:spacing w:line="276" w:lineRule="auto"/>
              <w:rPr>
                <w:b/>
                <w:sz w:val="16"/>
                <w:szCs w:val="16"/>
              </w:rPr>
            </w:pPr>
          </w:p>
        </w:tc>
        <w:tc>
          <w:tcPr>
            <w:tcW w:w="14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1203</w:t>
            </w:r>
          </w:p>
        </w:tc>
      </w:tr>
      <w:tr w:rsidR="00E21BF0" w:rsidRPr="00B530AA" w:rsidTr="009541D2">
        <w:trPr>
          <w:gridAfter w:val="1"/>
          <w:wAfter w:w="925" w:type="dxa"/>
          <w:trHeight w:val="109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E21BF0" w:rsidRPr="00B530AA" w:rsidRDefault="00E21BF0" w:rsidP="000C68BF">
            <w:pPr>
              <w:spacing w:line="276" w:lineRule="auto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Нематериальные активы</w:t>
            </w:r>
          </w:p>
        </w:tc>
        <w:tc>
          <w:tcPr>
            <w:tcW w:w="1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86293E" w:rsidRDefault="00E21BF0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120</w:t>
            </w:r>
          </w:p>
        </w:tc>
        <w:tc>
          <w:tcPr>
            <w:tcW w:w="171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bookmarkStart w:id="2" w:name="f1r120"/>
            <w:bookmarkEnd w:id="2"/>
          </w:p>
        </w:tc>
        <w:tc>
          <w:tcPr>
            <w:tcW w:w="14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E21BF0" w:rsidRPr="00B530AA" w:rsidRDefault="00E21BF0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385A13" w:rsidRPr="00B530AA" w:rsidTr="009541D2">
        <w:trPr>
          <w:gridAfter w:val="1"/>
          <w:wAfter w:w="925" w:type="dxa"/>
          <w:trHeight w:val="111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85A13" w:rsidRPr="00B530AA" w:rsidRDefault="00385A13" w:rsidP="000C68BF">
            <w:pPr>
              <w:spacing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Прочие долгосрочные активы</w:t>
            </w:r>
          </w:p>
        </w:tc>
        <w:tc>
          <w:tcPr>
            <w:tcW w:w="1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5A13" w:rsidRPr="0086293E" w:rsidRDefault="00385A13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180</w:t>
            </w:r>
          </w:p>
        </w:tc>
        <w:tc>
          <w:tcPr>
            <w:tcW w:w="171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5A13" w:rsidRPr="00B530AA" w:rsidRDefault="00CB57A1" w:rsidP="000C68BF">
            <w:pPr>
              <w:spacing w:line="276" w:lineRule="auto"/>
              <w:rPr>
                <w:b/>
                <w:sz w:val="16"/>
                <w:szCs w:val="16"/>
              </w:rPr>
            </w:pPr>
            <w:bookmarkStart w:id="3" w:name="f1r130"/>
            <w:bookmarkEnd w:id="3"/>
            <w:r>
              <w:rPr>
                <w:b/>
                <w:sz w:val="16"/>
                <w:szCs w:val="16"/>
              </w:rPr>
              <w:t xml:space="preserve">              12</w:t>
            </w:r>
          </w:p>
        </w:tc>
        <w:tc>
          <w:tcPr>
            <w:tcW w:w="14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5A13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15</w:t>
            </w:r>
          </w:p>
        </w:tc>
      </w:tr>
      <w:tr w:rsidR="00385A13" w:rsidRPr="00B530AA" w:rsidTr="009541D2">
        <w:trPr>
          <w:gridAfter w:val="1"/>
          <w:wAfter w:w="925" w:type="dxa"/>
          <w:trHeight w:val="1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85A13" w:rsidRPr="002B261A" w:rsidRDefault="002B261A" w:rsidP="000C68BF">
            <w:pPr>
              <w:spacing w:line="276" w:lineRule="auto"/>
              <w:rPr>
                <w:b/>
                <w:sz w:val="16"/>
                <w:szCs w:val="16"/>
                <w:lang w:val="en-US"/>
              </w:rPr>
            </w:pPr>
            <w:r w:rsidRPr="002B261A">
              <w:rPr>
                <w:b/>
                <w:sz w:val="16"/>
                <w:szCs w:val="16"/>
              </w:rPr>
              <w:t xml:space="preserve">ИТОГО по разделу </w:t>
            </w:r>
            <w:r w:rsidRPr="002B261A">
              <w:rPr>
                <w:b/>
                <w:sz w:val="16"/>
                <w:szCs w:val="16"/>
                <w:lang w:val="en-US"/>
              </w:rPr>
              <w:t>I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5A13" w:rsidRPr="0086293E" w:rsidRDefault="002B261A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190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5A13" w:rsidRDefault="00CB57A1" w:rsidP="000C68BF">
            <w:pPr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            2069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5A13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1218</w:t>
            </w:r>
          </w:p>
        </w:tc>
      </w:tr>
      <w:tr w:rsidR="002B261A" w:rsidRPr="00B530AA" w:rsidTr="009541D2">
        <w:trPr>
          <w:gridAfter w:val="1"/>
          <w:wAfter w:w="925" w:type="dxa"/>
          <w:trHeight w:val="24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261A" w:rsidRPr="00442260" w:rsidRDefault="00442260" w:rsidP="000C68BF">
            <w:pPr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  <w:lang w:val="en-US"/>
              </w:rPr>
              <w:t>II</w:t>
            </w:r>
            <w:r>
              <w:rPr>
                <w:b/>
                <w:sz w:val="16"/>
                <w:szCs w:val="16"/>
              </w:rPr>
              <w:t>.КРАТКОСРОЧНЫЕ АКТИВЫ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261A" w:rsidRPr="0086293E" w:rsidRDefault="002B261A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261A" w:rsidRDefault="002B261A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261A" w:rsidRDefault="002B261A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442260" w:rsidRPr="00B530AA" w:rsidTr="009541D2">
        <w:trPr>
          <w:gridAfter w:val="1"/>
          <w:wAfter w:w="925" w:type="dxa"/>
          <w:trHeight w:val="9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42260" w:rsidRPr="002B261A" w:rsidRDefault="00442260" w:rsidP="000C68BF">
            <w:pPr>
              <w:spacing w:line="276" w:lineRule="auto"/>
              <w:rPr>
                <w:b/>
                <w:sz w:val="16"/>
                <w:szCs w:val="16"/>
                <w:lang w:val="en-US"/>
              </w:rPr>
            </w:pPr>
            <w:r w:rsidRPr="00B530AA">
              <w:rPr>
                <w:sz w:val="16"/>
                <w:szCs w:val="16"/>
              </w:rPr>
              <w:t>Запасы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86293E" w:rsidRDefault="00442260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210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bookmarkStart w:id="4" w:name="f1r131"/>
            <w:bookmarkEnd w:id="4"/>
            <w:r>
              <w:rPr>
                <w:b/>
                <w:sz w:val="16"/>
                <w:szCs w:val="16"/>
              </w:rPr>
              <w:t>1221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2B261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1058</w:t>
            </w:r>
          </w:p>
        </w:tc>
      </w:tr>
      <w:tr w:rsidR="00442260" w:rsidRPr="00B530AA" w:rsidTr="009541D2">
        <w:trPr>
          <w:gridAfter w:val="1"/>
          <w:wAfter w:w="925" w:type="dxa"/>
          <w:trHeight w:val="14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42260" w:rsidRPr="00B530AA" w:rsidRDefault="00442260" w:rsidP="000C68BF">
            <w:pPr>
              <w:spacing w:line="276" w:lineRule="auto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В том числе:</w:t>
            </w:r>
            <w:r>
              <w:rPr>
                <w:sz w:val="16"/>
                <w:szCs w:val="16"/>
              </w:rPr>
              <w:t xml:space="preserve"> материалы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9A137A" w:rsidRDefault="00442260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9A137A">
              <w:rPr>
                <w:b/>
                <w:sz w:val="16"/>
                <w:szCs w:val="16"/>
              </w:rPr>
              <w:t>211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bookmarkStart w:id="5" w:name="f1r180"/>
            <w:bookmarkEnd w:id="5"/>
            <w:r>
              <w:rPr>
                <w:b/>
                <w:sz w:val="16"/>
                <w:szCs w:val="16"/>
              </w:rPr>
              <w:t>999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CB57A1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841</w:t>
            </w:r>
          </w:p>
        </w:tc>
      </w:tr>
      <w:tr w:rsidR="00442260" w:rsidRPr="00B530AA" w:rsidTr="009541D2">
        <w:trPr>
          <w:gridAfter w:val="1"/>
          <w:wAfter w:w="925" w:type="dxa"/>
          <w:trHeight w:val="199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442260" w:rsidRPr="00B530AA" w:rsidRDefault="00442260" w:rsidP="000C68BF">
            <w:pPr>
              <w:spacing w:line="276" w:lineRule="auto"/>
              <w:ind w:firstLineChars="100" w:firstLine="160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незавершенное производство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86293E" w:rsidRDefault="00442260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213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B530AA" w:rsidRDefault="00442260" w:rsidP="000C68BF">
            <w:pPr>
              <w:pStyle w:val="a3"/>
              <w:widowControl w:val="0"/>
              <w:spacing w:line="276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bookmarkStart w:id="6" w:name="f1r211"/>
            <w:bookmarkEnd w:id="6"/>
            <w:r w:rsidRPr="00B530AA">
              <w:rPr>
                <w:rFonts w:ascii="Times New Roman" w:hAnsi="Times New Roman"/>
                <w:b/>
                <w:sz w:val="16"/>
                <w:szCs w:val="16"/>
              </w:rPr>
              <w:t>1</w:t>
            </w:r>
            <w:r w:rsidR="00CB57A1">
              <w:rPr>
                <w:rFonts w:ascii="Times New Roman" w:hAnsi="Times New Roman"/>
                <w:b/>
                <w:sz w:val="16"/>
                <w:szCs w:val="16"/>
              </w:rPr>
              <w:t>82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42260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181</w:t>
            </w:r>
          </w:p>
        </w:tc>
      </w:tr>
      <w:tr w:rsidR="002B261A" w:rsidRPr="00B530AA" w:rsidTr="009541D2">
        <w:trPr>
          <w:gridAfter w:val="1"/>
          <w:wAfter w:w="925" w:type="dxa"/>
          <w:trHeight w:val="169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261A" w:rsidRPr="00B530AA" w:rsidRDefault="002B261A" w:rsidP="000C68BF">
            <w:pPr>
              <w:spacing w:line="276" w:lineRule="auto"/>
              <w:ind w:firstLineChars="100" w:firstLine="160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готовая продукция и товары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261A" w:rsidRPr="0086293E" w:rsidRDefault="002B261A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214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261A" w:rsidRPr="00B530AA" w:rsidRDefault="00CB57A1" w:rsidP="000C68BF">
            <w:pPr>
              <w:pStyle w:val="a3"/>
              <w:widowControl w:val="0"/>
              <w:spacing w:line="276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bookmarkStart w:id="7" w:name="f1r214"/>
            <w:bookmarkEnd w:id="7"/>
            <w:r>
              <w:rPr>
                <w:rFonts w:ascii="Times New Roman" w:hAnsi="Times New Roman"/>
                <w:b/>
                <w:sz w:val="16"/>
                <w:szCs w:val="16"/>
              </w:rPr>
              <w:t>40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261A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36</w:t>
            </w:r>
          </w:p>
        </w:tc>
      </w:tr>
      <w:tr w:rsidR="005774BB" w:rsidRPr="00B530AA" w:rsidTr="009541D2">
        <w:trPr>
          <w:gridAfter w:val="1"/>
          <w:wAfter w:w="925" w:type="dxa"/>
          <w:trHeight w:val="15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B530AA" w:rsidRDefault="005774BB" w:rsidP="000C68BF">
            <w:pPr>
              <w:spacing w:line="276" w:lineRule="auto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13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86293E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240</w:t>
            </w:r>
          </w:p>
        </w:tc>
        <w:tc>
          <w:tcPr>
            <w:tcW w:w="171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bookmarkStart w:id="8" w:name="f1r215"/>
            <w:bookmarkEnd w:id="8"/>
            <w:r>
              <w:rPr>
                <w:b/>
                <w:sz w:val="16"/>
                <w:szCs w:val="16"/>
              </w:rPr>
              <w:t>120</w:t>
            </w:r>
          </w:p>
        </w:tc>
        <w:tc>
          <w:tcPr>
            <w:tcW w:w="14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43</w:t>
            </w:r>
          </w:p>
        </w:tc>
      </w:tr>
      <w:tr w:rsidR="005774BB" w:rsidRPr="00B530AA" w:rsidTr="009541D2">
        <w:trPr>
          <w:gridAfter w:val="1"/>
          <w:wAfter w:w="925" w:type="dxa"/>
          <w:trHeight w:val="15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B530AA" w:rsidRDefault="005774BB" w:rsidP="000C68BF">
            <w:pPr>
              <w:spacing w:line="276" w:lineRule="auto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Краткосрочная дебиторская задолженность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86293E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250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9A137A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  <w:r w:rsidR="00CB57A1">
              <w:rPr>
                <w:b/>
                <w:sz w:val="16"/>
                <w:szCs w:val="16"/>
              </w:rPr>
              <w:t>74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250</w:t>
            </w:r>
          </w:p>
        </w:tc>
      </w:tr>
      <w:tr w:rsidR="005774BB" w:rsidRPr="00B530AA" w:rsidTr="009541D2">
        <w:trPr>
          <w:gridAfter w:val="1"/>
          <w:wAfter w:w="925" w:type="dxa"/>
          <w:trHeight w:val="113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B530AA" w:rsidRDefault="005774BB" w:rsidP="000C68BF">
            <w:pPr>
              <w:spacing w:line="276" w:lineRule="auto"/>
              <w:rPr>
                <w:sz w:val="16"/>
                <w:szCs w:val="16"/>
              </w:rPr>
            </w:pPr>
            <w:r w:rsidRPr="00B530AA">
              <w:rPr>
                <w:sz w:val="16"/>
                <w:szCs w:val="16"/>
              </w:rPr>
              <w:t>Денежные средства и их эквиваленты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86293E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270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B530AA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Default="009A137A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</w:p>
        </w:tc>
      </w:tr>
      <w:tr w:rsidR="005774BB" w:rsidRPr="00B530AA" w:rsidTr="009541D2">
        <w:trPr>
          <w:gridAfter w:val="1"/>
          <w:wAfter w:w="925" w:type="dxa"/>
          <w:trHeight w:val="6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B530AA" w:rsidRDefault="005774BB" w:rsidP="000C68BF">
            <w:pPr>
              <w:spacing w:line="276" w:lineRule="auto"/>
              <w:rPr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ИТОГО по разделу II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86293E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290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bookmarkStart w:id="9" w:name="f1r220"/>
            <w:bookmarkEnd w:id="9"/>
            <w:r>
              <w:rPr>
                <w:b/>
                <w:sz w:val="16"/>
                <w:szCs w:val="16"/>
              </w:rPr>
              <w:t>1</w:t>
            </w:r>
            <w:r w:rsidR="00CB57A1">
              <w:rPr>
                <w:b/>
                <w:sz w:val="16"/>
                <w:szCs w:val="16"/>
              </w:rPr>
              <w:t>615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1352</w:t>
            </w:r>
          </w:p>
        </w:tc>
      </w:tr>
      <w:tr w:rsidR="005774BB" w:rsidRPr="00B530AA" w:rsidTr="009541D2">
        <w:trPr>
          <w:gridAfter w:val="1"/>
          <w:wAfter w:w="925" w:type="dxa"/>
          <w:trHeight w:val="187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B530AA" w:rsidRDefault="005774B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БАЛАНС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86293E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86293E">
              <w:rPr>
                <w:b/>
                <w:sz w:val="16"/>
                <w:szCs w:val="16"/>
              </w:rPr>
              <w:t>300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3684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CB57A1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2570</w:t>
            </w:r>
          </w:p>
        </w:tc>
      </w:tr>
      <w:tr w:rsidR="005774BB" w:rsidRPr="00B530AA" w:rsidTr="009541D2">
        <w:trPr>
          <w:gridAfter w:val="1"/>
          <w:wAfter w:w="925" w:type="dxa"/>
          <w:trHeight w:val="101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B530AA" w:rsidRDefault="005774B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br w:type="page"/>
            </w:r>
            <w:r w:rsidRPr="00B530AA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5774BB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5774BB">
              <w:rPr>
                <w:b/>
                <w:sz w:val="16"/>
                <w:szCs w:val="16"/>
              </w:rPr>
              <w:t>Код строки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На 31 декабря 201</w:t>
            </w:r>
            <w:r w:rsidR="00CB57A1">
              <w:rPr>
                <w:b/>
                <w:sz w:val="16"/>
                <w:szCs w:val="16"/>
              </w:rPr>
              <w:t>8</w:t>
            </w:r>
            <w:r>
              <w:rPr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На 31 декабря 201</w:t>
            </w:r>
            <w:r w:rsidR="00CB57A1">
              <w:rPr>
                <w:b/>
                <w:sz w:val="16"/>
                <w:szCs w:val="16"/>
              </w:rPr>
              <w:t>7</w:t>
            </w:r>
            <w:r>
              <w:rPr>
                <w:b/>
                <w:sz w:val="16"/>
                <w:szCs w:val="16"/>
              </w:rPr>
              <w:t xml:space="preserve"> года</w:t>
            </w:r>
          </w:p>
        </w:tc>
      </w:tr>
      <w:tr w:rsidR="005774BB" w:rsidRPr="00B530AA" w:rsidTr="009541D2">
        <w:trPr>
          <w:gridAfter w:val="1"/>
          <w:wAfter w:w="925" w:type="dxa"/>
          <w:trHeight w:val="7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5774BB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5774BB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bookmarkStart w:id="10" w:name="f1r240"/>
            <w:bookmarkEnd w:id="10"/>
            <w:r>
              <w:rPr>
                <w:b/>
                <w:sz w:val="16"/>
                <w:szCs w:val="16"/>
              </w:rPr>
              <w:t>3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</w:t>
            </w:r>
          </w:p>
        </w:tc>
      </w:tr>
      <w:tr w:rsidR="005774BB" w:rsidRPr="00B530AA" w:rsidTr="009541D2">
        <w:trPr>
          <w:gridAfter w:val="1"/>
          <w:wAfter w:w="925" w:type="dxa"/>
          <w:trHeight w:val="6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B530AA" w:rsidRDefault="005774BB" w:rsidP="000C68BF">
            <w:pPr>
              <w:spacing w:line="276" w:lineRule="auto"/>
              <w:rPr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III. СОБСТВЕННЫЙ КАПИТАЛ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bookmarkStart w:id="11" w:name="f1r280"/>
            <w:bookmarkEnd w:id="11"/>
            <w:r w:rsidRPr="00B530AA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B530AA" w:rsidRDefault="005774BB" w:rsidP="000C68B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100414" w:rsidRPr="00B530AA" w:rsidTr="009541D2">
        <w:trPr>
          <w:gridAfter w:val="1"/>
          <w:wAfter w:w="925" w:type="dxa"/>
          <w:trHeight w:val="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410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12" w:name="f1r410"/>
            <w:bookmarkEnd w:id="12"/>
            <w:r w:rsidRPr="00100414">
              <w:rPr>
                <w:b/>
                <w:bCs/>
                <w:sz w:val="16"/>
                <w:szCs w:val="16"/>
              </w:rPr>
              <w:t>384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CB57A1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384</w:t>
            </w:r>
          </w:p>
        </w:tc>
      </w:tr>
      <w:tr w:rsidR="005774BB" w:rsidRPr="00B530AA" w:rsidTr="009541D2">
        <w:trPr>
          <w:gridAfter w:val="1"/>
          <w:wAfter w:w="925" w:type="dxa"/>
          <w:trHeight w:val="236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100414" w:rsidRDefault="005774B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Добавочный капитал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100414" w:rsidRDefault="005774BB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450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9A137A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13" w:name="f1r420"/>
            <w:bookmarkEnd w:id="13"/>
            <w:r>
              <w:rPr>
                <w:b/>
                <w:bCs/>
                <w:sz w:val="16"/>
                <w:szCs w:val="16"/>
              </w:rPr>
              <w:t>10</w:t>
            </w:r>
            <w:r w:rsidR="00621224">
              <w:rPr>
                <w:b/>
                <w:bCs/>
                <w:sz w:val="16"/>
                <w:szCs w:val="16"/>
              </w:rPr>
              <w:t>62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CB57A1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1056</w:t>
            </w:r>
          </w:p>
        </w:tc>
      </w:tr>
      <w:tr w:rsidR="00100414" w:rsidRPr="00B530AA" w:rsidTr="009541D2">
        <w:trPr>
          <w:gridAfter w:val="1"/>
          <w:wAfter w:w="925" w:type="dxa"/>
          <w:trHeight w:val="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 xml:space="preserve">Нераспределенная прибыль (непокрытый убыток) 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460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14" w:name="f1r460"/>
            <w:bookmarkEnd w:id="14"/>
            <w:r w:rsidRPr="00100414">
              <w:rPr>
                <w:b/>
                <w:bCs/>
                <w:sz w:val="16"/>
                <w:szCs w:val="16"/>
              </w:rPr>
              <w:t>-</w:t>
            </w:r>
            <w:r w:rsidR="00621224">
              <w:rPr>
                <w:b/>
                <w:bCs/>
                <w:sz w:val="16"/>
                <w:szCs w:val="16"/>
              </w:rPr>
              <w:t>2272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-</w:t>
            </w:r>
            <w:r w:rsidR="009A137A">
              <w:rPr>
                <w:b/>
                <w:bCs/>
                <w:sz w:val="16"/>
                <w:szCs w:val="16"/>
              </w:rPr>
              <w:t>1</w:t>
            </w:r>
            <w:r w:rsidR="00CB57A1">
              <w:rPr>
                <w:b/>
                <w:bCs/>
                <w:sz w:val="16"/>
                <w:szCs w:val="16"/>
              </w:rPr>
              <w:t>844</w:t>
            </w:r>
          </w:p>
        </w:tc>
      </w:tr>
      <w:tr w:rsidR="005774BB" w:rsidRPr="00B530AA" w:rsidTr="009541D2">
        <w:trPr>
          <w:gridAfter w:val="1"/>
          <w:wAfter w:w="925" w:type="dxa"/>
          <w:trHeight w:val="6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100414" w:rsidRDefault="005774B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ИТОГО по разделу III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100414" w:rsidRDefault="005774BB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490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9A137A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15" w:name="f1r470"/>
            <w:bookmarkEnd w:id="15"/>
            <w:r>
              <w:rPr>
                <w:b/>
                <w:bCs/>
                <w:sz w:val="16"/>
                <w:szCs w:val="16"/>
              </w:rPr>
              <w:t>-</w:t>
            </w:r>
            <w:r w:rsidR="00621224">
              <w:rPr>
                <w:b/>
                <w:bCs/>
                <w:sz w:val="16"/>
                <w:szCs w:val="16"/>
              </w:rPr>
              <w:t>826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CB57A1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-404</w:t>
            </w:r>
          </w:p>
        </w:tc>
      </w:tr>
      <w:tr w:rsidR="00100414" w:rsidRPr="00B530AA" w:rsidTr="009541D2">
        <w:trPr>
          <w:gridAfter w:val="1"/>
          <w:wAfter w:w="925" w:type="dxa"/>
          <w:trHeight w:val="6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B530AA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IV. ДОЛГОСРОЧНЫЕ ОБЯЗАТЕЛЬСТВА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B530AA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B530AA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B530AA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5774BB" w:rsidRPr="00B530AA" w:rsidTr="009541D2">
        <w:trPr>
          <w:gridAfter w:val="1"/>
          <w:wAfter w:w="925" w:type="dxa"/>
          <w:trHeight w:val="6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100414" w:rsidRDefault="005774B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Долгосрочные обязательства по лизинговым платежам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100414" w:rsidRDefault="005774BB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520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16" w:name="f1r510"/>
            <w:bookmarkEnd w:id="16"/>
            <w:r>
              <w:rPr>
                <w:b/>
                <w:bCs/>
                <w:sz w:val="16"/>
                <w:szCs w:val="16"/>
              </w:rPr>
              <w:t>315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CB57A1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146</w:t>
            </w:r>
          </w:p>
        </w:tc>
      </w:tr>
      <w:tr w:rsidR="005774BB" w:rsidRPr="00B530AA" w:rsidTr="009541D2">
        <w:trPr>
          <w:gridAfter w:val="1"/>
          <w:wAfter w:w="925" w:type="dxa"/>
          <w:trHeight w:val="11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100414" w:rsidRDefault="005774B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ИТОГО по разделу IV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100414" w:rsidRDefault="005774BB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590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17" w:name="f1r530"/>
            <w:bookmarkEnd w:id="17"/>
            <w:r>
              <w:rPr>
                <w:b/>
                <w:bCs/>
                <w:sz w:val="16"/>
                <w:szCs w:val="16"/>
              </w:rPr>
              <w:t>315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CB57A1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146</w:t>
            </w:r>
          </w:p>
        </w:tc>
      </w:tr>
      <w:tr w:rsidR="00100414" w:rsidRPr="00B530AA" w:rsidTr="009541D2">
        <w:trPr>
          <w:gridAfter w:val="1"/>
          <w:wAfter w:w="925" w:type="dxa"/>
          <w:trHeight w:val="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B530AA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V. КРАТКОСРОЧНЫЕ ОБЯЗАТЕЛЬСТВА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B530AA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B530AA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B530AA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 </w:t>
            </w:r>
          </w:p>
        </w:tc>
      </w:tr>
      <w:tr w:rsidR="00100414" w:rsidRPr="00B530AA" w:rsidTr="009541D2">
        <w:trPr>
          <w:gridAfter w:val="1"/>
          <w:wAfter w:w="925" w:type="dxa"/>
          <w:trHeight w:val="6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Краткосрочные кредиты и займы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610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18" w:name="f1r610"/>
            <w:bookmarkEnd w:id="18"/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86293E" w:rsidRPr="00B530AA" w:rsidTr="009541D2">
        <w:trPr>
          <w:gridAfter w:val="1"/>
          <w:wAfter w:w="925" w:type="dxa"/>
          <w:trHeight w:val="11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86293E" w:rsidRPr="00100414" w:rsidRDefault="0086293E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Краткосрочная кредиторская задолженность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86293E" w:rsidRPr="00100414" w:rsidRDefault="0086293E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630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93E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19" w:name="f1r620"/>
            <w:bookmarkEnd w:id="19"/>
            <w:r>
              <w:rPr>
                <w:b/>
                <w:bCs/>
                <w:sz w:val="16"/>
                <w:szCs w:val="16"/>
              </w:rPr>
              <w:t>3778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93E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2828</w:t>
            </w:r>
          </w:p>
        </w:tc>
      </w:tr>
      <w:tr w:rsidR="005774BB" w:rsidRPr="00B530AA" w:rsidTr="009541D2">
        <w:trPr>
          <w:gridAfter w:val="1"/>
          <w:wAfter w:w="925" w:type="dxa"/>
          <w:trHeight w:val="6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5774BB" w:rsidRPr="00100414" w:rsidRDefault="005774B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В том числе: поставщиками</w:t>
            </w:r>
            <w:r>
              <w:rPr>
                <w:b/>
                <w:bCs/>
                <w:sz w:val="16"/>
                <w:szCs w:val="16"/>
              </w:rPr>
              <w:t xml:space="preserve"> </w:t>
            </w:r>
            <w:r w:rsidRPr="00100414">
              <w:rPr>
                <w:b/>
                <w:bCs/>
                <w:sz w:val="16"/>
                <w:szCs w:val="16"/>
              </w:rPr>
              <w:t>,подрядчиками,</w:t>
            </w:r>
            <w:r>
              <w:rPr>
                <w:b/>
                <w:bCs/>
                <w:sz w:val="16"/>
                <w:szCs w:val="16"/>
              </w:rPr>
              <w:t xml:space="preserve"> </w:t>
            </w:r>
            <w:r w:rsidRPr="00100414">
              <w:rPr>
                <w:b/>
                <w:bCs/>
                <w:sz w:val="16"/>
                <w:szCs w:val="16"/>
              </w:rPr>
              <w:t>исполнителям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774BB" w:rsidRPr="00100414" w:rsidRDefault="005774BB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631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0" w:name="f1r631"/>
            <w:bookmarkEnd w:id="20"/>
            <w:r>
              <w:rPr>
                <w:b/>
                <w:bCs/>
                <w:sz w:val="16"/>
                <w:szCs w:val="16"/>
              </w:rPr>
              <w:t>2652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74BB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1802</w:t>
            </w:r>
          </w:p>
        </w:tc>
      </w:tr>
      <w:tr w:rsidR="00100414" w:rsidRPr="00B530AA" w:rsidTr="009541D2">
        <w:trPr>
          <w:gridAfter w:val="1"/>
          <w:wAfter w:w="925" w:type="dxa"/>
          <w:trHeight w:val="70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о налогам и сборам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633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1" w:name="f1r633"/>
            <w:bookmarkEnd w:id="21"/>
            <w:r>
              <w:rPr>
                <w:b/>
                <w:bCs/>
                <w:sz w:val="16"/>
                <w:szCs w:val="16"/>
              </w:rPr>
              <w:t>26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7</w:t>
            </w:r>
          </w:p>
        </w:tc>
      </w:tr>
      <w:tr w:rsidR="00100414" w:rsidRPr="00B530AA" w:rsidTr="009541D2">
        <w:trPr>
          <w:gridAfter w:val="1"/>
          <w:wAfter w:w="925" w:type="dxa"/>
          <w:trHeight w:val="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 xml:space="preserve">по социальному страхованию и обеспечению 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634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2" w:name="f1r634"/>
            <w:bookmarkEnd w:id="22"/>
            <w:r>
              <w:rPr>
                <w:b/>
                <w:bCs/>
                <w:sz w:val="16"/>
                <w:szCs w:val="16"/>
              </w:rPr>
              <w:t>16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15</w:t>
            </w:r>
          </w:p>
        </w:tc>
      </w:tr>
      <w:tr w:rsidR="00100414" w:rsidRPr="00B530AA" w:rsidTr="009541D2">
        <w:trPr>
          <w:gridAfter w:val="1"/>
          <w:wAfter w:w="925" w:type="dxa"/>
          <w:trHeight w:val="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по оплате труда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635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3" w:name="f1r635"/>
            <w:bookmarkEnd w:id="23"/>
            <w:r>
              <w:rPr>
                <w:b/>
                <w:bCs/>
                <w:sz w:val="16"/>
                <w:szCs w:val="16"/>
              </w:rPr>
              <w:t>33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9A137A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4</w:t>
            </w:r>
            <w:r w:rsidR="00621224">
              <w:rPr>
                <w:b/>
                <w:bCs/>
                <w:sz w:val="16"/>
                <w:szCs w:val="16"/>
              </w:rPr>
              <w:t>9</w:t>
            </w:r>
          </w:p>
        </w:tc>
      </w:tr>
      <w:tr w:rsidR="00100414" w:rsidRPr="00B530AA" w:rsidTr="009541D2">
        <w:trPr>
          <w:gridAfter w:val="1"/>
          <w:wAfter w:w="925" w:type="dxa"/>
          <w:trHeight w:val="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 xml:space="preserve">по лизинговым платежам 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636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4" w:name="f1r636"/>
            <w:bookmarkEnd w:id="24"/>
            <w:r>
              <w:rPr>
                <w:b/>
                <w:bCs/>
                <w:sz w:val="16"/>
                <w:szCs w:val="16"/>
              </w:rPr>
              <w:t>865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769</w:t>
            </w:r>
          </w:p>
        </w:tc>
      </w:tr>
      <w:tr w:rsidR="00100414" w:rsidRPr="00B530AA" w:rsidTr="009541D2">
        <w:trPr>
          <w:gridAfter w:val="1"/>
          <w:wAfter w:w="925" w:type="dxa"/>
          <w:trHeight w:val="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собственнику имущества (учредителям, участникам)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637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5" w:name="f1r637"/>
            <w:bookmarkEnd w:id="25"/>
            <w:r w:rsidRPr="00100414">
              <w:rPr>
                <w:b/>
                <w:bCs/>
                <w:sz w:val="16"/>
                <w:szCs w:val="16"/>
              </w:rPr>
              <w:t>182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9A137A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182</w:t>
            </w:r>
          </w:p>
        </w:tc>
      </w:tr>
      <w:tr w:rsidR="00100414" w:rsidRPr="00B530AA" w:rsidTr="009541D2">
        <w:trPr>
          <w:gridAfter w:val="1"/>
          <w:wAfter w:w="925" w:type="dxa"/>
          <w:trHeight w:val="75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100414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прочим кредиторам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100414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638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9A137A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6" w:name="f1r638"/>
            <w:bookmarkEnd w:id="26"/>
            <w:r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2701B" w:rsidRPr="00B530AA" w:rsidTr="009541D2">
        <w:trPr>
          <w:gridAfter w:val="1"/>
          <w:wAfter w:w="925" w:type="dxa"/>
          <w:trHeight w:val="118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2701B" w:rsidRPr="00100414" w:rsidRDefault="00B2701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Доходы будущих периодов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2701B" w:rsidRPr="00100414" w:rsidRDefault="00B2701B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100414">
              <w:rPr>
                <w:b/>
                <w:bCs/>
                <w:sz w:val="16"/>
                <w:szCs w:val="16"/>
              </w:rPr>
              <w:t>650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701B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7" w:name="f1r640"/>
            <w:bookmarkEnd w:id="27"/>
            <w:r>
              <w:rPr>
                <w:b/>
                <w:bCs/>
                <w:sz w:val="16"/>
                <w:szCs w:val="16"/>
              </w:rPr>
              <w:t>417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701B" w:rsidRPr="00100414" w:rsidRDefault="00B2701B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B2701B" w:rsidRPr="00B530AA" w:rsidTr="009541D2">
        <w:trPr>
          <w:gridAfter w:val="1"/>
          <w:wAfter w:w="925" w:type="dxa"/>
          <w:trHeight w:val="96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2701B" w:rsidRPr="00100414" w:rsidRDefault="00B2701B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ИТОГО по разделу V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2701B" w:rsidRPr="00100414" w:rsidRDefault="00B2701B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690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701B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8" w:name="f1r660"/>
            <w:bookmarkEnd w:id="28"/>
            <w:r>
              <w:rPr>
                <w:b/>
                <w:bCs/>
                <w:sz w:val="16"/>
                <w:szCs w:val="16"/>
              </w:rPr>
              <w:t>4195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701B" w:rsidRPr="00100414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2828</w:t>
            </w:r>
          </w:p>
        </w:tc>
      </w:tr>
      <w:tr w:rsidR="00100414" w:rsidRPr="00B530AA" w:rsidTr="009541D2">
        <w:trPr>
          <w:gridAfter w:val="1"/>
          <w:wAfter w:w="925" w:type="dxa"/>
          <w:trHeight w:val="116"/>
        </w:trPr>
        <w:tc>
          <w:tcPr>
            <w:tcW w:w="61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100414" w:rsidRPr="00B530AA" w:rsidRDefault="00100414" w:rsidP="000C68BF">
            <w:pPr>
              <w:spacing w:line="276" w:lineRule="auto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БАЛАНС</w:t>
            </w:r>
          </w:p>
        </w:tc>
        <w:tc>
          <w:tcPr>
            <w:tcW w:w="13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100414" w:rsidRPr="00B530AA" w:rsidRDefault="0010041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 w:rsidRPr="00B530AA">
              <w:rPr>
                <w:b/>
                <w:bCs/>
                <w:sz w:val="16"/>
                <w:szCs w:val="16"/>
              </w:rPr>
              <w:t>700</w:t>
            </w:r>
          </w:p>
        </w:tc>
        <w:tc>
          <w:tcPr>
            <w:tcW w:w="171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B530AA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bookmarkStart w:id="29" w:name="f1r700"/>
            <w:bookmarkEnd w:id="29"/>
            <w:r>
              <w:rPr>
                <w:b/>
                <w:bCs/>
                <w:sz w:val="16"/>
                <w:szCs w:val="16"/>
              </w:rPr>
              <w:t>3684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00414" w:rsidRPr="00B530AA" w:rsidRDefault="00621224" w:rsidP="000C68BF">
            <w:pPr>
              <w:spacing w:line="276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2570</w:t>
            </w:r>
          </w:p>
        </w:tc>
      </w:tr>
      <w:tr w:rsidR="0039102C" w:rsidTr="009541D2">
        <w:trPr>
          <w:gridAfter w:val="1"/>
          <w:wAfter w:w="925" w:type="dxa"/>
          <w:trHeight w:val="60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Default="0039102C" w:rsidP="000C68BF">
            <w:pPr>
              <w:rPr>
                <w:sz w:val="20"/>
                <w:szCs w:val="20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Default="0039102C" w:rsidP="000C68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3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Default="0039102C" w:rsidP="000C68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Default="0039102C" w:rsidP="000C68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Default="0039102C" w:rsidP="000C68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95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9102C" w:rsidRDefault="0039102C" w:rsidP="000C68BF">
            <w:pPr>
              <w:jc w:val="right"/>
              <w:rPr>
                <w:sz w:val="16"/>
                <w:szCs w:val="16"/>
              </w:rPr>
            </w:pPr>
          </w:p>
        </w:tc>
      </w:tr>
      <w:tr w:rsidR="0039102C" w:rsidRPr="005C5546" w:rsidTr="009541D2">
        <w:trPr>
          <w:gridAfter w:val="1"/>
          <w:wAfter w:w="925" w:type="dxa"/>
          <w:trHeight w:val="70"/>
        </w:trPr>
        <w:tc>
          <w:tcPr>
            <w:tcW w:w="10740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ОТЧЕТ</w:t>
            </w:r>
          </w:p>
        </w:tc>
      </w:tr>
      <w:tr w:rsidR="0039102C" w:rsidRPr="005C5546" w:rsidTr="009541D2">
        <w:trPr>
          <w:gridAfter w:val="1"/>
          <w:wAfter w:w="925" w:type="dxa"/>
          <w:trHeight w:val="255"/>
        </w:trPr>
        <w:tc>
          <w:tcPr>
            <w:tcW w:w="10740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о прибылях и убытках</w:t>
            </w:r>
          </w:p>
        </w:tc>
      </w:tr>
      <w:tr w:rsidR="0039102C" w:rsidRPr="005C5546" w:rsidTr="009541D2">
        <w:trPr>
          <w:gridAfter w:val="1"/>
          <w:wAfter w:w="925" w:type="dxa"/>
          <w:trHeight w:val="70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  <w:tc>
          <w:tcPr>
            <w:tcW w:w="13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ind w:firstLineChars="300" w:firstLine="482"/>
              <w:jc w:val="right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за</w:t>
            </w:r>
          </w:p>
        </w:tc>
        <w:tc>
          <w:tcPr>
            <w:tcW w:w="4349" w:type="dxa"/>
            <w:gridSpan w:val="13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ind w:leftChars="-3" w:left="-2" w:hangingChars="3" w:hanging="5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январь-декабрь 201</w:t>
            </w:r>
            <w:r w:rsidR="00621224">
              <w:rPr>
                <w:b/>
                <w:sz w:val="16"/>
                <w:szCs w:val="16"/>
              </w:rPr>
              <w:t>8</w:t>
            </w:r>
            <w:r w:rsidRPr="005C5546">
              <w:rPr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17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</w:tr>
      <w:tr w:rsidR="0039102C" w:rsidRPr="005C5546" w:rsidTr="009541D2">
        <w:trPr>
          <w:gridAfter w:val="1"/>
          <w:wAfter w:w="925" w:type="dxa"/>
          <w:trHeight w:val="60"/>
        </w:trPr>
        <w:tc>
          <w:tcPr>
            <w:tcW w:w="2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  <w:tc>
          <w:tcPr>
            <w:tcW w:w="83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  <w:tc>
          <w:tcPr>
            <w:tcW w:w="13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  <w:tc>
          <w:tcPr>
            <w:tcW w:w="11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  <w:tc>
          <w:tcPr>
            <w:tcW w:w="224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  <w:tc>
          <w:tcPr>
            <w:tcW w:w="17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 </w:t>
            </w:r>
          </w:p>
        </w:tc>
      </w:tr>
      <w:tr w:rsidR="0039102C" w:rsidRPr="005C5546" w:rsidTr="009541D2">
        <w:trPr>
          <w:gridAfter w:val="1"/>
          <w:wAfter w:w="925" w:type="dxa"/>
          <w:trHeight w:val="40"/>
        </w:trPr>
        <w:tc>
          <w:tcPr>
            <w:tcW w:w="5862" w:type="dxa"/>
            <w:gridSpan w:val="7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933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245" w:type="dxa"/>
            <w:gridSpan w:val="8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5C5546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январь-декабрь </w:t>
            </w:r>
            <w:r w:rsidR="00621224">
              <w:rPr>
                <w:rFonts w:ascii="Times New Roman" w:hAnsi="Times New Roman"/>
                <w:b/>
                <w:sz w:val="16"/>
                <w:szCs w:val="16"/>
              </w:rPr>
              <w:t>2018</w:t>
            </w:r>
            <w:r w:rsidRPr="005C5546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1700" w:type="dxa"/>
            <w:gridSpan w:val="4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5C5546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январь-декабрь </w:t>
            </w:r>
            <w:r w:rsidR="00621224">
              <w:rPr>
                <w:rFonts w:ascii="Times New Roman" w:hAnsi="Times New Roman"/>
                <w:b/>
                <w:sz w:val="16"/>
                <w:szCs w:val="16"/>
              </w:rPr>
              <w:t>2017</w:t>
            </w:r>
            <w:r w:rsidRPr="005C5546">
              <w:rPr>
                <w:rFonts w:ascii="Times New Roman" w:hAnsi="Times New Roman"/>
                <w:b/>
                <w:sz w:val="16"/>
                <w:szCs w:val="16"/>
              </w:rPr>
              <w:t xml:space="preserve"> г</w:t>
            </w:r>
          </w:p>
        </w:tc>
      </w:tr>
      <w:tr w:rsidR="0039102C" w:rsidRPr="005C5546" w:rsidTr="009541D2">
        <w:trPr>
          <w:gridAfter w:val="1"/>
          <w:wAfter w:w="925" w:type="dxa"/>
          <w:trHeight w:val="154"/>
        </w:trPr>
        <w:tc>
          <w:tcPr>
            <w:tcW w:w="5862" w:type="dxa"/>
            <w:gridSpan w:val="7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933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39102C" w:rsidRPr="005C5546" w:rsidTr="009541D2">
        <w:trPr>
          <w:gridAfter w:val="1"/>
          <w:wAfter w:w="925" w:type="dxa"/>
          <w:trHeight w:val="446"/>
        </w:trPr>
        <w:tc>
          <w:tcPr>
            <w:tcW w:w="5862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Выручка от реализации продукции, товаров, работ, услуг</w:t>
            </w:r>
          </w:p>
        </w:tc>
        <w:tc>
          <w:tcPr>
            <w:tcW w:w="933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010</w:t>
            </w:r>
          </w:p>
        </w:tc>
        <w:tc>
          <w:tcPr>
            <w:tcW w:w="2245" w:type="dxa"/>
            <w:gridSpan w:val="8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bookmarkStart w:id="30" w:name="f2r10"/>
            <w:bookmarkEnd w:id="30"/>
            <w:r>
              <w:rPr>
                <w:b/>
                <w:sz w:val="16"/>
                <w:szCs w:val="16"/>
              </w:rPr>
              <w:t>1511</w:t>
            </w:r>
          </w:p>
        </w:tc>
        <w:tc>
          <w:tcPr>
            <w:tcW w:w="1700" w:type="dxa"/>
            <w:gridSpan w:val="4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1</w:t>
            </w:r>
            <w:r w:rsidR="00621224">
              <w:rPr>
                <w:b/>
                <w:sz w:val="16"/>
                <w:szCs w:val="16"/>
              </w:rPr>
              <w:t>110</w:t>
            </w:r>
          </w:p>
        </w:tc>
      </w:tr>
      <w:tr w:rsidR="0039102C" w:rsidRPr="005C5546" w:rsidTr="009541D2">
        <w:trPr>
          <w:gridAfter w:val="1"/>
          <w:wAfter w:w="925" w:type="dxa"/>
          <w:trHeight w:val="282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Себестоимость реализованной продукции, товаров, работ, услуг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020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31" w:name="f2r20"/>
            <w:bookmarkEnd w:id="31"/>
            <w:r w:rsidRPr="005C5546">
              <w:rPr>
                <w:b/>
                <w:sz w:val="16"/>
                <w:szCs w:val="16"/>
              </w:rPr>
              <w:t>2 </w:t>
            </w:r>
            <w:r w:rsidR="00621224">
              <w:rPr>
                <w:b/>
                <w:sz w:val="16"/>
                <w:szCs w:val="16"/>
              </w:rPr>
              <w:t>071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2 </w:t>
            </w:r>
            <w:r w:rsidR="00621224">
              <w:rPr>
                <w:b/>
                <w:sz w:val="16"/>
                <w:szCs w:val="16"/>
              </w:rPr>
              <w:t>123</w:t>
            </w:r>
          </w:p>
        </w:tc>
      </w:tr>
      <w:tr w:rsidR="0039102C" w:rsidRPr="005C5546" w:rsidTr="009541D2">
        <w:trPr>
          <w:gridAfter w:val="1"/>
          <w:wAfter w:w="925" w:type="dxa"/>
          <w:trHeight w:val="179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Валовая прибыль (010 – 020)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030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32" w:name="f2r30"/>
            <w:bookmarkEnd w:id="32"/>
            <w:r w:rsidRPr="005C5546">
              <w:rPr>
                <w:b/>
                <w:sz w:val="16"/>
                <w:szCs w:val="16"/>
              </w:rPr>
              <w:t>-</w:t>
            </w:r>
            <w:r w:rsidR="00621224">
              <w:rPr>
                <w:b/>
                <w:sz w:val="16"/>
                <w:szCs w:val="16"/>
              </w:rPr>
              <w:t>560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621224">
              <w:rPr>
                <w:b/>
                <w:sz w:val="16"/>
                <w:szCs w:val="16"/>
              </w:rPr>
              <w:t>1013</w:t>
            </w:r>
          </w:p>
        </w:tc>
      </w:tr>
      <w:tr w:rsidR="0039102C" w:rsidRPr="005C5546" w:rsidTr="009541D2">
        <w:trPr>
          <w:gridAfter w:val="1"/>
          <w:wAfter w:w="925" w:type="dxa"/>
          <w:trHeight w:val="83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Управленческие расходы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040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33" w:name="f2r40"/>
            <w:bookmarkEnd w:id="33"/>
            <w:r w:rsidRPr="005C5546">
              <w:rPr>
                <w:b/>
                <w:sz w:val="16"/>
                <w:szCs w:val="16"/>
              </w:rPr>
              <w:t>7</w:t>
            </w:r>
            <w:r w:rsidR="00621224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9A137A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</w:t>
            </w:r>
            <w:r w:rsidR="00621224">
              <w:rPr>
                <w:b/>
                <w:sz w:val="16"/>
                <w:szCs w:val="16"/>
              </w:rPr>
              <w:t>2</w:t>
            </w:r>
          </w:p>
        </w:tc>
      </w:tr>
      <w:tr w:rsidR="0039102C" w:rsidRPr="005C5546" w:rsidTr="009541D2">
        <w:trPr>
          <w:gridAfter w:val="1"/>
          <w:wAfter w:w="925" w:type="dxa"/>
          <w:trHeight w:val="257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060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34" w:name="f2r50"/>
            <w:bookmarkEnd w:id="34"/>
            <w:r w:rsidRPr="005C5546">
              <w:rPr>
                <w:b/>
                <w:sz w:val="16"/>
                <w:szCs w:val="16"/>
              </w:rPr>
              <w:t>-</w:t>
            </w:r>
            <w:r w:rsidR="00621224">
              <w:rPr>
                <w:b/>
                <w:sz w:val="16"/>
                <w:szCs w:val="16"/>
              </w:rPr>
              <w:t>631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621224">
              <w:rPr>
                <w:b/>
                <w:sz w:val="16"/>
                <w:szCs w:val="16"/>
              </w:rPr>
              <w:t>1085</w:t>
            </w:r>
          </w:p>
        </w:tc>
      </w:tr>
      <w:tr w:rsidR="0039102C" w:rsidRPr="005C5546" w:rsidTr="009541D2">
        <w:trPr>
          <w:gridAfter w:val="1"/>
          <w:wAfter w:w="925" w:type="dxa"/>
          <w:trHeight w:val="65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Прочие доходы по текущей деятельности</w:t>
            </w:r>
          </w:p>
        </w:tc>
        <w:tc>
          <w:tcPr>
            <w:tcW w:w="93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070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bookmarkStart w:id="35" w:name="f2r70"/>
            <w:bookmarkEnd w:id="35"/>
            <w:r>
              <w:rPr>
                <w:b/>
                <w:sz w:val="16"/>
                <w:szCs w:val="16"/>
              </w:rPr>
              <w:t>135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466</w:t>
            </w:r>
          </w:p>
        </w:tc>
      </w:tr>
      <w:tr w:rsidR="0039102C" w:rsidRPr="005C5546" w:rsidTr="009541D2">
        <w:trPr>
          <w:gridAfter w:val="1"/>
          <w:wAfter w:w="925" w:type="dxa"/>
          <w:trHeight w:val="111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Прочие расходы по текущей деятельности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080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bookmarkStart w:id="36" w:name="f2r80"/>
            <w:bookmarkEnd w:id="36"/>
            <w:r>
              <w:rPr>
                <w:b/>
                <w:sz w:val="16"/>
                <w:szCs w:val="16"/>
              </w:rPr>
              <w:t>43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9A137A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  <w:r w:rsidR="00621224">
              <w:rPr>
                <w:b/>
                <w:sz w:val="16"/>
                <w:szCs w:val="16"/>
              </w:rPr>
              <w:t>28</w:t>
            </w:r>
          </w:p>
        </w:tc>
      </w:tr>
      <w:tr w:rsidR="0039102C" w:rsidRPr="005C5546" w:rsidTr="009541D2">
        <w:trPr>
          <w:gridAfter w:val="1"/>
          <w:wAfter w:w="925" w:type="dxa"/>
          <w:trHeight w:val="44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Прибыль (убыток) от текущей деятельности</w:t>
            </w:r>
            <w:r w:rsidRPr="005C5546">
              <w:rPr>
                <w:sz w:val="16"/>
                <w:szCs w:val="16"/>
              </w:rPr>
              <w:br/>
              <w:t>(± 060 + 070 – 080)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090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37" w:name="f2r90"/>
            <w:bookmarkEnd w:id="37"/>
            <w:r w:rsidRPr="005C5546">
              <w:rPr>
                <w:b/>
                <w:sz w:val="16"/>
                <w:szCs w:val="16"/>
              </w:rPr>
              <w:t>-</w:t>
            </w:r>
            <w:r w:rsidR="00621224">
              <w:rPr>
                <w:b/>
                <w:sz w:val="16"/>
                <w:szCs w:val="16"/>
              </w:rPr>
              <w:t>539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621224">
              <w:rPr>
                <w:b/>
                <w:sz w:val="16"/>
                <w:szCs w:val="16"/>
              </w:rPr>
              <w:t>747</w:t>
            </w:r>
          </w:p>
        </w:tc>
      </w:tr>
      <w:tr w:rsidR="0039102C" w:rsidRPr="005C5546" w:rsidTr="009541D2">
        <w:trPr>
          <w:gridAfter w:val="1"/>
          <w:wAfter w:w="925" w:type="dxa"/>
          <w:trHeight w:val="198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Доходы по инвестиционной деятельности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100</w:t>
            </w:r>
          </w:p>
        </w:tc>
        <w:tc>
          <w:tcPr>
            <w:tcW w:w="224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bookmarkStart w:id="38" w:name="f2r100"/>
            <w:bookmarkEnd w:id="38"/>
            <w:r>
              <w:rPr>
                <w:b/>
                <w:sz w:val="16"/>
                <w:szCs w:val="16"/>
              </w:rPr>
              <w:t>100</w:t>
            </w:r>
          </w:p>
        </w:tc>
        <w:tc>
          <w:tcPr>
            <w:tcW w:w="1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23</w:t>
            </w:r>
          </w:p>
        </w:tc>
      </w:tr>
      <w:tr w:rsidR="0039102C" w:rsidRPr="005C5546" w:rsidTr="009541D2">
        <w:trPr>
          <w:gridAfter w:val="1"/>
          <w:wAfter w:w="925" w:type="dxa"/>
          <w:trHeight w:val="30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ind w:firstLineChars="100" w:firstLine="160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В том числе: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2245" w:type="dxa"/>
            <w:gridSpan w:val="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700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</w:p>
        </w:tc>
      </w:tr>
      <w:tr w:rsidR="0039102C" w:rsidRPr="005C5546" w:rsidTr="009541D2">
        <w:trPr>
          <w:gridAfter w:val="1"/>
          <w:wAfter w:w="925" w:type="dxa"/>
          <w:trHeight w:val="331"/>
        </w:trPr>
        <w:tc>
          <w:tcPr>
            <w:tcW w:w="586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ind w:firstLineChars="100" w:firstLine="160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93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101</w:t>
            </w:r>
          </w:p>
        </w:tc>
        <w:tc>
          <w:tcPr>
            <w:tcW w:w="224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bookmarkStart w:id="39" w:name="f2r101"/>
            <w:bookmarkEnd w:id="39"/>
            <w:r>
              <w:rPr>
                <w:b/>
                <w:sz w:val="16"/>
                <w:szCs w:val="16"/>
              </w:rPr>
              <w:t>24</w:t>
            </w:r>
          </w:p>
        </w:tc>
        <w:tc>
          <w:tcPr>
            <w:tcW w:w="17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23</w:t>
            </w:r>
          </w:p>
        </w:tc>
      </w:tr>
      <w:tr w:rsidR="0039102C" w:rsidRPr="005C5546" w:rsidTr="009541D2">
        <w:trPr>
          <w:gridAfter w:val="5"/>
          <w:wAfter w:w="2625" w:type="dxa"/>
          <w:trHeight w:val="230"/>
        </w:trPr>
        <w:tc>
          <w:tcPr>
            <w:tcW w:w="5862" w:type="dxa"/>
            <w:gridSpan w:val="7"/>
            <w:vMerge w:val="restart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ind w:firstLineChars="100" w:firstLine="160"/>
              <w:rPr>
                <w:sz w:val="16"/>
                <w:szCs w:val="16"/>
              </w:rPr>
            </w:pPr>
          </w:p>
        </w:tc>
        <w:tc>
          <w:tcPr>
            <w:tcW w:w="933" w:type="dxa"/>
            <w:gridSpan w:val="3"/>
            <w:vMerge w:val="restart"/>
            <w:tcBorders>
              <w:top w:val="nil"/>
              <w:left w:val="nil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245" w:type="dxa"/>
            <w:gridSpan w:val="8"/>
            <w:vMerge w:val="restart"/>
            <w:tcBorders>
              <w:top w:val="nil"/>
              <w:lef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40" w:name="f2r102"/>
            <w:bookmarkEnd w:id="40"/>
          </w:p>
        </w:tc>
      </w:tr>
      <w:tr w:rsidR="0039102C" w:rsidRPr="005C5546" w:rsidTr="009541D2">
        <w:trPr>
          <w:gridAfter w:val="5"/>
          <w:wAfter w:w="2625" w:type="dxa"/>
          <w:trHeight w:val="210"/>
        </w:trPr>
        <w:tc>
          <w:tcPr>
            <w:tcW w:w="5862" w:type="dxa"/>
            <w:gridSpan w:val="7"/>
            <w:vMerge/>
            <w:shd w:val="clear" w:color="auto" w:fill="FFFFFF"/>
            <w:vAlign w:val="center"/>
          </w:tcPr>
          <w:p w:rsidR="0039102C" w:rsidRPr="005C5546" w:rsidRDefault="0039102C" w:rsidP="000C68BF">
            <w:pPr>
              <w:ind w:firstLineChars="100" w:firstLine="160"/>
              <w:rPr>
                <w:sz w:val="16"/>
                <w:szCs w:val="16"/>
              </w:rPr>
            </w:pPr>
          </w:p>
        </w:tc>
        <w:tc>
          <w:tcPr>
            <w:tcW w:w="933" w:type="dxa"/>
            <w:gridSpan w:val="3"/>
            <w:vMerge/>
            <w:tcBorders>
              <w:left w:val="nil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245" w:type="dxa"/>
            <w:gridSpan w:val="8"/>
            <w:vMerge/>
            <w:tcBorders>
              <w:left w:val="nil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41" w:name="f2r104"/>
            <w:bookmarkEnd w:id="41"/>
          </w:p>
        </w:tc>
      </w:tr>
      <w:tr w:rsidR="003064DC" w:rsidRPr="005C5546" w:rsidTr="009541D2">
        <w:trPr>
          <w:gridAfter w:val="5"/>
          <w:wAfter w:w="2625" w:type="dxa"/>
          <w:trHeight w:val="184"/>
        </w:trPr>
        <w:tc>
          <w:tcPr>
            <w:tcW w:w="5862" w:type="dxa"/>
            <w:gridSpan w:val="7"/>
            <w:shd w:val="clear" w:color="auto" w:fill="FFFFFF"/>
            <w:vAlign w:val="center"/>
          </w:tcPr>
          <w:p w:rsidR="003064DC" w:rsidRPr="005C5546" w:rsidRDefault="003064DC" w:rsidP="000C68BF">
            <w:pPr>
              <w:ind w:firstLineChars="100" w:firstLine="160"/>
              <w:rPr>
                <w:sz w:val="16"/>
                <w:szCs w:val="16"/>
              </w:rPr>
            </w:pPr>
          </w:p>
        </w:tc>
        <w:tc>
          <w:tcPr>
            <w:tcW w:w="933" w:type="dxa"/>
            <w:gridSpan w:val="3"/>
            <w:tcBorders>
              <w:left w:val="nil"/>
            </w:tcBorders>
            <w:shd w:val="clear" w:color="auto" w:fill="FFFFFF"/>
            <w:vAlign w:val="center"/>
          </w:tcPr>
          <w:p w:rsidR="003064DC" w:rsidRPr="005C5546" w:rsidRDefault="003064DC" w:rsidP="000C68B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245" w:type="dxa"/>
            <w:gridSpan w:val="8"/>
            <w:tcBorders>
              <w:left w:val="nil"/>
            </w:tcBorders>
            <w:shd w:val="clear" w:color="auto" w:fill="FFFFFF"/>
            <w:noWrap/>
            <w:vAlign w:val="center"/>
          </w:tcPr>
          <w:p w:rsidR="003064DC" w:rsidRPr="005C5546" w:rsidRDefault="003064DC" w:rsidP="000C68BF">
            <w:pPr>
              <w:jc w:val="center"/>
              <w:rPr>
                <w:b/>
                <w:sz w:val="16"/>
                <w:szCs w:val="16"/>
              </w:rPr>
            </w:pPr>
          </w:p>
        </w:tc>
      </w:tr>
      <w:tr w:rsidR="0039102C" w:rsidRPr="005C5546" w:rsidTr="00440ED9">
        <w:trPr>
          <w:gridAfter w:val="1"/>
          <w:wAfter w:w="925" w:type="dxa"/>
          <w:trHeight w:val="40"/>
        </w:trPr>
        <w:tc>
          <w:tcPr>
            <w:tcW w:w="5862" w:type="dxa"/>
            <w:gridSpan w:val="7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975" w:type="dxa"/>
            <w:gridSpan w:val="4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3" w:type="dxa"/>
            <w:gridSpan w:val="6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5C5546">
              <w:rPr>
                <w:rFonts w:ascii="Times New Roman" w:hAnsi="Times New Roman"/>
                <w:b/>
                <w:sz w:val="16"/>
                <w:szCs w:val="16"/>
              </w:rPr>
              <w:t>За январь-декабрь 201</w:t>
            </w:r>
            <w:r w:rsidR="00621224">
              <w:rPr>
                <w:rFonts w:ascii="Times New Roman" w:hAnsi="Times New Roman"/>
                <w:b/>
                <w:sz w:val="16"/>
                <w:szCs w:val="16"/>
              </w:rPr>
              <w:t>8</w:t>
            </w:r>
            <w:r w:rsidRPr="005C5546">
              <w:rPr>
                <w:rFonts w:ascii="Times New Roman" w:hAnsi="Times New Roman"/>
                <w:b/>
                <w:sz w:val="16"/>
                <w:szCs w:val="16"/>
              </w:rPr>
              <w:t>г.</w:t>
            </w:r>
          </w:p>
        </w:tc>
        <w:tc>
          <w:tcPr>
            <w:tcW w:w="1770" w:type="dxa"/>
            <w:gridSpan w:val="5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5C5546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январь-декабрь </w:t>
            </w:r>
            <w:r w:rsidR="00621224">
              <w:rPr>
                <w:rFonts w:ascii="Times New Roman" w:hAnsi="Times New Roman"/>
                <w:b/>
                <w:sz w:val="16"/>
                <w:szCs w:val="16"/>
              </w:rPr>
              <w:t>2017</w:t>
            </w:r>
            <w:r w:rsidRPr="005C5546">
              <w:rPr>
                <w:rFonts w:ascii="Times New Roman" w:hAnsi="Times New Roman"/>
                <w:b/>
                <w:sz w:val="16"/>
                <w:szCs w:val="16"/>
              </w:rPr>
              <w:t xml:space="preserve"> г</w:t>
            </w:r>
          </w:p>
        </w:tc>
      </w:tr>
      <w:tr w:rsidR="0039102C" w:rsidRPr="005C5546" w:rsidTr="00440ED9">
        <w:trPr>
          <w:gridAfter w:val="1"/>
          <w:wAfter w:w="925" w:type="dxa"/>
          <w:trHeight w:val="70"/>
        </w:trPr>
        <w:tc>
          <w:tcPr>
            <w:tcW w:w="5862" w:type="dxa"/>
            <w:gridSpan w:val="7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39102C" w:rsidRPr="005C5546" w:rsidTr="00440ED9">
        <w:trPr>
          <w:gridAfter w:val="1"/>
          <w:wAfter w:w="925" w:type="dxa"/>
          <w:trHeight w:val="397"/>
        </w:trPr>
        <w:tc>
          <w:tcPr>
            <w:tcW w:w="5862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975" w:type="dxa"/>
            <w:gridSpan w:val="4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140</w:t>
            </w:r>
          </w:p>
        </w:tc>
        <w:tc>
          <w:tcPr>
            <w:tcW w:w="2133" w:type="dxa"/>
            <w:gridSpan w:val="6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bookmarkStart w:id="42" w:name="f2r140"/>
            <w:bookmarkEnd w:id="42"/>
            <w:r>
              <w:rPr>
                <w:b/>
                <w:sz w:val="16"/>
                <w:szCs w:val="16"/>
              </w:rPr>
              <w:t>68</w:t>
            </w:r>
          </w:p>
        </w:tc>
        <w:tc>
          <w:tcPr>
            <w:tcW w:w="1770" w:type="dxa"/>
            <w:gridSpan w:val="5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621224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23</w:t>
            </w:r>
          </w:p>
        </w:tc>
      </w:tr>
      <w:tr w:rsidR="0039102C" w:rsidRPr="005C5546" w:rsidTr="00440ED9">
        <w:trPr>
          <w:gridAfter w:val="1"/>
          <w:wAfter w:w="925" w:type="dxa"/>
          <w:trHeight w:val="20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Прибыль (убыток) до налогообложения (± 090 ± 140)</w:t>
            </w:r>
          </w:p>
        </w:tc>
        <w:tc>
          <w:tcPr>
            <w:tcW w:w="9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150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43" w:name="f2r150"/>
            <w:bookmarkEnd w:id="43"/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471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724</w:t>
            </w:r>
          </w:p>
        </w:tc>
      </w:tr>
      <w:tr w:rsidR="0039102C" w:rsidRPr="005C5546" w:rsidTr="00440ED9">
        <w:trPr>
          <w:gridAfter w:val="1"/>
          <w:wAfter w:w="925" w:type="dxa"/>
          <w:trHeight w:val="338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443F2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 xml:space="preserve">Чистая прибыль (убыток) </w:t>
            </w:r>
            <w:r w:rsidRPr="005C5546">
              <w:rPr>
                <w:sz w:val="16"/>
                <w:szCs w:val="16"/>
              </w:rPr>
              <w:br/>
              <w:t>(± 150 – 160 ± 170 ± 180 – 190-200)</w:t>
            </w:r>
          </w:p>
        </w:tc>
        <w:tc>
          <w:tcPr>
            <w:tcW w:w="97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210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44" w:name="f2r160"/>
            <w:bookmarkEnd w:id="44"/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471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724</w:t>
            </w:r>
          </w:p>
        </w:tc>
      </w:tr>
      <w:tr w:rsidR="002443F2" w:rsidRPr="005C5546" w:rsidTr="00440ED9">
        <w:trPr>
          <w:gridAfter w:val="1"/>
          <w:wAfter w:w="925" w:type="dxa"/>
          <w:trHeight w:val="201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443F2" w:rsidRPr="005C5546" w:rsidRDefault="002443F2" w:rsidP="000C68B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Результат от переоценки долгосрочных активов, не включаемых в чистую прибыль(убыток)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443F2" w:rsidRPr="005C5546" w:rsidRDefault="002443F2" w:rsidP="000C68B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220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443F2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49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443F2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163</w:t>
            </w:r>
          </w:p>
        </w:tc>
      </w:tr>
      <w:tr w:rsidR="0039102C" w:rsidRPr="005C5546" w:rsidTr="00440ED9">
        <w:trPr>
          <w:gridAfter w:val="1"/>
          <w:wAfter w:w="925" w:type="dxa"/>
          <w:trHeight w:val="6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Совокупная прибыль (убыток) (± 210 ± 220 ± 230)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240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45" w:name="f2r220"/>
            <w:bookmarkEnd w:id="45"/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422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02C" w:rsidRPr="005C5546" w:rsidRDefault="002443F2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561</w:t>
            </w:r>
          </w:p>
        </w:tc>
      </w:tr>
      <w:tr w:rsidR="0039102C" w:rsidRPr="005C5546" w:rsidTr="00440ED9">
        <w:trPr>
          <w:gridAfter w:val="1"/>
          <w:wAfter w:w="925" w:type="dxa"/>
          <w:trHeight w:val="6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280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46" w:name="f2r250"/>
            <w:bookmarkEnd w:id="46"/>
            <w:r w:rsidRPr="005C5546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1</w:t>
            </w:r>
          </w:p>
        </w:tc>
      </w:tr>
      <w:tr w:rsidR="0039102C" w:rsidRPr="005C5546" w:rsidTr="00440ED9">
        <w:trPr>
          <w:gridAfter w:val="1"/>
          <w:wAfter w:w="925" w:type="dxa"/>
          <w:trHeight w:val="397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Сумма полученного убытка по конечному финансовому результату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280а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AB0417" w:rsidP="000C68BF">
            <w:pPr>
              <w:rPr>
                <w:b/>
                <w:sz w:val="16"/>
                <w:szCs w:val="16"/>
              </w:rPr>
            </w:pPr>
            <w:bookmarkStart w:id="47" w:name="f2r280A"/>
            <w:bookmarkEnd w:id="47"/>
            <w:r>
              <w:rPr>
                <w:b/>
                <w:sz w:val="16"/>
                <w:szCs w:val="16"/>
              </w:rPr>
              <w:t xml:space="preserve">                  471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724</w:t>
            </w:r>
          </w:p>
        </w:tc>
      </w:tr>
      <w:tr w:rsidR="0039102C" w:rsidRPr="005C5546" w:rsidTr="00440ED9">
        <w:trPr>
          <w:gridAfter w:val="1"/>
          <w:wAfter w:w="925" w:type="dxa"/>
          <w:trHeight w:val="95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Количество  организаций получивших убыток по конечному финансовому результату, без учета государственной поддержки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295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48" w:name="f2r290"/>
            <w:bookmarkEnd w:id="48"/>
            <w:r w:rsidRPr="005C5546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1</w:t>
            </w:r>
          </w:p>
        </w:tc>
      </w:tr>
      <w:tr w:rsidR="0039102C" w:rsidRPr="005C5546" w:rsidTr="00440ED9">
        <w:trPr>
          <w:gridAfter w:val="1"/>
          <w:wAfter w:w="925" w:type="dxa"/>
          <w:trHeight w:val="397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Сумма полученного убытка по конечному финансовому результату, без учета государственной поддержки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295а</w:t>
            </w:r>
          </w:p>
        </w:tc>
        <w:tc>
          <w:tcPr>
            <w:tcW w:w="213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bookmarkStart w:id="49" w:name="f2r295A"/>
            <w:bookmarkEnd w:id="49"/>
            <w:r>
              <w:rPr>
                <w:b/>
                <w:sz w:val="16"/>
                <w:szCs w:val="16"/>
              </w:rPr>
              <w:t>560</w:t>
            </w:r>
          </w:p>
        </w:tc>
        <w:tc>
          <w:tcPr>
            <w:tcW w:w="17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9102C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1188</w:t>
            </w:r>
          </w:p>
        </w:tc>
      </w:tr>
      <w:tr w:rsidR="0039102C" w:rsidRPr="005C5546" w:rsidTr="00440ED9">
        <w:trPr>
          <w:gridAfter w:val="1"/>
          <w:wAfter w:w="925" w:type="dxa"/>
          <w:trHeight w:val="165"/>
        </w:trPr>
        <w:tc>
          <w:tcPr>
            <w:tcW w:w="10740" w:type="dxa"/>
            <w:gridSpan w:val="2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Расшифровка прочих доходов и расходов по текущей деятельности</w:t>
            </w:r>
          </w:p>
        </w:tc>
      </w:tr>
      <w:tr w:rsidR="0039102C" w:rsidRPr="005C5546" w:rsidTr="00440ED9">
        <w:trPr>
          <w:gridAfter w:val="1"/>
          <w:wAfter w:w="925" w:type="dxa"/>
          <w:trHeight w:val="65"/>
        </w:trPr>
        <w:tc>
          <w:tcPr>
            <w:tcW w:w="6837" w:type="dxa"/>
            <w:gridSpan w:val="11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Показатель</w:t>
            </w:r>
          </w:p>
        </w:tc>
        <w:tc>
          <w:tcPr>
            <w:tcW w:w="230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За отчетный период </w:t>
            </w:r>
          </w:p>
        </w:tc>
        <w:tc>
          <w:tcPr>
            <w:tcW w:w="1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ind w:left="-122"/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За аналогичный период прошлого года </w:t>
            </w:r>
          </w:p>
        </w:tc>
      </w:tr>
      <w:tr w:rsidR="0039102C" w:rsidRPr="005C5546" w:rsidTr="00440ED9">
        <w:trPr>
          <w:gridAfter w:val="1"/>
          <w:wAfter w:w="925" w:type="dxa"/>
          <w:trHeight w:val="251"/>
        </w:trPr>
        <w:tc>
          <w:tcPr>
            <w:tcW w:w="5862" w:type="dxa"/>
            <w:gridSpan w:val="7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Наименование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код</w:t>
            </w:r>
          </w:p>
        </w:tc>
        <w:tc>
          <w:tcPr>
            <w:tcW w:w="12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10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расход </w:t>
            </w:r>
          </w:p>
        </w:tc>
        <w:tc>
          <w:tcPr>
            <w:tcW w:w="10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расход </w:t>
            </w:r>
          </w:p>
        </w:tc>
      </w:tr>
      <w:tr w:rsidR="0039102C" w:rsidRPr="005C5546" w:rsidTr="00440ED9">
        <w:trPr>
          <w:gridAfter w:val="1"/>
          <w:wAfter w:w="925" w:type="dxa"/>
          <w:trHeight w:val="196"/>
        </w:trPr>
        <w:tc>
          <w:tcPr>
            <w:tcW w:w="5862" w:type="dxa"/>
            <w:gridSpan w:val="7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000000" w:fill="FFFFFF"/>
            <w:vAlign w:val="bottom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C5546">
              <w:rPr>
                <w:b/>
                <w:sz w:val="16"/>
                <w:szCs w:val="16"/>
                <w:lang w:val="en-US"/>
              </w:rPr>
              <w:t>1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C5546">
              <w:rPr>
                <w:b/>
                <w:sz w:val="16"/>
                <w:szCs w:val="16"/>
                <w:lang w:val="en-US"/>
              </w:rPr>
              <w:t>2</w:t>
            </w:r>
          </w:p>
        </w:tc>
        <w:tc>
          <w:tcPr>
            <w:tcW w:w="1201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C5546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1103" w:type="dxa"/>
            <w:gridSpan w:val="5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C5546">
              <w:rPr>
                <w:b/>
                <w:sz w:val="16"/>
                <w:szCs w:val="16"/>
                <w:lang w:val="en-US"/>
              </w:rPr>
              <w:t>4</w:t>
            </w:r>
          </w:p>
        </w:tc>
        <w:tc>
          <w:tcPr>
            <w:tcW w:w="1071" w:type="dxa"/>
            <w:gridSpan w:val="2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C5546">
              <w:rPr>
                <w:b/>
                <w:sz w:val="16"/>
                <w:szCs w:val="16"/>
                <w:lang w:val="en-US"/>
              </w:rPr>
              <w:t>5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C5546">
              <w:rPr>
                <w:b/>
                <w:sz w:val="16"/>
                <w:szCs w:val="16"/>
                <w:lang w:val="en-US"/>
              </w:rPr>
              <w:t>6</w:t>
            </w:r>
          </w:p>
        </w:tc>
      </w:tr>
      <w:tr w:rsidR="0039102C" w:rsidRPr="005C5546" w:rsidTr="00440ED9">
        <w:trPr>
          <w:gridAfter w:val="1"/>
          <w:wAfter w:w="925" w:type="dxa"/>
          <w:trHeight w:val="718"/>
        </w:trPr>
        <w:tc>
          <w:tcPr>
            <w:tcW w:w="5862" w:type="dxa"/>
            <w:gridSpan w:val="7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Доходы, связанные с государственной поддержкой, направленной на приобретение запасов, оплату выполненных работ, оказанных услуг, финансирование текущих расходов (из строки 070)</w:t>
            </w:r>
          </w:p>
        </w:tc>
        <w:tc>
          <w:tcPr>
            <w:tcW w:w="975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300</w:t>
            </w:r>
          </w:p>
        </w:tc>
        <w:tc>
          <w:tcPr>
            <w:tcW w:w="1201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 </w:t>
            </w:r>
            <w:bookmarkStart w:id="50" w:name="f2r300"/>
            <w:bookmarkEnd w:id="50"/>
            <w:r w:rsidR="00AB0417">
              <w:rPr>
                <w:b/>
                <w:sz w:val="16"/>
                <w:szCs w:val="16"/>
              </w:rPr>
              <w:t>89</w:t>
            </w:r>
          </w:p>
        </w:tc>
        <w:tc>
          <w:tcPr>
            <w:tcW w:w="1103" w:type="dxa"/>
            <w:gridSpan w:val="5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Х </w:t>
            </w:r>
          </w:p>
        </w:tc>
        <w:tc>
          <w:tcPr>
            <w:tcW w:w="1071" w:type="dxa"/>
            <w:gridSpan w:val="2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464</w:t>
            </w:r>
          </w:p>
        </w:tc>
        <w:tc>
          <w:tcPr>
            <w:tcW w:w="528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Х </w:t>
            </w:r>
          </w:p>
        </w:tc>
      </w:tr>
      <w:tr w:rsidR="0039102C" w:rsidRPr="005C5546" w:rsidTr="00440ED9">
        <w:trPr>
          <w:gridAfter w:val="1"/>
          <w:wAfter w:w="925" w:type="dxa"/>
          <w:trHeight w:val="361"/>
        </w:trPr>
        <w:tc>
          <w:tcPr>
            <w:tcW w:w="5862" w:type="dxa"/>
            <w:gridSpan w:val="7"/>
            <w:tcBorders>
              <w:top w:val="double" w:sz="4" w:space="0" w:color="auto"/>
              <w:left w:val="single" w:sz="4" w:space="0" w:color="auto"/>
              <w:right w:val="nil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Выплаты компенсирующего, стимулирующего  характера , а также выплаты, носящие характер социальных льгот (из строки 080)</w:t>
            </w:r>
          </w:p>
        </w:tc>
        <w:tc>
          <w:tcPr>
            <w:tcW w:w="975" w:type="dxa"/>
            <w:gridSpan w:val="4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310</w:t>
            </w:r>
          </w:p>
        </w:tc>
        <w:tc>
          <w:tcPr>
            <w:tcW w:w="1201" w:type="dxa"/>
            <w:gridSpan w:val="3"/>
            <w:tcBorders>
              <w:top w:val="double" w:sz="4" w:space="0" w:color="auto"/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51" w:name="f2r301"/>
            <w:bookmarkEnd w:id="51"/>
            <w:r w:rsidRPr="005C5546">
              <w:rPr>
                <w:b/>
                <w:sz w:val="16"/>
                <w:szCs w:val="16"/>
              </w:rPr>
              <w:t xml:space="preserve"> Х </w:t>
            </w:r>
          </w:p>
        </w:tc>
        <w:tc>
          <w:tcPr>
            <w:tcW w:w="1103" w:type="dxa"/>
            <w:gridSpan w:val="5"/>
            <w:tcBorders>
              <w:top w:val="double" w:sz="4" w:space="0" w:color="auto"/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26</w:t>
            </w:r>
          </w:p>
        </w:tc>
        <w:tc>
          <w:tcPr>
            <w:tcW w:w="1071" w:type="dxa"/>
            <w:gridSpan w:val="2"/>
            <w:tcBorders>
              <w:top w:val="double" w:sz="4" w:space="0" w:color="auto"/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 xml:space="preserve"> Х </w:t>
            </w:r>
          </w:p>
        </w:tc>
        <w:tc>
          <w:tcPr>
            <w:tcW w:w="528" w:type="dxa"/>
            <w:tcBorders>
              <w:top w:val="double" w:sz="4" w:space="0" w:color="auto"/>
              <w:left w:val="nil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AB0417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33</w:t>
            </w:r>
          </w:p>
        </w:tc>
      </w:tr>
      <w:tr w:rsidR="0039102C" w:rsidRPr="005C5546" w:rsidTr="00440ED9">
        <w:trPr>
          <w:gridAfter w:val="1"/>
          <w:wAfter w:w="925" w:type="dxa"/>
          <w:trHeight w:val="209"/>
        </w:trPr>
        <w:tc>
          <w:tcPr>
            <w:tcW w:w="5862" w:type="dxa"/>
            <w:gridSpan w:val="7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39102C" w:rsidRPr="005C5546" w:rsidRDefault="0039102C" w:rsidP="000C68BF">
            <w:pPr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Справочно: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bCs/>
                <w:sz w:val="16"/>
                <w:szCs w:val="16"/>
              </w:rPr>
            </w:pPr>
            <w:r w:rsidRPr="005C5546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C5546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1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C5546">
              <w:rPr>
                <w:b/>
                <w:sz w:val="16"/>
                <w:szCs w:val="16"/>
                <w:lang w:val="en-US"/>
              </w:rPr>
              <w:t>4</w:t>
            </w:r>
          </w:p>
        </w:tc>
      </w:tr>
      <w:tr w:rsidR="0039102C" w:rsidRPr="005C5546" w:rsidTr="00440ED9">
        <w:trPr>
          <w:gridAfter w:val="1"/>
          <w:wAfter w:w="925" w:type="dxa"/>
          <w:trHeight w:val="469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Выручка от реализации продукции, товаров, работ, услуг (с учетом налогов и сборов включаемых в выручку)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400</w:t>
            </w:r>
          </w:p>
        </w:tc>
        <w:tc>
          <w:tcPr>
            <w:tcW w:w="230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52" w:name="f2r400"/>
            <w:bookmarkEnd w:id="52"/>
            <w:r w:rsidRPr="005C5546">
              <w:rPr>
                <w:b/>
                <w:sz w:val="16"/>
                <w:szCs w:val="16"/>
              </w:rPr>
              <w:t>1 </w:t>
            </w:r>
            <w:r w:rsidR="00AB0417">
              <w:rPr>
                <w:b/>
                <w:sz w:val="16"/>
                <w:szCs w:val="16"/>
              </w:rPr>
              <w:t>794</w:t>
            </w:r>
          </w:p>
        </w:tc>
        <w:tc>
          <w:tcPr>
            <w:tcW w:w="1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2443F2" w:rsidP="000C68BF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  <w:r w:rsidR="00AB0417">
              <w:rPr>
                <w:b/>
                <w:sz w:val="16"/>
                <w:szCs w:val="16"/>
              </w:rPr>
              <w:t>333</w:t>
            </w:r>
          </w:p>
        </w:tc>
      </w:tr>
      <w:tr w:rsidR="0039102C" w:rsidRPr="005C5546" w:rsidTr="00440ED9">
        <w:trPr>
          <w:gridAfter w:val="1"/>
          <w:wAfter w:w="925" w:type="dxa"/>
          <w:trHeight w:val="6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Рентабельность продаж,%</w:t>
            </w:r>
          </w:p>
        </w:tc>
        <w:tc>
          <w:tcPr>
            <w:tcW w:w="975" w:type="dxa"/>
            <w:gridSpan w:val="4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410</w:t>
            </w:r>
          </w:p>
        </w:tc>
        <w:tc>
          <w:tcPr>
            <w:tcW w:w="2304" w:type="dxa"/>
            <w:gridSpan w:val="8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53" w:name="f2r400A"/>
            <w:bookmarkEnd w:id="53"/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40</w:t>
            </w:r>
          </w:p>
        </w:tc>
        <w:tc>
          <w:tcPr>
            <w:tcW w:w="1599" w:type="dxa"/>
            <w:gridSpan w:val="3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81,4</w:t>
            </w:r>
          </w:p>
        </w:tc>
      </w:tr>
      <w:tr w:rsidR="0039102C" w:rsidRPr="005C5546" w:rsidTr="00440ED9">
        <w:trPr>
          <w:gridAfter w:val="1"/>
          <w:wAfter w:w="925" w:type="dxa"/>
          <w:trHeight w:val="6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Рентабельность от реализации, товаров, работ, услуг, %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411</w:t>
            </w:r>
          </w:p>
        </w:tc>
        <w:tc>
          <w:tcPr>
            <w:tcW w:w="230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54" w:name="f2r411"/>
            <w:bookmarkEnd w:id="54"/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35,2</w:t>
            </w:r>
          </w:p>
        </w:tc>
        <w:tc>
          <w:tcPr>
            <w:tcW w:w="1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49,4</w:t>
            </w:r>
          </w:p>
        </w:tc>
      </w:tr>
      <w:tr w:rsidR="0039102C" w:rsidRPr="005C5546" w:rsidTr="00440ED9">
        <w:trPr>
          <w:gridAfter w:val="1"/>
          <w:wAfter w:w="925" w:type="dxa"/>
          <w:trHeight w:val="6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Рентабельность по конечному финансовому результату, %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412</w:t>
            </w:r>
          </w:p>
        </w:tc>
        <w:tc>
          <w:tcPr>
            <w:tcW w:w="230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55" w:name="f2r412"/>
            <w:bookmarkEnd w:id="55"/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22</w:t>
            </w:r>
          </w:p>
        </w:tc>
        <w:tc>
          <w:tcPr>
            <w:tcW w:w="1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33</w:t>
            </w:r>
          </w:p>
        </w:tc>
      </w:tr>
      <w:tr w:rsidR="0039102C" w:rsidRPr="005C5546" w:rsidTr="00440ED9">
        <w:trPr>
          <w:gridAfter w:val="1"/>
          <w:wAfter w:w="925" w:type="dxa"/>
          <w:trHeight w:val="60"/>
        </w:trPr>
        <w:tc>
          <w:tcPr>
            <w:tcW w:w="58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Рентабельность по конечному финансовому результату, без учета государственной поддержки, %</w:t>
            </w:r>
          </w:p>
        </w:tc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9102C" w:rsidRPr="005C5546" w:rsidRDefault="0039102C" w:rsidP="000C68BF">
            <w:pPr>
              <w:jc w:val="center"/>
              <w:rPr>
                <w:sz w:val="16"/>
                <w:szCs w:val="16"/>
              </w:rPr>
            </w:pPr>
            <w:r w:rsidRPr="005C5546">
              <w:rPr>
                <w:sz w:val="16"/>
                <w:szCs w:val="16"/>
              </w:rPr>
              <w:t>413</w:t>
            </w:r>
          </w:p>
        </w:tc>
        <w:tc>
          <w:tcPr>
            <w:tcW w:w="230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bookmarkStart w:id="56" w:name="f2r413"/>
            <w:bookmarkEnd w:id="56"/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26,1</w:t>
            </w:r>
          </w:p>
        </w:tc>
        <w:tc>
          <w:tcPr>
            <w:tcW w:w="1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9102C" w:rsidRPr="005C5546" w:rsidRDefault="0039102C" w:rsidP="000C68BF">
            <w:pPr>
              <w:jc w:val="center"/>
              <w:rPr>
                <w:b/>
                <w:sz w:val="16"/>
                <w:szCs w:val="16"/>
              </w:rPr>
            </w:pPr>
            <w:r w:rsidRPr="005C5546">
              <w:rPr>
                <w:b/>
                <w:sz w:val="16"/>
                <w:szCs w:val="16"/>
              </w:rPr>
              <w:t>-</w:t>
            </w:r>
            <w:r w:rsidR="00AB0417">
              <w:rPr>
                <w:b/>
                <w:sz w:val="16"/>
                <w:szCs w:val="16"/>
              </w:rPr>
              <w:t>54,1</w:t>
            </w:r>
          </w:p>
        </w:tc>
      </w:tr>
      <w:tr w:rsidR="000D7667" w:rsidRPr="005C5546" w:rsidTr="00440ED9">
        <w:trPr>
          <w:gridAfter w:val="1"/>
          <w:wAfter w:w="925" w:type="dxa"/>
          <w:trHeight w:val="60"/>
        </w:trPr>
        <w:tc>
          <w:tcPr>
            <w:tcW w:w="10740" w:type="dxa"/>
            <w:gridSpan w:val="22"/>
            <w:tcBorders>
              <w:top w:val="single" w:sz="4" w:space="0" w:color="auto"/>
            </w:tcBorders>
            <w:shd w:val="clear" w:color="000000" w:fill="FFFFFF"/>
            <w:vAlign w:val="center"/>
          </w:tcPr>
          <w:p w:rsidR="000D7667" w:rsidRDefault="000D7667" w:rsidP="000C68BF">
            <w:pPr>
              <w:rPr>
                <w:sz w:val="16"/>
                <w:szCs w:val="16"/>
              </w:rPr>
            </w:pPr>
          </w:p>
          <w:p w:rsidR="009541D2" w:rsidRPr="003570F4" w:rsidRDefault="009541D2" w:rsidP="009541D2">
            <w:pPr>
              <w:pStyle w:val="a3"/>
              <w:jc w:val="right"/>
              <w:rPr>
                <w:rFonts w:ascii="Times New Roman" w:hAnsi="Times New Roman"/>
                <w:b/>
                <w:sz w:val="16"/>
                <w:szCs w:val="16"/>
                <w:u w:val="single"/>
                <w:lang w:val="en-US"/>
              </w:rPr>
            </w:pPr>
            <w:bookmarkStart w:id="57" w:name="f3"/>
            <w:r w:rsidRPr="003570F4">
              <w:rPr>
                <w:rFonts w:ascii="Times New Roman" w:hAnsi="Times New Roman"/>
                <w:b/>
                <w:sz w:val="16"/>
                <w:szCs w:val="16"/>
                <w:u w:val="single"/>
              </w:rPr>
              <w:t>Форма № 3</w:t>
            </w:r>
          </w:p>
          <w:tbl>
            <w:tblPr>
              <w:tblW w:w="10653" w:type="dxa"/>
              <w:tblLayout w:type="fixed"/>
              <w:tblLook w:val="0000" w:firstRow="0" w:lastRow="0" w:firstColumn="0" w:lastColumn="0" w:noHBand="0" w:noVBand="0"/>
            </w:tblPr>
            <w:tblGrid>
              <w:gridCol w:w="406"/>
              <w:gridCol w:w="719"/>
              <w:gridCol w:w="920"/>
              <w:gridCol w:w="403"/>
              <w:gridCol w:w="720"/>
              <w:gridCol w:w="981"/>
              <w:gridCol w:w="992"/>
              <w:gridCol w:w="960"/>
              <w:gridCol w:w="821"/>
              <w:gridCol w:w="1019"/>
              <w:gridCol w:w="77"/>
              <w:gridCol w:w="1130"/>
              <w:gridCol w:w="334"/>
              <w:gridCol w:w="636"/>
              <w:gridCol w:w="299"/>
              <w:gridCol w:w="215"/>
              <w:gridCol w:w="21"/>
            </w:tblGrid>
            <w:tr w:rsidR="009541D2" w:rsidTr="00440ED9">
              <w:trPr>
                <w:gridAfter w:val="1"/>
                <w:wAfter w:w="21" w:type="dxa"/>
                <w:trHeight w:val="80"/>
              </w:trPr>
              <w:tc>
                <w:tcPr>
                  <w:tcW w:w="40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40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781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1096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2614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12"/>
                      <w:szCs w:val="12"/>
                    </w:rPr>
                  </w:pPr>
                  <w:r w:rsidRPr="00F57E7A">
                    <w:rPr>
                      <w:sz w:val="12"/>
                      <w:szCs w:val="12"/>
                    </w:rPr>
                    <w:t>Приложение 3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297"/>
              </w:trPr>
              <w:tc>
                <w:tcPr>
                  <w:tcW w:w="40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40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096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2614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12"/>
                      <w:szCs w:val="12"/>
                    </w:rPr>
                  </w:pPr>
                  <w:r w:rsidRPr="00F57E7A">
                    <w:rPr>
                      <w:sz w:val="12"/>
                      <w:szCs w:val="12"/>
                    </w:rPr>
                    <w:t xml:space="preserve">к постановлению Министерства финансов Республики Беларусь 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124"/>
              </w:trPr>
              <w:tc>
                <w:tcPr>
                  <w:tcW w:w="40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40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096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2614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12"/>
                      <w:szCs w:val="12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12</w:t>
                  </w:r>
                  <w:r>
                    <w:rPr>
                      <w:sz w:val="16"/>
                      <w:szCs w:val="16"/>
                    </w:rPr>
                    <w:t>.</w:t>
                  </w:r>
                  <w:r>
                    <w:rPr>
                      <w:sz w:val="16"/>
                      <w:szCs w:val="16"/>
                      <w:lang w:val="en-US"/>
                    </w:rPr>
                    <w:t>12</w:t>
                  </w:r>
                  <w:r>
                    <w:rPr>
                      <w:sz w:val="16"/>
                      <w:szCs w:val="16"/>
                    </w:rPr>
                    <w:t>.20</w:t>
                  </w:r>
                  <w:r>
                    <w:rPr>
                      <w:sz w:val="16"/>
                      <w:szCs w:val="16"/>
                      <w:lang w:val="en-US"/>
                    </w:rPr>
                    <w:t>16</w:t>
                  </w:r>
                  <w:r>
                    <w:rPr>
                      <w:sz w:val="16"/>
                      <w:szCs w:val="16"/>
                    </w:rPr>
                    <w:t xml:space="preserve"> № 1</w:t>
                  </w:r>
                  <w:r>
                    <w:rPr>
                      <w:sz w:val="16"/>
                      <w:szCs w:val="16"/>
                      <w:lang w:val="en-US"/>
                    </w:rPr>
                    <w:t>04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212"/>
              </w:trPr>
              <w:tc>
                <w:tcPr>
                  <w:tcW w:w="10632" w:type="dxa"/>
                  <w:gridSpan w:val="16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F57E7A">
                    <w:rPr>
                      <w:b/>
                      <w:bCs/>
                      <w:sz w:val="20"/>
                      <w:szCs w:val="20"/>
                    </w:rPr>
                    <w:t>ОТЧЕТ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255"/>
              </w:trPr>
              <w:tc>
                <w:tcPr>
                  <w:tcW w:w="10632" w:type="dxa"/>
                  <w:gridSpan w:val="16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F57E7A">
                    <w:rPr>
                      <w:b/>
                      <w:bCs/>
                      <w:sz w:val="20"/>
                      <w:szCs w:val="20"/>
                    </w:rPr>
                    <w:t xml:space="preserve">об изменении 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 xml:space="preserve">собственного </w:t>
                  </w:r>
                  <w:r w:rsidRPr="00F57E7A">
                    <w:rPr>
                      <w:b/>
                      <w:bCs/>
                      <w:sz w:val="20"/>
                      <w:szCs w:val="20"/>
                    </w:rPr>
                    <w:t>капитала</w:t>
                  </w:r>
                </w:p>
              </w:tc>
            </w:tr>
            <w:tr w:rsidR="009541D2" w:rsidTr="00440ED9">
              <w:trPr>
                <w:trHeight w:val="80"/>
              </w:trPr>
              <w:tc>
                <w:tcPr>
                  <w:tcW w:w="40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020A41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71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020A41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9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020A41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40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020A41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020A41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4850" w:type="dxa"/>
                  <w:gridSpan w:val="6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9F36D0" w:rsidRDefault="009541D2" w:rsidP="007A0944">
                  <w:pPr>
                    <w:framePr w:hSpace="180" w:wrap="around" w:vAnchor="text" w:hAnchor="text" w:y="1"/>
                    <w:ind w:firstLineChars="26" w:firstLine="47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 xml:space="preserve">за январь-декабрь </w:t>
                  </w:r>
                  <w:smartTag w:uri="urn:schemas-microsoft-com:office:smarttags" w:element="metricconverter">
                    <w:smartTagPr>
                      <w:attr w:name="ProductID" w:val="2018 г"/>
                    </w:smartTagPr>
                    <w:r>
                      <w:rPr>
                        <w:b/>
                        <w:sz w:val="18"/>
                        <w:szCs w:val="18"/>
                      </w:rPr>
                      <w:t>2018 г</w:t>
                    </w:r>
                  </w:smartTag>
                  <w:r w:rsidRPr="005407FD">
                    <w:rPr>
                      <w:b/>
                      <w:sz w:val="18"/>
                      <w:szCs w:val="18"/>
                    </w:rPr>
                    <w:t>.</w:t>
                  </w:r>
                </w:p>
              </w:tc>
              <w:tc>
                <w:tcPr>
                  <w:tcW w:w="146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020A41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935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020A41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236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020A41">
                    <w:rPr>
                      <w:sz w:val="18"/>
                      <w:szCs w:val="18"/>
                    </w:rPr>
                    <w:t> 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113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5407FD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Организация</w:t>
                  </w:r>
                  <w:r w:rsidRPr="005407FD">
                    <w:rPr>
                      <w:sz w:val="16"/>
                      <w:szCs w:val="16"/>
                    </w:rPr>
                    <w:t xml:space="preserve">   </w:t>
                  </w:r>
                </w:p>
              </w:tc>
              <w:tc>
                <w:tcPr>
                  <w:tcW w:w="8184" w:type="dxa"/>
                  <w:gridSpan w:val="1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5407FD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113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Учетный номер плательщика</w:t>
                  </w:r>
                </w:p>
              </w:tc>
              <w:tc>
                <w:tcPr>
                  <w:tcW w:w="8184" w:type="dxa"/>
                  <w:gridSpan w:val="1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113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Вид экономической деятельности</w:t>
                  </w:r>
                </w:p>
              </w:tc>
              <w:tc>
                <w:tcPr>
                  <w:tcW w:w="8184" w:type="dxa"/>
                  <w:gridSpan w:val="1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113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Организационно-правовая форма</w:t>
                  </w:r>
                </w:p>
              </w:tc>
              <w:tc>
                <w:tcPr>
                  <w:tcW w:w="8184" w:type="dxa"/>
                  <w:gridSpan w:val="1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113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Орган управления</w:t>
                  </w:r>
                </w:p>
              </w:tc>
              <w:tc>
                <w:tcPr>
                  <w:tcW w:w="8184" w:type="dxa"/>
                  <w:gridSpan w:val="1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113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Единица измерения</w:t>
                  </w:r>
                </w:p>
              </w:tc>
              <w:tc>
                <w:tcPr>
                  <w:tcW w:w="8184" w:type="dxa"/>
                  <w:gridSpan w:val="1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A325B4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8"/>
                      <w:szCs w:val="18"/>
                      <w:lang w:val="en-US"/>
                    </w:rPr>
                  </w:pPr>
                  <w:r w:rsidRPr="00A325B4">
                    <w:rPr>
                      <w:b/>
                      <w:sz w:val="18"/>
                      <w:szCs w:val="18"/>
                    </w:rPr>
                    <w:t>тыс. руб</w:t>
                  </w:r>
                  <w:r w:rsidRPr="00A325B4">
                    <w:rPr>
                      <w:b/>
                      <w:sz w:val="18"/>
                      <w:szCs w:val="18"/>
                      <w:lang w:val="en-US"/>
                    </w:rPr>
                    <w:t>.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113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Адрес</w:t>
                  </w:r>
                </w:p>
              </w:tc>
              <w:tc>
                <w:tcPr>
                  <w:tcW w:w="8184" w:type="dxa"/>
                  <w:gridSpan w:val="1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bottom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726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F758E8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Наименование</w:t>
                  </w:r>
                </w:p>
                <w:p w:rsidR="009541D2" w:rsidRPr="00F57E7A" w:rsidRDefault="009541D2" w:rsidP="007A0944">
                  <w:pPr>
                    <w:framePr w:hSpace="180" w:wrap="around" w:vAnchor="text" w:hAnchor="text" w:y="1"/>
                    <w:ind w:right="-108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 xml:space="preserve"> показателей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Код строки</w:t>
                  </w:r>
                </w:p>
              </w:tc>
              <w:tc>
                <w:tcPr>
                  <w:tcW w:w="9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Уставный капитал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Неопла-ченная часть уставного капитала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Собст-венные акции (доли в уставном капитале)</w:t>
                  </w:r>
                </w:p>
              </w:tc>
              <w:tc>
                <w:tcPr>
                  <w:tcW w:w="8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 xml:space="preserve">Резерв-ный капитал </w:t>
                  </w: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Добавоч-ный капитал</w:t>
                  </w:r>
                </w:p>
              </w:tc>
              <w:tc>
                <w:tcPr>
                  <w:tcW w:w="120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Нераспре-деленная прибыль (непокрытый убыток)</w:t>
                  </w:r>
                </w:p>
              </w:tc>
              <w:tc>
                <w:tcPr>
                  <w:tcW w:w="97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Чистая прибыль (убыток)</w:t>
                  </w:r>
                </w:p>
              </w:tc>
              <w:tc>
                <w:tcPr>
                  <w:tcW w:w="514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F57E7A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F57E7A">
                    <w:rPr>
                      <w:b/>
                      <w:bCs/>
                      <w:sz w:val="16"/>
                      <w:szCs w:val="16"/>
                    </w:rPr>
                    <w:t>Итого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225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5</w:t>
                  </w: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6</w:t>
                  </w: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9</w:t>
                  </w: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10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  <w:r w:rsidRPr="007A72AE">
                    <w:rPr>
                      <w:b/>
                      <w:sz w:val="16"/>
                      <w:szCs w:val="16"/>
                    </w:rPr>
                    <w:t>Остаток на 31.12.201</w:t>
                  </w:r>
                  <w:r>
                    <w:rPr>
                      <w:b/>
                      <w:sz w:val="16"/>
                      <w:szCs w:val="16"/>
                    </w:rPr>
                    <w:t>6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г.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010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58" w:name="f3r10"/>
                  <w:bookmarkEnd w:id="58"/>
                  <w:r>
                    <w:rPr>
                      <w:b/>
                      <w:sz w:val="18"/>
                      <w:szCs w:val="18"/>
                    </w:rPr>
                    <w:t>384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925</w:t>
                  </w: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-1 052</w:t>
                  </w: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257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Корректировки в связи с изменением учетной политики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020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59" w:name="f3r20"/>
                  <w:bookmarkEnd w:id="59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Корректировки в связи с исправлением ошибок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030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0" w:name="f3r30"/>
                  <w:bookmarkEnd w:id="60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  <w:r w:rsidRPr="007A72AE">
                    <w:rPr>
                      <w:b/>
                      <w:sz w:val="16"/>
                      <w:szCs w:val="16"/>
                    </w:rPr>
                    <w:t>Скорректированный остаток на 31.12.201</w:t>
                  </w:r>
                  <w:r>
                    <w:rPr>
                      <w:b/>
                      <w:sz w:val="16"/>
                      <w:szCs w:val="16"/>
                    </w:rPr>
                    <w:t>6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г.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040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1" w:name="f3r40"/>
                  <w:bookmarkEnd w:id="61"/>
                  <w:r>
                    <w:rPr>
                      <w:b/>
                      <w:sz w:val="18"/>
                      <w:szCs w:val="18"/>
                    </w:rPr>
                    <w:t>384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925</w:t>
                  </w: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-1 052</w:t>
                  </w: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257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nil"/>
                    <w:left w:val="sing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За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январь-</w:t>
                  </w:r>
                  <w:r>
                    <w:rPr>
                      <w:b/>
                      <w:sz w:val="16"/>
                      <w:szCs w:val="16"/>
                    </w:rPr>
                    <w:t>декабрь 2017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года</w:t>
                  </w:r>
                </w:p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Увеличение собственного капитала – всего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050</w:t>
                  </w:r>
                </w:p>
              </w:tc>
              <w:tc>
                <w:tcPr>
                  <w:tcW w:w="9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2" w:name="f3r50"/>
                  <w:bookmarkEnd w:id="62"/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163</w:t>
                  </w:r>
                </w:p>
              </w:tc>
              <w:tc>
                <w:tcPr>
                  <w:tcW w:w="120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163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В том числе:</w:t>
                  </w:r>
                </w:p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 xml:space="preserve">чистая прибыль 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051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3" w:name="f3r51"/>
                  <w:bookmarkEnd w:id="63"/>
                </w:p>
              </w:tc>
              <w:tc>
                <w:tcPr>
                  <w:tcW w:w="992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lastRenderedPageBreak/>
                    <w:t>переоценка долгосрочных активов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052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4" w:name="f3r52"/>
                  <w:bookmarkEnd w:id="64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163</w:t>
                  </w: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163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доходы от прочих операций, не включаемые в чистую прибыль (убыток)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053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5" w:name="f3r53"/>
                  <w:bookmarkEnd w:id="65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 xml:space="preserve">выпуск дополнительных акций 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054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6" w:name="f3r54"/>
                  <w:bookmarkEnd w:id="66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увеличение номинальной стоимости акций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055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7" w:name="f3r55"/>
                  <w:bookmarkEnd w:id="67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вклады собственника имущества (учредителей, участников)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056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8" w:name="f3r56"/>
                  <w:bookmarkEnd w:id="68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реорганизация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057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69" w:name="f3r57"/>
                  <w:bookmarkEnd w:id="69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224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058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0" w:name="f3r58"/>
                  <w:bookmarkEnd w:id="70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прочие</w:t>
                  </w:r>
                  <w:r w:rsidRPr="003C732E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059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1" w:name="f3r59"/>
                  <w:bookmarkEnd w:id="71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Уменьшение собственного капитала – всего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060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2" w:name="f3r60"/>
                  <w:bookmarkEnd w:id="72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724</w:t>
                  </w: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724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В том числе:</w:t>
                  </w:r>
                </w:p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убыток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061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3" w:name="f3r61"/>
                  <w:bookmarkEnd w:id="73"/>
                </w:p>
              </w:tc>
              <w:tc>
                <w:tcPr>
                  <w:tcW w:w="992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724</w:t>
                  </w: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724</w:t>
                  </w: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переоценка долгосрочных активов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062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4" w:name="f3r62"/>
                  <w:bookmarkEnd w:id="74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расходы от прочих операций, не включаемые в чистую прибыль (убыток)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063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5" w:name="f3r63"/>
                  <w:bookmarkEnd w:id="75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уменьшение номинальной стоимости акций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064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6" w:name="f3r64"/>
                  <w:bookmarkEnd w:id="76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выкуп акций (долей в уставном капитале)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065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7" w:name="f3r65"/>
                  <w:bookmarkEnd w:id="77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97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дивиденды и другие    доходы от участия в уставном капитале организации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066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8" w:name="f3r66"/>
                  <w:bookmarkEnd w:id="78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30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реорганизация</w:t>
                  </w:r>
                </w:p>
              </w:tc>
              <w:tc>
                <w:tcPr>
                  <w:tcW w:w="7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067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79" w:name="f3r67"/>
                  <w:bookmarkEnd w:id="79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249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068</w:t>
                  </w:r>
                </w:p>
              </w:tc>
              <w:tc>
                <w:tcPr>
                  <w:tcW w:w="98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0" w:name="f3r68"/>
                  <w:bookmarkEnd w:id="80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440ED9">
              <w:trPr>
                <w:gridAfter w:val="1"/>
                <w:wAfter w:w="21" w:type="dxa"/>
                <w:trHeight w:val="310"/>
              </w:trPr>
              <w:tc>
                <w:tcPr>
                  <w:tcW w:w="2448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 </w:t>
                  </w:r>
                  <w:r>
                    <w:rPr>
                      <w:sz w:val="16"/>
                      <w:szCs w:val="16"/>
                    </w:rPr>
                    <w:t>прочие</w:t>
                  </w:r>
                  <w:r w:rsidRPr="003C732E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7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069</w:t>
                  </w:r>
                </w:p>
              </w:tc>
              <w:tc>
                <w:tcPr>
                  <w:tcW w:w="9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1" w:name="f3r69"/>
                  <w:bookmarkEnd w:id="81"/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20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70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514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</w:tbl>
          <w:p w:rsidR="009541D2" w:rsidRDefault="009541D2" w:rsidP="009541D2">
            <w:pPr>
              <w:jc w:val="right"/>
            </w:pPr>
            <w:r>
              <w:br w:type="page"/>
            </w:r>
            <w:r w:rsidRPr="000C7B6A">
              <w:rPr>
                <w:b/>
                <w:sz w:val="16"/>
              </w:rPr>
              <w:t>Форма №3 лист 2</w:t>
            </w:r>
          </w:p>
          <w:tbl>
            <w:tblPr>
              <w:tblW w:w="10638" w:type="dxa"/>
              <w:tblLayout w:type="fixed"/>
              <w:tblLook w:val="0000" w:firstRow="0" w:lastRow="0" w:firstColumn="0" w:lastColumn="0" w:noHBand="0" w:noVBand="0"/>
            </w:tblPr>
            <w:tblGrid>
              <w:gridCol w:w="2400"/>
              <w:gridCol w:w="721"/>
              <w:gridCol w:w="997"/>
              <w:gridCol w:w="960"/>
              <w:gridCol w:w="960"/>
              <w:gridCol w:w="773"/>
              <w:gridCol w:w="1019"/>
              <w:gridCol w:w="960"/>
              <w:gridCol w:w="998"/>
              <w:gridCol w:w="850"/>
            </w:tblGrid>
            <w:tr w:rsidR="009541D2" w:rsidTr="009541D2">
              <w:trPr>
                <w:trHeight w:val="303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  <w:lang w:val="en-US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Наименование</w:t>
                  </w:r>
                </w:p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 xml:space="preserve"> показателей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Код строки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Уставный капитал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Неопла-ченная часть уставного капитала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Собст-венные акции (доли в уставном капитале)</w:t>
                  </w: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 xml:space="preserve">Резерв-ный капитал </w:t>
                  </w: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Добавоч-ный капитал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Нераспре-деленная прибыль (непокрытый убыток)</w:t>
                  </w: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Чистая прибыль (убыток)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Итого</w:t>
                  </w:r>
                </w:p>
              </w:tc>
            </w:tr>
            <w:tr w:rsidR="009541D2" w:rsidTr="009541D2">
              <w:trPr>
                <w:trHeight w:val="82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5</w:t>
                  </w: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6</w:t>
                  </w: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9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020A41">
                    <w:rPr>
                      <w:b/>
                      <w:bCs/>
                      <w:sz w:val="16"/>
                      <w:szCs w:val="16"/>
                    </w:rPr>
                    <w:t>10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Изменение уставного капитала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070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2" w:name="f3r70"/>
                  <w:bookmarkEnd w:id="82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Изменение резервного капитала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080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3" w:name="f3r80"/>
                  <w:bookmarkEnd w:id="83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Изменение добавочного капитала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090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4" w:name="f3r90"/>
                  <w:bookmarkEnd w:id="84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-32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32</w:t>
                  </w: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Остаток на 31</w:t>
                  </w:r>
                  <w:r w:rsidRPr="007A72AE">
                    <w:rPr>
                      <w:b/>
                      <w:sz w:val="16"/>
                      <w:szCs w:val="16"/>
                    </w:rPr>
                    <w:t>.</w:t>
                  </w:r>
                  <w:r>
                    <w:rPr>
                      <w:b/>
                      <w:sz w:val="16"/>
                      <w:szCs w:val="16"/>
                    </w:rPr>
                    <w:t>12.2017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г.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5" w:name="f3r100"/>
                  <w:bookmarkEnd w:id="85"/>
                  <w:r>
                    <w:rPr>
                      <w:b/>
                      <w:sz w:val="18"/>
                      <w:szCs w:val="18"/>
                    </w:rPr>
                    <w:t>384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1 056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-1 744</w:t>
                  </w:r>
                </w:p>
              </w:tc>
              <w:tc>
                <w:tcPr>
                  <w:tcW w:w="998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-304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  <w:r w:rsidRPr="007A72AE">
                    <w:rPr>
                      <w:b/>
                      <w:sz w:val="16"/>
                      <w:szCs w:val="16"/>
                    </w:rPr>
                    <w:t>Остаток на 31.12.201</w:t>
                  </w:r>
                  <w:r>
                    <w:rPr>
                      <w:b/>
                      <w:sz w:val="16"/>
                      <w:szCs w:val="16"/>
                    </w:rPr>
                    <w:t>7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г. 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110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6" w:name="f3r110"/>
                  <w:bookmarkEnd w:id="86"/>
                  <w:r>
                    <w:rPr>
                      <w:b/>
                      <w:sz w:val="18"/>
                      <w:szCs w:val="18"/>
                    </w:rPr>
                    <w:t>384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1 056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-1 744</w:t>
                  </w: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-304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Корректировки в связи с изменением учетной политики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120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7" w:name="f3r120"/>
                  <w:bookmarkEnd w:id="87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Корректировки в связи с исправлением ошибок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130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88" w:name="f3r130"/>
                  <w:bookmarkEnd w:id="88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566571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 xml:space="preserve">По  Постановлению № 23 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131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EC7908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bookmarkStart w:id="89" w:name="f3r131"/>
                  <w:bookmarkEnd w:id="89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EC7908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EC7908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EC7908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EC7908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4F33D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 w:rsidRPr="004F33D0">
                    <w:rPr>
                      <w:b/>
                      <w:sz w:val="18"/>
                      <w:szCs w:val="18"/>
                    </w:rPr>
                    <w:t>-100</w:t>
                  </w: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EC7908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4F33D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 w:rsidRPr="004F33D0">
                    <w:rPr>
                      <w:b/>
                      <w:sz w:val="18"/>
                      <w:szCs w:val="18"/>
                    </w:rPr>
                    <w:t>-100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  <w:r w:rsidRPr="007A72AE">
                    <w:rPr>
                      <w:b/>
                      <w:sz w:val="16"/>
                      <w:szCs w:val="16"/>
                    </w:rPr>
                    <w:t>Скорректированный остаток на 31.12.201</w:t>
                  </w:r>
                  <w:r>
                    <w:rPr>
                      <w:b/>
                      <w:sz w:val="16"/>
                      <w:szCs w:val="16"/>
                    </w:rPr>
                    <w:t>7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г. 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140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0" w:name="f3r140"/>
                  <w:bookmarkEnd w:id="90"/>
                  <w:r>
                    <w:rPr>
                      <w:b/>
                      <w:sz w:val="18"/>
                      <w:szCs w:val="18"/>
                    </w:rPr>
                    <w:t>384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1 056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-1 844</w:t>
                  </w: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-404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  <w:r w:rsidRPr="007A72AE">
                    <w:rPr>
                      <w:b/>
                      <w:sz w:val="16"/>
                      <w:szCs w:val="16"/>
                    </w:rPr>
                    <w:t>За январь-</w:t>
                  </w:r>
                  <w:r>
                    <w:rPr>
                      <w:b/>
                      <w:sz w:val="16"/>
                      <w:szCs w:val="16"/>
                    </w:rPr>
                    <w:t xml:space="preserve"> декабрь 2018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года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color w:val="FF0000"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color w:val="FF0000"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color w:val="FF0000"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color w:val="FF0000"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Увеличение собственного капитала – всего</w:t>
                  </w:r>
                </w:p>
              </w:tc>
              <w:tc>
                <w:tcPr>
                  <w:tcW w:w="72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1" w:name="f3r150"/>
                  <w:bookmarkEnd w:id="91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49</w:t>
                  </w:r>
                </w:p>
              </w:tc>
            </w:tr>
            <w:tr w:rsidR="009541D2" w:rsidTr="009541D2">
              <w:trPr>
                <w:trHeight w:val="209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В том числе:</w:t>
                  </w:r>
                </w:p>
              </w:tc>
              <w:tc>
                <w:tcPr>
                  <w:tcW w:w="721" w:type="dxa"/>
                  <w:vMerge w:val="restart"/>
                  <w:tcBorders>
                    <w:top w:val="single" w:sz="4" w:space="0" w:color="auto"/>
                    <w:left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151</w:t>
                  </w:r>
                </w:p>
              </w:tc>
              <w:tc>
                <w:tcPr>
                  <w:tcW w:w="997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2" w:name="f3r151"/>
                  <w:bookmarkEnd w:id="92"/>
                </w:p>
              </w:tc>
              <w:tc>
                <w:tcPr>
                  <w:tcW w:w="96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vMerge w:val="restart"/>
                  <w:tcBorders>
                    <w:top w:val="single" w:sz="4" w:space="0" w:color="auto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vMerge w:val="restart"/>
                  <w:tcBorders>
                    <w:top w:val="single" w:sz="4" w:space="0" w:color="auto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vMerge w:val="restart"/>
                  <w:tcBorders>
                    <w:top w:val="single" w:sz="4" w:space="0" w:color="auto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vMerge w:val="restart"/>
                  <w:tcBorders>
                    <w:top w:val="single" w:sz="4" w:space="0" w:color="auto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vMerge w:val="restart"/>
                  <w:tcBorders>
                    <w:top w:val="single" w:sz="4" w:space="0" w:color="auto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vMerge w:val="restart"/>
                  <w:tcBorders>
                    <w:top w:val="single" w:sz="4" w:space="0" w:color="auto"/>
                    <w:left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158"/>
              </w:trPr>
              <w:tc>
                <w:tcPr>
                  <w:tcW w:w="24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 xml:space="preserve">чистая прибыль </w:t>
                  </w:r>
                </w:p>
              </w:tc>
              <w:tc>
                <w:tcPr>
                  <w:tcW w:w="721" w:type="dxa"/>
                  <w:vMerge/>
                  <w:tcBorders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997" w:type="dxa"/>
                  <w:vMerge/>
                  <w:tcBorders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vMerge/>
                  <w:tcBorders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переоценка долгосрочных активов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152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3" w:name="f3r152"/>
                  <w:bookmarkEnd w:id="93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49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доходы от прочих операций, не включаемые в чистую прибыль (убыток)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153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4" w:name="f3r153"/>
                  <w:bookmarkEnd w:id="94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 xml:space="preserve">выпуск дополнительных акций 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154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5" w:name="f3r154"/>
                  <w:bookmarkEnd w:id="95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увеличение номинальной стоимости акций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155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6" w:name="f3r155"/>
                  <w:bookmarkEnd w:id="96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вклады собственника имущества (учредителей, участников)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156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7" w:name="f3r156"/>
                  <w:bookmarkEnd w:id="97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реорганизация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157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8" w:name="f3r157"/>
                  <w:bookmarkEnd w:id="98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158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99" w:name="f3r158"/>
                  <w:bookmarkEnd w:id="99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прочие</w:t>
                  </w:r>
                  <w:r w:rsidRPr="003C732E">
                    <w:rPr>
                      <w:sz w:val="16"/>
                      <w:szCs w:val="16"/>
                    </w:rPr>
                    <w:t>  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159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0" w:name="f3r159"/>
                  <w:bookmarkEnd w:id="100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Уменьшение собственного капитала – всего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160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1" w:name="f3r160"/>
                  <w:bookmarkEnd w:id="101"/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571</w:t>
                  </w: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571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В том числе:</w:t>
                  </w:r>
                </w:p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убыток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161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2" w:name="f3r161"/>
                  <w:bookmarkEnd w:id="102"/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471</w:t>
                  </w: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AF1FB3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471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переоценка долгосрочных активов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162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3" w:name="f3r162"/>
                  <w:bookmarkEnd w:id="103"/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расходы от прочих операций, не включаемые в чистую прибыль (убыток)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163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4" w:name="f3r163"/>
                  <w:bookmarkEnd w:id="104"/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уменьшение номинальной стоимости акций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164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5" w:name="f3r164"/>
                  <w:bookmarkEnd w:id="105"/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выкуп акций (долей в уставном капитале)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165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6" w:name="f3r165"/>
                  <w:bookmarkEnd w:id="106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дивиденды и другие доходы от участия в уставном капитале организации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166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7" w:name="f3r166"/>
                  <w:bookmarkEnd w:id="107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204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реорганизация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167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8" w:name="f3r167"/>
                  <w:bookmarkEnd w:id="108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166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168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09" w:name="f3r168"/>
                  <w:bookmarkEnd w:id="109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282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ind w:firstLineChars="100" w:firstLine="160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 </w:t>
                  </w:r>
                  <w:r>
                    <w:rPr>
                      <w:sz w:val="16"/>
                      <w:szCs w:val="16"/>
                    </w:rPr>
                    <w:t>прочие</w:t>
                  </w:r>
                  <w:r w:rsidRPr="003C732E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169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0" w:name="f3r169"/>
                  <w:bookmarkEnd w:id="110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Изменение уставного капитала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170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1" w:name="f3r170"/>
                  <w:bookmarkEnd w:id="111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Изменение резервного капитала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180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2" w:name="f3r180"/>
                  <w:bookmarkEnd w:id="112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9541D2" w:rsidRPr="003C732E" w:rsidRDefault="009541D2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3C732E">
                    <w:rPr>
                      <w:sz w:val="16"/>
                      <w:szCs w:val="16"/>
                    </w:rPr>
                    <w:t>Изменение добавочного капитала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190</w:t>
                  </w:r>
                </w:p>
              </w:tc>
              <w:tc>
                <w:tcPr>
                  <w:tcW w:w="997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3" w:name="f3r190"/>
                  <w:bookmarkEnd w:id="113"/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43</w:t>
                  </w:r>
                </w:p>
              </w:tc>
              <w:tc>
                <w:tcPr>
                  <w:tcW w:w="9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  <w:r w:rsidRPr="007A72AE">
                    <w:rPr>
                      <w:b/>
                      <w:sz w:val="16"/>
                      <w:szCs w:val="16"/>
                    </w:rPr>
                    <w:t xml:space="preserve">Остаток на </w:t>
                  </w:r>
                  <w:r>
                    <w:rPr>
                      <w:b/>
                      <w:sz w:val="16"/>
                      <w:szCs w:val="16"/>
                    </w:rPr>
                    <w:t>31</w:t>
                  </w:r>
                  <w:r w:rsidRPr="007A72AE">
                    <w:rPr>
                      <w:b/>
                      <w:sz w:val="16"/>
                      <w:szCs w:val="16"/>
                    </w:rPr>
                    <w:t>.</w:t>
                  </w:r>
                  <w:r>
                    <w:rPr>
                      <w:b/>
                      <w:sz w:val="16"/>
                      <w:szCs w:val="16"/>
                    </w:rPr>
                    <w:t>12.2018</w:t>
                  </w:r>
                  <w:r w:rsidRPr="007A72AE">
                    <w:rPr>
                      <w:b/>
                      <w:sz w:val="16"/>
                      <w:szCs w:val="16"/>
                    </w:rPr>
                    <w:t xml:space="preserve"> г.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  <w:r w:rsidRPr="00020A41">
                    <w:rPr>
                      <w:sz w:val="16"/>
                      <w:szCs w:val="16"/>
                    </w:rPr>
                    <w:t>200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4" w:name="f3r200"/>
                  <w:bookmarkEnd w:id="114"/>
                  <w:r>
                    <w:rPr>
                      <w:b/>
                      <w:sz w:val="18"/>
                      <w:szCs w:val="18"/>
                    </w:rPr>
                    <w:t>384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1 062</w:t>
                  </w: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-2 272</w:t>
                  </w: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-826</w:t>
                  </w:r>
                </w:p>
              </w:tc>
            </w:tr>
            <w:tr w:rsidR="009541D2" w:rsidTr="009541D2">
              <w:trPr>
                <w:trHeight w:val="340"/>
              </w:trPr>
              <w:tc>
                <w:tcPr>
                  <w:tcW w:w="24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9541D2" w:rsidRPr="007A72AE" w:rsidRDefault="009541D2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9541D2" w:rsidRPr="00020A41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77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01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99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Pr="007670C0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9541D2" w:rsidRDefault="009541D2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bookmarkEnd w:id="57"/>
          </w:tbl>
          <w:p w:rsidR="009541D2" w:rsidRPr="00516B29" w:rsidRDefault="009541D2" w:rsidP="009541D2">
            <w:pPr>
              <w:pStyle w:val="a3"/>
              <w:widowControl w:val="0"/>
              <w:ind w:firstLine="567"/>
              <w:rPr>
                <w:rFonts w:ascii="Times New Roman" w:hAnsi="Times New Roman"/>
              </w:rPr>
            </w:pPr>
          </w:p>
          <w:p w:rsidR="009541D2" w:rsidRPr="009113CE" w:rsidRDefault="009541D2" w:rsidP="009541D2">
            <w:pPr>
              <w:pStyle w:val="a3"/>
              <w:widowControl w:val="0"/>
              <w:ind w:firstLine="567"/>
              <w:rPr>
                <w:rFonts w:ascii="Times New Roman" w:hAnsi="Times New Roman"/>
              </w:rPr>
            </w:pPr>
          </w:p>
          <w:p w:rsidR="009541D2" w:rsidRPr="009A1EE6" w:rsidRDefault="009541D2" w:rsidP="009541D2">
            <w:pPr>
              <w:pStyle w:val="a3"/>
              <w:widowControl w:val="0"/>
              <w:ind w:firstLine="567"/>
              <w:rPr>
                <w:rFonts w:ascii="Times New Roman" w:hAnsi="Times New Roman"/>
                <w:sz w:val="18"/>
                <w:szCs w:val="18"/>
              </w:rPr>
            </w:pPr>
            <w:r w:rsidRPr="009A1EE6">
              <w:rPr>
                <w:rFonts w:ascii="Times New Roman" w:hAnsi="Times New Roman"/>
                <w:sz w:val="18"/>
                <w:szCs w:val="18"/>
              </w:rPr>
              <w:t>Руководитель __________________________________</w:t>
            </w:r>
          </w:p>
          <w:p w:rsidR="009541D2" w:rsidRPr="009A1EE6" w:rsidRDefault="009541D2" w:rsidP="009541D2">
            <w:pPr>
              <w:pStyle w:val="a3"/>
              <w:widowControl w:val="0"/>
              <w:ind w:firstLine="567"/>
              <w:rPr>
                <w:rFonts w:ascii="Times New Roman" w:hAnsi="Times New Roman"/>
                <w:sz w:val="18"/>
                <w:szCs w:val="18"/>
              </w:rPr>
            </w:pPr>
          </w:p>
          <w:p w:rsidR="009541D2" w:rsidRPr="000526A4" w:rsidRDefault="009541D2" w:rsidP="009541D2">
            <w:pPr>
              <w:pStyle w:val="a3"/>
              <w:widowControl w:val="0"/>
              <w:ind w:firstLine="567"/>
              <w:rPr>
                <w:sz w:val="18"/>
                <w:szCs w:val="18"/>
              </w:rPr>
            </w:pPr>
            <w:r w:rsidRPr="009A1EE6">
              <w:rPr>
                <w:rFonts w:ascii="Times New Roman" w:hAnsi="Times New Roman"/>
                <w:sz w:val="18"/>
                <w:szCs w:val="18"/>
              </w:rPr>
              <w:t>Главный бухгалтер ______________________________</w:t>
            </w:r>
          </w:p>
          <w:p w:rsidR="000D7667" w:rsidRDefault="000D7667" w:rsidP="000C68BF">
            <w:pPr>
              <w:rPr>
                <w:sz w:val="16"/>
                <w:szCs w:val="16"/>
              </w:rPr>
            </w:pPr>
          </w:p>
          <w:p w:rsidR="00F87D37" w:rsidRPr="003570F4" w:rsidRDefault="00F87D37" w:rsidP="00F87D37">
            <w:pPr>
              <w:pStyle w:val="a3"/>
              <w:jc w:val="right"/>
              <w:rPr>
                <w:rFonts w:ascii="Times New Roman" w:hAnsi="Times New Roman"/>
                <w:b/>
                <w:sz w:val="16"/>
                <w:szCs w:val="16"/>
                <w:u w:val="single"/>
              </w:rPr>
            </w:pPr>
            <w:bookmarkStart w:id="115" w:name="f4"/>
            <w:r w:rsidRPr="003570F4">
              <w:rPr>
                <w:rFonts w:ascii="Times New Roman" w:hAnsi="Times New Roman"/>
                <w:b/>
                <w:sz w:val="16"/>
                <w:szCs w:val="16"/>
                <w:u w:val="single"/>
              </w:rPr>
              <w:t>Форма  №4</w:t>
            </w:r>
          </w:p>
          <w:tbl>
            <w:tblPr>
              <w:tblW w:w="10632" w:type="dxa"/>
              <w:tblLayout w:type="fixed"/>
              <w:tblLook w:val="0000" w:firstRow="0" w:lastRow="0" w:firstColumn="0" w:lastColumn="0" w:noHBand="0" w:noVBand="0"/>
            </w:tblPr>
            <w:tblGrid>
              <w:gridCol w:w="1556"/>
              <w:gridCol w:w="780"/>
              <w:gridCol w:w="1276"/>
              <w:gridCol w:w="1025"/>
              <w:gridCol w:w="782"/>
              <w:gridCol w:w="2729"/>
              <w:gridCol w:w="2484"/>
            </w:tblGrid>
            <w:tr w:rsidR="00F87D37" w:rsidTr="00F87D37">
              <w:trPr>
                <w:trHeight w:val="195"/>
              </w:trPr>
              <w:tc>
                <w:tcPr>
                  <w:tcW w:w="155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0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5213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bottom"/>
                </w:tcPr>
                <w:p w:rsidR="00F87D37" w:rsidRPr="00F57E7A" w:rsidRDefault="00F87D37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12"/>
                      <w:szCs w:val="12"/>
                    </w:rPr>
                  </w:pPr>
                  <w:r w:rsidRPr="00F57E7A">
                    <w:rPr>
                      <w:sz w:val="12"/>
                      <w:szCs w:val="12"/>
                    </w:rPr>
                    <w:t>Приложение 4</w:t>
                  </w:r>
                </w:p>
              </w:tc>
            </w:tr>
            <w:tr w:rsidR="00F87D37" w:rsidTr="00F87D37">
              <w:trPr>
                <w:trHeight w:val="182"/>
              </w:trPr>
              <w:tc>
                <w:tcPr>
                  <w:tcW w:w="155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0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5213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</w:tcPr>
                <w:p w:rsidR="00F87D37" w:rsidRPr="00F57E7A" w:rsidRDefault="00F87D37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12"/>
                      <w:szCs w:val="12"/>
                    </w:rPr>
                  </w:pPr>
                  <w:r w:rsidRPr="00F57E7A">
                    <w:rPr>
                      <w:sz w:val="12"/>
                      <w:szCs w:val="12"/>
                    </w:rPr>
                    <w:t xml:space="preserve">к постановлению Министерства финансов </w:t>
                  </w:r>
                  <w:r w:rsidRPr="00F57E7A">
                    <w:rPr>
                      <w:sz w:val="12"/>
                      <w:szCs w:val="12"/>
                    </w:rPr>
                    <w:br/>
                    <w:t xml:space="preserve">Республики Беларусь </w:t>
                  </w:r>
                </w:p>
              </w:tc>
            </w:tr>
            <w:tr w:rsidR="00F87D37" w:rsidTr="00F87D37">
              <w:trPr>
                <w:trHeight w:val="225"/>
              </w:trPr>
              <w:tc>
                <w:tcPr>
                  <w:tcW w:w="155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0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5213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F87D37" w:rsidRPr="00F57E7A" w:rsidRDefault="00F87D37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12"/>
                      <w:szCs w:val="12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12</w:t>
                  </w:r>
                  <w:r>
                    <w:rPr>
                      <w:sz w:val="16"/>
                      <w:szCs w:val="16"/>
                    </w:rPr>
                    <w:t>.</w:t>
                  </w:r>
                  <w:r>
                    <w:rPr>
                      <w:sz w:val="16"/>
                      <w:szCs w:val="16"/>
                      <w:lang w:val="en-US"/>
                    </w:rPr>
                    <w:t>12</w:t>
                  </w:r>
                  <w:r>
                    <w:rPr>
                      <w:sz w:val="16"/>
                      <w:szCs w:val="16"/>
                    </w:rPr>
                    <w:t>.20</w:t>
                  </w:r>
                  <w:r>
                    <w:rPr>
                      <w:sz w:val="16"/>
                      <w:szCs w:val="16"/>
                      <w:lang w:val="en-US"/>
                    </w:rPr>
                    <w:t>16</w:t>
                  </w:r>
                  <w:r>
                    <w:rPr>
                      <w:sz w:val="16"/>
                      <w:szCs w:val="16"/>
                    </w:rPr>
                    <w:t xml:space="preserve"> № 1</w:t>
                  </w:r>
                  <w:r>
                    <w:rPr>
                      <w:sz w:val="16"/>
                      <w:szCs w:val="16"/>
                      <w:lang w:val="en-US"/>
                    </w:rPr>
                    <w:t>04</w:t>
                  </w:r>
                </w:p>
              </w:tc>
            </w:tr>
            <w:tr w:rsidR="00F87D37" w:rsidTr="00F87D37">
              <w:trPr>
                <w:trHeight w:val="60"/>
              </w:trPr>
              <w:tc>
                <w:tcPr>
                  <w:tcW w:w="155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0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F87D37" w:rsidTr="00F87D37">
              <w:trPr>
                <w:trHeight w:val="80"/>
              </w:trPr>
              <w:tc>
                <w:tcPr>
                  <w:tcW w:w="10632" w:type="dxa"/>
                  <w:gridSpan w:val="7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256A29">
                    <w:rPr>
                      <w:b/>
                      <w:bCs/>
                      <w:sz w:val="18"/>
                      <w:szCs w:val="18"/>
                    </w:rPr>
                    <w:t>ОТЧЕТ</w:t>
                  </w:r>
                </w:p>
              </w:tc>
            </w:tr>
            <w:tr w:rsidR="00F87D37" w:rsidTr="00F87D37">
              <w:trPr>
                <w:trHeight w:val="255"/>
              </w:trPr>
              <w:tc>
                <w:tcPr>
                  <w:tcW w:w="10632" w:type="dxa"/>
                  <w:gridSpan w:val="7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256A29">
                    <w:rPr>
                      <w:b/>
                      <w:bCs/>
                      <w:sz w:val="18"/>
                      <w:szCs w:val="18"/>
                    </w:rPr>
                    <w:t>о движении денежных средств</w:t>
                  </w:r>
                </w:p>
              </w:tc>
            </w:tr>
            <w:tr w:rsidR="00F87D37" w:rsidTr="00F87D37">
              <w:trPr>
                <w:trHeight w:val="80"/>
              </w:trPr>
              <w:tc>
                <w:tcPr>
                  <w:tcW w:w="155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256A29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256A29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5812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ind w:firstLineChars="300" w:firstLine="542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 w:rsidRPr="00256A29">
                    <w:rPr>
                      <w:b/>
                      <w:sz w:val="18"/>
                      <w:szCs w:val="18"/>
                    </w:rPr>
                    <w:t>за январь</w:t>
                  </w:r>
                  <w:r>
                    <w:rPr>
                      <w:b/>
                      <w:sz w:val="18"/>
                      <w:szCs w:val="18"/>
                    </w:rPr>
                    <w:t xml:space="preserve"> </w:t>
                  </w:r>
                  <w:r w:rsidRPr="00256A29">
                    <w:rPr>
                      <w:b/>
                      <w:sz w:val="18"/>
                      <w:szCs w:val="18"/>
                    </w:rPr>
                    <w:t>-</w:t>
                  </w:r>
                  <w:r>
                    <w:rPr>
                      <w:b/>
                      <w:sz w:val="16"/>
                      <w:szCs w:val="16"/>
                    </w:rPr>
                    <w:t xml:space="preserve"> </w:t>
                  </w:r>
                  <w:r>
                    <w:rPr>
                      <w:b/>
                      <w:sz w:val="18"/>
                      <w:szCs w:val="18"/>
                    </w:rPr>
                    <w:t xml:space="preserve">декабрь </w:t>
                  </w:r>
                  <w:smartTag w:uri="urn:schemas-microsoft-com:office:smarttags" w:element="metricconverter">
                    <w:smartTagPr>
                      <w:attr w:name="ProductID" w:val="2018 г"/>
                    </w:smartTagPr>
                    <w:r>
                      <w:rPr>
                        <w:b/>
                        <w:sz w:val="18"/>
                        <w:szCs w:val="18"/>
                      </w:rPr>
                      <w:t>2018</w:t>
                    </w:r>
                    <w:r w:rsidRPr="00256A29">
                      <w:rPr>
                        <w:b/>
                        <w:sz w:val="18"/>
                        <w:szCs w:val="18"/>
                      </w:rPr>
                      <w:t xml:space="preserve"> г</w:t>
                    </w:r>
                  </w:smartTag>
                  <w:r w:rsidRPr="00256A29">
                    <w:rPr>
                      <w:b/>
                      <w:sz w:val="18"/>
                      <w:szCs w:val="18"/>
                      <w:lang w:val="en-US"/>
                    </w:rPr>
                    <w:t>.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F87D37" w:rsidTr="00F87D37">
              <w:trPr>
                <w:trHeight w:val="70"/>
              </w:trPr>
              <w:tc>
                <w:tcPr>
                  <w:tcW w:w="155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10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 </w:t>
                  </w:r>
                </w:p>
              </w:tc>
            </w:tr>
            <w:tr w:rsidR="00F87D37" w:rsidTr="00F87D37">
              <w:trPr>
                <w:trHeight w:val="170"/>
              </w:trPr>
              <w:tc>
                <w:tcPr>
                  <w:tcW w:w="36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Организация</w:t>
                  </w:r>
                  <w:r>
                    <w:rPr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7020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F87D37" w:rsidTr="00F87D37">
              <w:trPr>
                <w:trHeight w:val="170"/>
              </w:trPr>
              <w:tc>
                <w:tcPr>
                  <w:tcW w:w="36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Учетный номер плательщика</w:t>
                  </w:r>
                </w:p>
              </w:tc>
              <w:tc>
                <w:tcPr>
                  <w:tcW w:w="7020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F87D37" w:rsidTr="00F87D37">
              <w:trPr>
                <w:trHeight w:val="170"/>
              </w:trPr>
              <w:tc>
                <w:tcPr>
                  <w:tcW w:w="36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Вид экономической деятельности</w:t>
                  </w:r>
                </w:p>
              </w:tc>
              <w:tc>
                <w:tcPr>
                  <w:tcW w:w="7020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F87D37" w:rsidTr="00F87D37">
              <w:trPr>
                <w:trHeight w:val="170"/>
              </w:trPr>
              <w:tc>
                <w:tcPr>
                  <w:tcW w:w="36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Организационно-правовая форма</w:t>
                  </w:r>
                </w:p>
              </w:tc>
              <w:tc>
                <w:tcPr>
                  <w:tcW w:w="7020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F87D37" w:rsidTr="00F87D37">
              <w:trPr>
                <w:trHeight w:val="170"/>
              </w:trPr>
              <w:tc>
                <w:tcPr>
                  <w:tcW w:w="36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Орган управления</w:t>
                  </w:r>
                </w:p>
              </w:tc>
              <w:tc>
                <w:tcPr>
                  <w:tcW w:w="7020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F87D37" w:rsidTr="00F87D37">
              <w:trPr>
                <w:trHeight w:val="170"/>
              </w:trPr>
              <w:tc>
                <w:tcPr>
                  <w:tcW w:w="36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Единица измерения</w:t>
                  </w:r>
                </w:p>
              </w:tc>
              <w:tc>
                <w:tcPr>
                  <w:tcW w:w="7020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center"/>
                </w:tcPr>
                <w:p w:rsidR="00F87D37" w:rsidRPr="00F758E8" w:rsidRDefault="00F87D37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20"/>
                      <w:szCs w:val="20"/>
                    </w:rPr>
                  </w:pPr>
                  <w:r w:rsidRPr="00F758E8">
                    <w:rPr>
                      <w:b/>
                      <w:sz w:val="20"/>
                      <w:szCs w:val="20"/>
                    </w:rPr>
                    <w:t>тыс. руб</w:t>
                  </w:r>
                  <w:r>
                    <w:rPr>
                      <w:b/>
                      <w:sz w:val="20"/>
                      <w:szCs w:val="20"/>
                      <w:lang w:val="en-US"/>
                    </w:rPr>
                    <w:t>.</w:t>
                  </w:r>
                </w:p>
              </w:tc>
            </w:tr>
            <w:tr w:rsidR="00F87D37" w:rsidTr="00F87D37">
              <w:trPr>
                <w:trHeight w:val="170"/>
              </w:trPr>
              <w:tc>
                <w:tcPr>
                  <w:tcW w:w="36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6"/>
                      <w:szCs w:val="16"/>
                    </w:rPr>
                  </w:pPr>
                  <w:r w:rsidRPr="00057AB2">
                    <w:rPr>
                      <w:sz w:val="16"/>
                      <w:szCs w:val="16"/>
                    </w:rPr>
                    <w:t>Адрес</w:t>
                  </w:r>
                </w:p>
              </w:tc>
              <w:tc>
                <w:tcPr>
                  <w:tcW w:w="7020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noWrap/>
                  <w:vAlign w:val="center"/>
                </w:tcPr>
                <w:p w:rsidR="00F87D37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</w:p>
              </w:tc>
            </w:tr>
            <w:tr w:rsidR="00F87D37" w:rsidTr="00F87D37">
              <w:trPr>
                <w:trHeight w:val="70"/>
              </w:trPr>
              <w:tc>
                <w:tcPr>
                  <w:tcW w:w="155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4"/>
                      <w:szCs w:val="14"/>
                    </w:rPr>
                  </w:pPr>
                  <w:r w:rsidRPr="00057AB2">
                    <w:rPr>
                      <w:sz w:val="14"/>
                      <w:szCs w:val="14"/>
                    </w:rPr>
                    <w:t> </w:t>
                  </w:r>
                </w:p>
              </w:tc>
              <w:tc>
                <w:tcPr>
                  <w:tcW w:w="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4"/>
                      <w:szCs w:val="14"/>
                    </w:rPr>
                  </w:pPr>
                  <w:r w:rsidRPr="00057AB2">
                    <w:rPr>
                      <w:sz w:val="14"/>
                      <w:szCs w:val="14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4"/>
                      <w:szCs w:val="14"/>
                    </w:rPr>
                  </w:pPr>
                  <w:r w:rsidRPr="00057AB2">
                    <w:rPr>
                      <w:sz w:val="14"/>
                      <w:szCs w:val="14"/>
                    </w:rPr>
                    <w:t> </w:t>
                  </w:r>
                </w:p>
              </w:tc>
              <w:tc>
                <w:tcPr>
                  <w:tcW w:w="10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4"/>
                      <w:szCs w:val="14"/>
                    </w:rPr>
                  </w:pPr>
                  <w:r w:rsidRPr="00057AB2">
                    <w:rPr>
                      <w:sz w:val="14"/>
                      <w:szCs w:val="14"/>
                    </w:rPr>
                    <w:t> 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4"/>
                      <w:szCs w:val="14"/>
                    </w:rPr>
                  </w:pPr>
                  <w:r w:rsidRPr="00057AB2">
                    <w:rPr>
                      <w:sz w:val="14"/>
                      <w:szCs w:val="14"/>
                    </w:rPr>
                    <w:t> 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4"/>
                      <w:szCs w:val="14"/>
                    </w:rPr>
                  </w:pPr>
                  <w:r w:rsidRPr="00057AB2">
                    <w:rPr>
                      <w:sz w:val="14"/>
                      <w:szCs w:val="14"/>
                    </w:rPr>
                    <w:t> 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057AB2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4"/>
                      <w:szCs w:val="14"/>
                    </w:rPr>
                  </w:pPr>
                  <w:r w:rsidRPr="00057AB2">
                    <w:rPr>
                      <w:sz w:val="14"/>
                      <w:szCs w:val="14"/>
                    </w:rPr>
                    <w:t> </w:t>
                  </w:r>
                </w:p>
              </w:tc>
            </w:tr>
            <w:tr w:rsidR="00F87D37" w:rsidTr="00F87D37">
              <w:trPr>
                <w:trHeight w:val="317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Наименование показателей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Код строки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325B4" w:rsidRDefault="00F87D37" w:rsidP="007A0944">
                  <w:pPr>
                    <w:pStyle w:val="a3"/>
                    <w:framePr w:hSpace="180" w:wrap="around" w:vAnchor="text" w:hAnchor="text" w:y="1"/>
                    <w:suppressOverlap/>
                    <w:jc w:val="center"/>
                    <w:rPr>
                      <w:rFonts w:ascii="Times New Roman" w:hAnsi="Times New Roman"/>
                      <w:b/>
                      <w:sz w:val="16"/>
                      <w:szCs w:val="16"/>
                    </w:rPr>
                  </w:pP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За январь</w:t>
                  </w:r>
                  <w:r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 </w:t>
                  </w: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 декабрь</w:t>
                  </w: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 </w:t>
                  </w:r>
                  <w:smartTag w:uri="urn:schemas-microsoft-com:office:smarttags" w:element="metricconverter">
                    <w:smartTagPr>
                      <w:attr w:name="ProductID" w:val="2018 г"/>
                    </w:smartTagPr>
                    <w:r w:rsidRPr="00A325B4"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>201</w:t>
                    </w:r>
                    <w:r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>8</w:t>
                    </w:r>
                    <w:r w:rsidRPr="00A325B4"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 xml:space="preserve"> г</w:t>
                    </w:r>
                  </w:smartTag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325B4" w:rsidRDefault="00F87D37" w:rsidP="007A0944">
                  <w:pPr>
                    <w:pStyle w:val="a3"/>
                    <w:framePr w:hSpace="180" w:wrap="around" w:vAnchor="text" w:hAnchor="text" w:y="1"/>
                    <w:suppressOverlap/>
                    <w:jc w:val="center"/>
                    <w:rPr>
                      <w:rFonts w:ascii="Times New Roman" w:hAnsi="Times New Roman"/>
                      <w:b/>
                      <w:sz w:val="16"/>
                      <w:szCs w:val="16"/>
                    </w:rPr>
                  </w:pP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За январь</w:t>
                  </w:r>
                  <w:r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 </w:t>
                  </w: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- </w:t>
                  </w:r>
                  <w:r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декабрь </w:t>
                  </w:r>
                  <w:smartTag w:uri="urn:schemas-microsoft-com:office:smarttags" w:element="metricconverter">
                    <w:smartTagPr>
                      <w:attr w:name="ProductID" w:val="2017 г"/>
                    </w:smartTagPr>
                    <w:r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>2017</w:t>
                    </w:r>
                    <w:r w:rsidRPr="00A325B4"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 xml:space="preserve"> г</w:t>
                    </w:r>
                  </w:smartTag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.</w:t>
                  </w:r>
                </w:p>
              </w:tc>
            </w:tr>
            <w:tr w:rsidR="00F87D37" w:rsidTr="00F87D37">
              <w:trPr>
                <w:trHeight w:val="103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Cs/>
                      <w:sz w:val="16"/>
                      <w:szCs w:val="16"/>
                    </w:rPr>
                  </w:pPr>
                  <w:r w:rsidRPr="00256A29">
                    <w:rPr>
                      <w:bCs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4</w:t>
                  </w: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10632" w:type="dxa"/>
                  <w:gridSpan w:val="7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8"/>
                      <w:szCs w:val="18"/>
                    </w:rPr>
                  </w:pPr>
                  <w:r w:rsidRPr="00A57223">
                    <w:rPr>
                      <w:b/>
                      <w:sz w:val="18"/>
                      <w:szCs w:val="18"/>
                    </w:rPr>
                    <w:t>Движение денежных средств по текущей деятельности</w:t>
                  </w: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Поступило денежных средств – всего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020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6" w:name="f4r20"/>
                  <w:bookmarkEnd w:id="116"/>
                  <w:r>
                    <w:rPr>
                      <w:b/>
                      <w:sz w:val="18"/>
                      <w:szCs w:val="18"/>
                    </w:rPr>
                    <w:t>1 322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1 636</w:t>
                  </w:r>
                </w:p>
              </w:tc>
            </w:tr>
            <w:tr w:rsidR="00F87D37" w:rsidTr="00F87D37">
              <w:trPr>
                <w:trHeight w:val="7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В том числе:</w:t>
                  </w:r>
                </w:p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от покупателей продукции, товаров, заказчиков работ, услуг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 </w:t>
                  </w:r>
                </w:p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021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7" w:name="f4r21"/>
                  <w:bookmarkEnd w:id="117"/>
                  <w:r>
                    <w:rPr>
                      <w:b/>
                      <w:sz w:val="18"/>
                      <w:szCs w:val="18"/>
                    </w:rPr>
                    <w:t>896</w:t>
                  </w:r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932</w:t>
                  </w: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от покупателей материалов и других запасов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022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8" w:name="f4r22"/>
                  <w:bookmarkEnd w:id="118"/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роялти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023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19" w:name="f4r23"/>
                  <w:bookmarkEnd w:id="119"/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прочие поступления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024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0" w:name="f4r24"/>
                  <w:bookmarkEnd w:id="120"/>
                  <w:r>
                    <w:rPr>
                      <w:b/>
                      <w:sz w:val="18"/>
                      <w:szCs w:val="18"/>
                    </w:rPr>
                    <w:t>426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704</w:t>
                  </w: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Направлено денежных средств – всего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030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1" w:name="f4r30"/>
                  <w:bookmarkEnd w:id="121"/>
                  <w:r>
                    <w:rPr>
                      <w:b/>
                      <w:sz w:val="18"/>
                      <w:szCs w:val="18"/>
                    </w:rPr>
                    <w:t>1 323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1 636</w:t>
                  </w:r>
                </w:p>
              </w:tc>
            </w:tr>
            <w:tr w:rsidR="00F87D37" w:rsidTr="00F87D37">
              <w:trPr>
                <w:trHeight w:val="61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В том числе:</w:t>
                  </w:r>
                </w:p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приобретение запасов, работ, услуг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rFonts w:ascii="Arial CYR" w:hAnsi="Arial CYR" w:cs="Arial CYR"/>
                      <w:sz w:val="18"/>
                      <w:szCs w:val="18"/>
                    </w:rPr>
                  </w:pPr>
                </w:p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rFonts w:ascii="Arial CYR" w:hAnsi="Arial CYR" w:cs="Arial CYR"/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031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2" w:name="f4r31"/>
                  <w:bookmarkEnd w:id="122"/>
                  <w:r>
                    <w:rPr>
                      <w:b/>
                      <w:sz w:val="18"/>
                      <w:szCs w:val="18"/>
                    </w:rPr>
                    <w:t>283</w:t>
                  </w:r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362</w:t>
                  </w: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оплату труда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032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3" w:name="f4r32"/>
                  <w:bookmarkEnd w:id="123"/>
                  <w:r>
                    <w:rPr>
                      <w:b/>
                      <w:sz w:val="18"/>
                      <w:szCs w:val="18"/>
                    </w:rPr>
                    <w:t>700</w:t>
                  </w:r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656</w:t>
                  </w: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уплату налогов и сборов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033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4" w:name="f4r33"/>
                  <w:bookmarkEnd w:id="124"/>
                  <w:r>
                    <w:rPr>
                      <w:b/>
                      <w:sz w:val="18"/>
                      <w:szCs w:val="18"/>
                    </w:rPr>
                    <w:t>73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98</w:t>
                  </w: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прочие выплаты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034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5" w:name="f4r34"/>
                  <w:bookmarkEnd w:id="125"/>
                  <w:r>
                    <w:rPr>
                      <w:b/>
                      <w:sz w:val="18"/>
                      <w:szCs w:val="18"/>
                    </w:rPr>
                    <w:t>267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520</w:t>
                  </w:r>
                </w:p>
              </w:tc>
            </w:tr>
            <w:tr w:rsidR="00F87D37" w:rsidTr="00F87D37">
              <w:trPr>
                <w:trHeight w:val="275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Результат движения денежных средств по текущей деятельности (020 – 030)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040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6" w:name="f4r40"/>
                  <w:bookmarkEnd w:id="126"/>
                  <w:r>
                    <w:rPr>
                      <w:b/>
                      <w:sz w:val="18"/>
                      <w:szCs w:val="18"/>
                    </w:rPr>
                    <w:t>-1</w:t>
                  </w:r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10632" w:type="dxa"/>
                  <w:gridSpan w:val="7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8"/>
                      <w:szCs w:val="18"/>
                    </w:rPr>
                  </w:pPr>
                  <w:r w:rsidRPr="00A57223">
                    <w:rPr>
                      <w:b/>
                      <w:sz w:val="18"/>
                      <w:szCs w:val="18"/>
                    </w:rPr>
                    <w:t>Движение денежных средств по инвестиционной деятельности</w:t>
                  </w: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Поступило денежных средств – всего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050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7" w:name="f4r50"/>
                  <w:bookmarkEnd w:id="127"/>
                  <w:r>
                    <w:rPr>
                      <w:b/>
                      <w:sz w:val="18"/>
                      <w:szCs w:val="18"/>
                    </w:rPr>
                    <w:t>582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919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В том числе:</w:t>
                  </w:r>
                </w:p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от покупателей основных средств, нематериальных активов и других долгосрочных активов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rFonts w:ascii="Arial CYR" w:hAnsi="Arial CYR" w:cs="Arial CYR"/>
                      <w:sz w:val="18"/>
                      <w:szCs w:val="18"/>
                    </w:rPr>
                  </w:pPr>
                </w:p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rFonts w:ascii="Arial CYR" w:hAnsi="Arial CYR" w:cs="Arial CYR"/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051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8" w:name="f4r51"/>
                  <w:bookmarkEnd w:id="128"/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возврат предоставленных займов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052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29" w:name="f4r52"/>
                  <w:bookmarkEnd w:id="129"/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163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доходы от участия в уставном капитале других организаций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053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0" w:name="f4r53"/>
                  <w:bookmarkEnd w:id="130"/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проценты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054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1" w:name="f4r54"/>
                  <w:bookmarkEnd w:id="131"/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прочие поступления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055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2" w:name="f4r55"/>
                  <w:bookmarkEnd w:id="132"/>
                  <w:r>
                    <w:rPr>
                      <w:b/>
                      <w:sz w:val="18"/>
                      <w:szCs w:val="18"/>
                    </w:rPr>
                    <w:t>582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Направлено денежных средств – всего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060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3" w:name="f4r60"/>
                  <w:bookmarkEnd w:id="133"/>
                  <w:r>
                    <w:rPr>
                      <w:b/>
                      <w:sz w:val="18"/>
                      <w:szCs w:val="18"/>
                    </w:rPr>
                    <w:t>582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937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В том числе:</w:t>
                  </w:r>
                </w:p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приобретение и создание основных средств, нематериальных активов и других долгосрочных активов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rFonts w:ascii="Arial CYR" w:hAnsi="Arial CYR" w:cs="Arial CYR"/>
                      <w:sz w:val="18"/>
                      <w:szCs w:val="18"/>
                    </w:rPr>
                  </w:pPr>
                </w:p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rFonts w:ascii="Arial CYR" w:hAnsi="Arial CYR" w:cs="Arial CYR"/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061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4" w:name="f4r61"/>
                  <w:bookmarkEnd w:id="134"/>
                  <w:r>
                    <w:rPr>
                      <w:b/>
                      <w:sz w:val="18"/>
                      <w:szCs w:val="18"/>
                    </w:rPr>
                    <w:t>582</w:t>
                  </w:r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предоставление займов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062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5" w:name="f4r62"/>
                  <w:bookmarkEnd w:id="135"/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вклады в уставный капитал других организаций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063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6" w:name="f4r63"/>
                  <w:bookmarkEnd w:id="136"/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300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прочие выплаты</w:t>
                  </w:r>
                </w:p>
              </w:tc>
              <w:tc>
                <w:tcPr>
                  <w:tcW w:w="78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064</w:t>
                  </w:r>
                </w:p>
              </w:tc>
              <w:tc>
                <w:tcPr>
                  <w:tcW w:w="272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7" w:name="f4r64"/>
                  <w:bookmarkEnd w:id="137"/>
                </w:p>
              </w:tc>
              <w:tc>
                <w:tcPr>
                  <w:tcW w:w="24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259"/>
              </w:trPr>
              <w:tc>
                <w:tcPr>
                  <w:tcW w:w="4637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Результат движения денежных средств по инвестиционной деятельности (050 – 060)</w:t>
                  </w:r>
                </w:p>
              </w:tc>
              <w:tc>
                <w:tcPr>
                  <w:tcW w:w="78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070</w:t>
                  </w:r>
                </w:p>
              </w:tc>
              <w:tc>
                <w:tcPr>
                  <w:tcW w:w="27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8" w:name="f4r70"/>
                  <w:bookmarkEnd w:id="138"/>
                </w:p>
              </w:tc>
              <w:tc>
                <w:tcPr>
                  <w:tcW w:w="248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</w:tbl>
          <w:p w:rsidR="00F87D37" w:rsidRPr="00B655D0" w:rsidRDefault="00F87D37" w:rsidP="00F87D37">
            <w:pPr>
              <w:jc w:val="right"/>
              <w:rPr>
                <w:b/>
                <w:bCs/>
                <w:sz w:val="20"/>
                <w:szCs w:val="20"/>
              </w:rPr>
            </w:pPr>
            <w:r>
              <w:br w:type="page"/>
            </w:r>
            <w:r w:rsidRPr="00B655D0">
              <w:rPr>
                <w:b/>
                <w:sz w:val="16"/>
              </w:rPr>
              <w:t>Форма №4 лист 2</w:t>
            </w:r>
          </w:p>
          <w:tbl>
            <w:tblPr>
              <w:tblW w:w="10632" w:type="dxa"/>
              <w:tblLayout w:type="fixed"/>
              <w:tblLook w:val="0000" w:firstRow="0" w:lastRow="0" w:firstColumn="0" w:lastColumn="0" w:noHBand="0" w:noVBand="0"/>
            </w:tblPr>
            <w:tblGrid>
              <w:gridCol w:w="4539"/>
              <w:gridCol w:w="783"/>
              <w:gridCol w:w="2732"/>
              <w:gridCol w:w="2578"/>
            </w:tblGrid>
            <w:tr w:rsidR="00F87D37" w:rsidTr="00F87D37">
              <w:trPr>
                <w:trHeight w:val="669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Наименование показателей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Код строки</w:t>
                  </w:r>
                </w:p>
              </w:tc>
              <w:tc>
                <w:tcPr>
                  <w:tcW w:w="273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325B4" w:rsidRDefault="00F87D37" w:rsidP="007A0944">
                  <w:pPr>
                    <w:pStyle w:val="a3"/>
                    <w:framePr w:hSpace="180" w:wrap="around" w:vAnchor="text" w:hAnchor="text" w:y="1"/>
                    <w:suppressOverlap/>
                    <w:jc w:val="center"/>
                    <w:rPr>
                      <w:rFonts w:ascii="Times New Roman" w:hAnsi="Times New Roman"/>
                      <w:b/>
                      <w:sz w:val="16"/>
                      <w:szCs w:val="16"/>
                    </w:rPr>
                  </w:pP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За январь</w:t>
                  </w:r>
                  <w:r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 </w:t>
                  </w: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 декабрь</w:t>
                  </w: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 </w:t>
                  </w:r>
                  <w:smartTag w:uri="urn:schemas-microsoft-com:office:smarttags" w:element="metricconverter">
                    <w:smartTagPr>
                      <w:attr w:name="ProductID" w:val="2018 г"/>
                    </w:smartTagPr>
                    <w:r w:rsidRPr="00A325B4"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>201</w:t>
                    </w:r>
                    <w:r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>8</w:t>
                    </w:r>
                    <w:r w:rsidRPr="00A325B4"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 xml:space="preserve"> г</w:t>
                    </w:r>
                  </w:smartTag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2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325B4" w:rsidRDefault="00F87D37" w:rsidP="007A0944">
                  <w:pPr>
                    <w:pStyle w:val="a3"/>
                    <w:framePr w:hSpace="180" w:wrap="around" w:vAnchor="text" w:hAnchor="text" w:y="1"/>
                    <w:suppressOverlap/>
                    <w:jc w:val="center"/>
                    <w:rPr>
                      <w:rFonts w:ascii="Times New Roman" w:hAnsi="Times New Roman"/>
                      <w:b/>
                      <w:sz w:val="16"/>
                      <w:szCs w:val="16"/>
                    </w:rPr>
                  </w:pP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За январь</w:t>
                  </w:r>
                  <w:r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 </w:t>
                  </w:r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- </w:t>
                  </w:r>
                  <w:r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 xml:space="preserve">декабрь </w:t>
                  </w:r>
                  <w:smartTag w:uri="urn:schemas-microsoft-com:office:smarttags" w:element="metricconverter">
                    <w:smartTagPr>
                      <w:attr w:name="ProductID" w:val="2017 г"/>
                    </w:smartTagPr>
                    <w:r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>2017</w:t>
                    </w:r>
                    <w:r w:rsidRPr="00A325B4">
                      <w:rPr>
                        <w:rFonts w:ascii="Times New Roman" w:hAnsi="Times New Roman"/>
                        <w:b/>
                        <w:sz w:val="16"/>
                        <w:szCs w:val="16"/>
                      </w:rPr>
                      <w:t xml:space="preserve"> г</w:t>
                    </w:r>
                  </w:smartTag>
                  <w:r w:rsidRPr="00A325B4">
                    <w:rPr>
                      <w:rFonts w:ascii="Times New Roman" w:hAnsi="Times New Roman"/>
                      <w:b/>
                      <w:sz w:val="16"/>
                      <w:szCs w:val="16"/>
                    </w:rPr>
                    <w:t>.</w:t>
                  </w:r>
                </w:p>
              </w:tc>
            </w:tr>
            <w:tr w:rsidR="00F87D37" w:rsidTr="00F87D37">
              <w:trPr>
                <w:trHeight w:val="187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256A29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 w:rsidRPr="00256A29">
                    <w:rPr>
                      <w:b/>
                      <w:bCs/>
                      <w:sz w:val="16"/>
                      <w:szCs w:val="16"/>
                    </w:rPr>
                    <w:t>4</w:t>
                  </w: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10632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b/>
                      <w:sz w:val="18"/>
                      <w:szCs w:val="18"/>
                    </w:rPr>
                  </w:pPr>
                  <w:r w:rsidRPr="00A57223">
                    <w:rPr>
                      <w:b/>
                      <w:sz w:val="18"/>
                      <w:szCs w:val="18"/>
                    </w:rPr>
                    <w:t>Движение денежных средств по финансовой деятельности</w:t>
                  </w: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 xml:space="preserve">Поступило денежных средств – всего 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080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39" w:name="f4r80"/>
                  <w:bookmarkEnd w:id="139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236</w:t>
                  </w: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В том числе: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E0B32">
              <w:trPr>
                <w:trHeight w:val="247"/>
              </w:trPr>
              <w:tc>
                <w:tcPr>
                  <w:tcW w:w="453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кредиты и займы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081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0" w:name="f4r81"/>
                  <w:bookmarkEnd w:id="140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236</w:t>
                  </w: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 xml:space="preserve">от выпуска акций 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082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1" w:name="f4r82"/>
                  <w:bookmarkEnd w:id="141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E0B32">
              <w:trPr>
                <w:trHeight w:val="519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вклады собственника имущества (учредителей, участников)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083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2" w:name="f4r83"/>
                  <w:bookmarkEnd w:id="142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 xml:space="preserve">прочие поступления 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084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3" w:name="f4r84"/>
                  <w:bookmarkEnd w:id="143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Направлено денежных средств – всего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090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4" w:name="f4r90"/>
                  <w:bookmarkEnd w:id="144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236</w:t>
                  </w: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В том числе: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 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E0B32">
              <w:trPr>
                <w:trHeight w:val="74"/>
              </w:trPr>
              <w:tc>
                <w:tcPr>
                  <w:tcW w:w="453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погашение кредитов и займов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091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5" w:name="f4r91"/>
                  <w:bookmarkEnd w:id="145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E0B32">
              <w:trPr>
                <w:trHeight w:val="47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выплаты дивидендов и других доходов от участия в уставном капитале организации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092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6" w:name="f4r92"/>
                  <w:bookmarkEnd w:id="146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выплаты процентов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093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7" w:name="f4r93"/>
                  <w:bookmarkEnd w:id="147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на лизинговые платежи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094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8" w:name="f4r94"/>
                  <w:bookmarkEnd w:id="148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87D37">
              <w:trPr>
                <w:trHeight w:val="425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ind w:firstLineChars="100" w:firstLine="180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прочие выплаты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095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49" w:name="f4r95"/>
                  <w:bookmarkEnd w:id="149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236</w:t>
                  </w:r>
                </w:p>
              </w:tc>
            </w:tr>
            <w:tr w:rsidR="00F87D37" w:rsidTr="00FE0B32">
              <w:trPr>
                <w:trHeight w:val="599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F3186F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F3186F">
                    <w:rPr>
                      <w:sz w:val="18"/>
                      <w:szCs w:val="18"/>
                    </w:rPr>
                    <w:t xml:space="preserve">Результат движения денежных средств финансовой деятельности 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100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50" w:name="f4r100"/>
                  <w:bookmarkEnd w:id="150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E0B32">
              <w:trPr>
                <w:trHeight w:val="693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F3186F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F3186F">
                    <w:rPr>
                      <w:sz w:val="18"/>
                      <w:szCs w:val="18"/>
                    </w:rPr>
                    <w:t xml:space="preserve">Результат движения денежных средств по текущей, инвестиционной и финансовой деятельности 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110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51" w:name="f4r110"/>
                  <w:bookmarkEnd w:id="151"/>
                  <w:r>
                    <w:rPr>
                      <w:b/>
                      <w:sz w:val="18"/>
                      <w:szCs w:val="18"/>
                    </w:rPr>
                    <w:t>-1</w:t>
                  </w:r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F87D37" w:rsidTr="00FE0B32">
              <w:trPr>
                <w:trHeight w:val="717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Остаток денежных средств и эквивалентов</w:t>
                  </w:r>
                  <w:r w:rsidRPr="00807F3D">
                    <w:rPr>
                      <w:sz w:val="18"/>
                      <w:szCs w:val="18"/>
                    </w:rPr>
                    <w:t xml:space="preserve"> </w:t>
                  </w:r>
                  <w:r>
                    <w:rPr>
                      <w:sz w:val="18"/>
                      <w:szCs w:val="18"/>
                    </w:rPr>
                    <w:t xml:space="preserve">денежных средств </w:t>
                  </w:r>
                  <w:r w:rsidRPr="00A57223">
                    <w:rPr>
                      <w:sz w:val="18"/>
                      <w:szCs w:val="18"/>
                    </w:rPr>
                    <w:t xml:space="preserve">на </w:t>
                  </w:r>
                  <w:r w:rsidRPr="00A57223">
                    <w:rPr>
                      <w:b/>
                      <w:sz w:val="18"/>
                      <w:szCs w:val="18"/>
                    </w:rPr>
                    <w:t>3</w:t>
                  </w:r>
                  <w:r w:rsidRPr="00807F3D">
                    <w:rPr>
                      <w:b/>
                      <w:sz w:val="18"/>
                      <w:szCs w:val="18"/>
                    </w:rPr>
                    <w:t>1</w:t>
                  </w:r>
                  <w:r w:rsidRPr="00A57223">
                    <w:rPr>
                      <w:b/>
                      <w:sz w:val="18"/>
                      <w:szCs w:val="18"/>
                    </w:rPr>
                    <w:t>.</w:t>
                  </w:r>
                  <w:r w:rsidRPr="00807F3D">
                    <w:rPr>
                      <w:b/>
                      <w:sz w:val="18"/>
                      <w:szCs w:val="18"/>
                    </w:rPr>
                    <w:t>12</w:t>
                  </w:r>
                  <w:r>
                    <w:rPr>
                      <w:b/>
                      <w:sz w:val="18"/>
                      <w:szCs w:val="18"/>
                    </w:rPr>
                    <w:t>.2017</w:t>
                  </w:r>
                  <w:r w:rsidRPr="00A57223">
                    <w:rPr>
                      <w:b/>
                      <w:sz w:val="18"/>
                      <w:szCs w:val="18"/>
                    </w:rPr>
                    <w:t xml:space="preserve"> г.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120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52" w:name="f4r120"/>
                  <w:bookmarkEnd w:id="152"/>
                  <w:r>
                    <w:rPr>
                      <w:b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</w:t>
                  </w:r>
                </w:p>
              </w:tc>
            </w:tr>
            <w:tr w:rsidR="00F87D37" w:rsidTr="00FE0B32">
              <w:trPr>
                <w:trHeight w:val="534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Остаток денежных средств и эквивалентов</w:t>
                  </w:r>
                  <w:r w:rsidRPr="00807F3D">
                    <w:rPr>
                      <w:sz w:val="18"/>
                      <w:szCs w:val="18"/>
                    </w:rPr>
                    <w:t xml:space="preserve"> </w:t>
                  </w:r>
                  <w:r>
                    <w:rPr>
                      <w:sz w:val="18"/>
                      <w:szCs w:val="18"/>
                    </w:rPr>
                    <w:t>денежных средств</w:t>
                  </w:r>
                  <w:r w:rsidRPr="00A57223">
                    <w:rPr>
                      <w:sz w:val="18"/>
                      <w:szCs w:val="18"/>
                    </w:rPr>
                    <w:t xml:space="preserve"> на </w:t>
                  </w:r>
                  <w:r w:rsidRPr="00A57223">
                    <w:rPr>
                      <w:b/>
                      <w:sz w:val="18"/>
                      <w:szCs w:val="18"/>
                    </w:rPr>
                    <w:t>конец отчетного периода</w:t>
                  </w:r>
                </w:p>
              </w:tc>
              <w:tc>
                <w:tcPr>
                  <w:tcW w:w="78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130</w:t>
                  </w:r>
                </w:p>
              </w:tc>
              <w:tc>
                <w:tcPr>
                  <w:tcW w:w="273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53" w:name="f4r130"/>
                  <w:bookmarkEnd w:id="153"/>
                </w:p>
              </w:tc>
              <w:tc>
                <w:tcPr>
                  <w:tcW w:w="2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1</w:t>
                  </w:r>
                </w:p>
              </w:tc>
            </w:tr>
            <w:tr w:rsidR="00F87D37" w:rsidTr="00FE0B32">
              <w:trPr>
                <w:trHeight w:val="403"/>
              </w:trPr>
              <w:tc>
                <w:tcPr>
                  <w:tcW w:w="45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F3186F" w:rsidRDefault="00F87D37" w:rsidP="007A0944">
                  <w:pPr>
                    <w:framePr w:hSpace="180" w:wrap="around" w:vAnchor="text" w:hAnchor="text" w:y="1"/>
                    <w:suppressOverlap/>
                    <w:rPr>
                      <w:sz w:val="18"/>
                      <w:szCs w:val="18"/>
                    </w:rPr>
                  </w:pPr>
                  <w:r w:rsidRPr="00F3186F">
                    <w:rPr>
                      <w:sz w:val="18"/>
                      <w:szCs w:val="18"/>
                    </w:rPr>
                    <w:t>Влияние изменений курсов иностранных валют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18"/>
                      <w:szCs w:val="18"/>
                    </w:rPr>
                  </w:pPr>
                  <w:r w:rsidRPr="00A57223">
                    <w:rPr>
                      <w:sz w:val="18"/>
                      <w:szCs w:val="18"/>
                    </w:rPr>
                    <w:t>140</w:t>
                  </w:r>
                </w:p>
              </w:tc>
              <w:tc>
                <w:tcPr>
                  <w:tcW w:w="273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  <w:bookmarkStart w:id="154" w:name="f4r140"/>
                  <w:bookmarkEnd w:id="154"/>
                </w:p>
              </w:tc>
              <w:tc>
                <w:tcPr>
                  <w:tcW w:w="2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noWrap/>
                  <w:vAlign w:val="center"/>
                </w:tcPr>
                <w:p w:rsidR="00F87D37" w:rsidRPr="00A57223" w:rsidRDefault="00F87D3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sz w:val="18"/>
                      <w:szCs w:val="18"/>
                    </w:rPr>
                  </w:pPr>
                </w:p>
              </w:tc>
            </w:tr>
          </w:tbl>
          <w:bookmarkEnd w:id="115"/>
          <w:p w:rsidR="00F87D37" w:rsidRDefault="00F87D37" w:rsidP="00F87D37">
            <w:pPr>
              <w:rPr>
                <w:lang w:val="en-US"/>
              </w:rPr>
            </w:pPr>
            <w:r>
              <w:t xml:space="preserve">   </w:t>
            </w:r>
          </w:p>
          <w:p w:rsidR="00F87D37" w:rsidRDefault="00F87D37" w:rsidP="00F87D37">
            <w:pPr>
              <w:pStyle w:val="a3"/>
              <w:widowControl w:val="0"/>
              <w:ind w:firstLine="567"/>
              <w:rPr>
                <w:rFonts w:ascii="Times New Roman" w:hAnsi="Times New Roman"/>
                <w:lang w:val="en-US"/>
              </w:rPr>
            </w:pPr>
          </w:p>
          <w:p w:rsidR="00F87D37" w:rsidRDefault="00F87D37" w:rsidP="00F87D37">
            <w:pPr>
              <w:pStyle w:val="a3"/>
              <w:widowControl w:val="0"/>
              <w:ind w:firstLine="567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 xml:space="preserve">Руководитель </w:t>
            </w:r>
            <w:r>
              <w:rPr>
                <w:rFonts w:ascii="Times New Roman" w:hAnsi="Times New Roman"/>
                <w:lang w:val="en-US"/>
              </w:rPr>
              <w:t>__________________________________</w:t>
            </w:r>
          </w:p>
          <w:p w:rsidR="00F87D37" w:rsidRDefault="00F87D37" w:rsidP="00F87D37">
            <w:pPr>
              <w:pStyle w:val="a3"/>
              <w:widowControl w:val="0"/>
              <w:ind w:firstLine="567"/>
              <w:rPr>
                <w:rFonts w:ascii="Times New Roman" w:hAnsi="Times New Roman"/>
                <w:lang w:val="en-US"/>
              </w:rPr>
            </w:pPr>
          </w:p>
          <w:p w:rsidR="00F87D37" w:rsidRDefault="00F87D37" w:rsidP="00F87D37">
            <w:pPr>
              <w:pStyle w:val="a3"/>
              <w:widowControl w:val="0"/>
              <w:ind w:firstLine="567"/>
              <w:rPr>
                <w:rFonts w:ascii="Times New Roman" w:hAnsi="Times New Roman"/>
                <w:lang w:val="en-US"/>
              </w:rPr>
            </w:pPr>
          </w:p>
          <w:p w:rsidR="00F87D37" w:rsidRPr="002322F0" w:rsidRDefault="00F87D37" w:rsidP="00F87D37">
            <w:pPr>
              <w:pStyle w:val="a3"/>
              <w:widowControl w:val="0"/>
              <w:ind w:firstLine="56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Главный бухгалтер</w:t>
            </w:r>
            <w:r w:rsidRPr="002322F0">
              <w:rPr>
                <w:rFonts w:ascii="Times New Roman" w:hAnsi="Times New Roman"/>
              </w:rPr>
              <w:t xml:space="preserve"> ______________________________</w:t>
            </w:r>
          </w:p>
          <w:p w:rsidR="000D7667" w:rsidRDefault="000D7667" w:rsidP="000C68BF">
            <w:pPr>
              <w:rPr>
                <w:sz w:val="16"/>
                <w:szCs w:val="16"/>
              </w:rPr>
            </w:pPr>
          </w:p>
          <w:p w:rsidR="000D7667" w:rsidRDefault="000D7667" w:rsidP="000C68BF">
            <w:pPr>
              <w:rPr>
                <w:sz w:val="16"/>
                <w:szCs w:val="16"/>
              </w:rPr>
            </w:pPr>
          </w:p>
          <w:p w:rsidR="000D7667" w:rsidRDefault="000D7667" w:rsidP="000C68BF">
            <w:pPr>
              <w:jc w:val="center"/>
              <w:rPr>
                <w:b/>
                <w:sz w:val="16"/>
                <w:szCs w:val="16"/>
              </w:rPr>
            </w:pPr>
          </w:p>
          <w:p w:rsidR="000D7667" w:rsidRDefault="000D7667" w:rsidP="000C68BF">
            <w:pPr>
              <w:jc w:val="center"/>
              <w:rPr>
                <w:b/>
                <w:sz w:val="16"/>
                <w:szCs w:val="16"/>
              </w:rPr>
            </w:pPr>
          </w:p>
          <w:p w:rsidR="008622F7" w:rsidRDefault="008622F7" w:rsidP="000C68BF">
            <w:pPr>
              <w:jc w:val="center"/>
              <w:rPr>
                <w:b/>
                <w:sz w:val="16"/>
                <w:szCs w:val="16"/>
              </w:rPr>
            </w:pPr>
          </w:p>
          <w:tbl>
            <w:tblPr>
              <w:tblW w:w="10524" w:type="dxa"/>
              <w:tblInd w:w="93" w:type="dxa"/>
              <w:tblLayout w:type="fixed"/>
              <w:tblLook w:val="04A0" w:firstRow="1" w:lastRow="0" w:firstColumn="1" w:lastColumn="0" w:noHBand="0" w:noVBand="1"/>
            </w:tblPr>
            <w:tblGrid>
              <w:gridCol w:w="3229"/>
              <w:gridCol w:w="1998"/>
              <w:gridCol w:w="1490"/>
              <w:gridCol w:w="154"/>
              <w:gridCol w:w="2081"/>
              <w:gridCol w:w="1572"/>
            </w:tblGrid>
            <w:tr w:rsidR="008622F7" w:rsidRPr="003E3F2C" w:rsidTr="008622F7">
              <w:trPr>
                <w:trHeight w:val="375"/>
              </w:trPr>
              <w:tc>
                <w:tcPr>
                  <w:tcW w:w="10524" w:type="dxa"/>
                  <w:gridSpan w:val="6"/>
                  <w:tcBorders>
                    <w:top w:val="nil"/>
                    <w:left w:val="single" w:sz="12" w:space="0" w:color="auto"/>
                    <w:bottom w:val="nil"/>
                    <w:right w:val="single" w:sz="12" w:space="0" w:color="000000"/>
                  </w:tcBorders>
                  <w:shd w:val="clear" w:color="000000" w:fill="FFFF00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Информация об открытом акционерном обществе и его деятельности</w:t>
                  </w:r>
                </w:p>
              </w:tc>
            </w:tr>
            <w:tr w:rsidR="008622F7" w:rsidRPr="003E3F2C" w:rsidTr="008622F7">
              <w:trPr>
                <w:trHeight w:val="300"/>
              </w:trPr>
              <w:tc>
                <w:tcPr>
                  <w:tcW w:w="10524" w:type="dxa"/>
                  <w:gridSpan w:val="6"/>
                  <w:tcBorders>
                    <w:top w:val="nil"/>
                    <w:left w:val="single" w:sz="12" w:space="0" w:color="auto"/>
                    <w:bottom w:val="single" w:sz="8" w:space="0" w:color="auto"/>
                    <w:right w:val="single" w:sz="12" w:space="0" w:color="000000"/>
                  </w:tcBorders>
                  <w:shd w:val="clear" w:color="000000" w:fill="FFFF00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по состоянию на 31 декабря 2018 г.</w:t>
                  </w:r>
                </w:p>
              </w:tc>
            </w:tr>
            <w:tr w:rsidR="008622F7" w:rsidRPr="003E3F2C" w:rsidTr="008622F7">
              <w:trPr>
                <w:trHeight w:val="480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nil"/>
                    <w:right w:val="nil"/>
                  </w:tcBorders>
                  <w:shd w:val="clear" w:color="000000" w:fill="CCCCFF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4. Доля государства в уставном фонде эмитента</w:t>
                  </w:r>
                </w:p>
              </w:tc>
              <w:tc>
                <w:tcPr>
                  <w:tcW w:w="3488" w:type="dxa"/>
                  <w:gridSpan w:val="2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99</w:t>
                  </w:r>
                  <w:r>
                    <w:rPr>
                      <w:sz w:val="20"/>
                      <w:szCs w:val="20"/>
                    </w:rPr>
                    <w:t>,138</w:t>
                  </w:r>
                </w:p>
              </w:tc>
              <w:tc>
                <w:tcPr>
                  <w:tcW w:w="3807" w:type="dxa"/>
                  <w:gridSpan w:val="3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12" w:space="0" w:color="000000"/>
                  </w:tcBorders>
                  <w:shd w:val="clear" w:color="000000" w:fill="CCCCFF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 xml:space="preserve"> (всего в процентах), в том числе:</w:t>
                  </w:r>
                </w:p>
              </w:tc>
            </w:tr>
            <w:tr w:rsidR="008622F7" w:rsidRPr="003E3F2C" w:rsidTr="008622F7">
              <w:trPr>
                <w:trHeight w:val="630"/>
              </w:trPr>
              <w:tc>
                <w:tcPr>
                  <w:tcW w:w="322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Вид собственности</w:t>
                  </w:r>
                </w:p>
              </w:tc>
              <w:tc>
                <w:tcPr>
                  <w:tcW w:w="348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Количество акций ,шт.</w:t>
                  </w:r>
                </w:p>
              </w:tc>
              <w:tc>
                <w:tcPr>
                  <w:tcW w:w="3807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Доля в уставном фонде, %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300" w:firstLine="600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Республиканская</w:t>
                  </w:r>
                </w:p>
              </w:tc>
              <w:tc>
                <w:tcPr>
                  <w:tcW w:w="348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3807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300" w:firstLine="600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Коммунальная - всего:</w:t>
                  </w:r>
                </w:p>
              </w:tc>
              <w:tc>
                <w:tcPr>
                  <w:tcW w:w="348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1057311</w:t>
                  </w:r>
                </w:p>
              </w:tc>
              <w:tc>
                <w:tcPr>
                  <w:tcW w:w="3807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99,138</w:t>
                  </w:r>
                </w:p>
              </w:tc>
            </w:tr>
            <w:tr w:rsidR="008622F7" w:rsidRPr="003E3F2C" w:rsidTr="008622F7">
              <w:trPr>
                <w:trHeight w:val="40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в том числе:</w:t>
                  </w:r>
                </w:p>
              </w:tc>
              <w:tc>
                <w:tcPr>
                  <w:tcW w:w="348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х</w:t>
                  </w:r>
                </w:p>
              </w:tc>
              <w:tc>
                <w:tcPr>
                  <w:tcW w:w="3807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х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400" w:firstLine="800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 xml:space="preserve">областная </w:t>
                  </w:r>
                </w:p>
              </w:tc>
              <w:tc>
                <w:tcPr>
                  <w:tcW w:w="348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3807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400" w:firstLine="800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районная</w:t>
                  </w:r>
                </w:p>
              </w:tc>
              <w:tc>
                <w:tcPr>
                  <w:tcW w:w="348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1057311</w:t>
                  </w:r>
                </w:p>
              </w:tc>
              <w:tc>
                <w:tcPr>
                  <w:tcW w:w="3807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99,138</w:t>
                  </w:r>
                </w:p>
              </w:tc>
            </w:tr>
            <w:tr w:rsidR="008622F7" w:rsidRPr="003E3F2C" w:rsidTr="008622F7">
              <w:trPr>
                <w:trHeight w:val="330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400" w:firstLine="800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городская</w:t>
                  </w:r>
                </w:p>
              </w:tc>
              <w:tc>
                <w:tcPr>
                  <w:tcW w:w="3488" w:type="dxa"/>
                  <w:gridSpan w:val="2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3807" w:type="dxa"/>
                  <w:gridSpan w:val="3"/>
                  <w:tcBorders>
                    <w:top w:val="nil"/>
                    <w:left w:val="nil"/>
                    <w:bottom w:val="nil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37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000000" w:fill="CCCCFF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5. Количество акционеров - всего</w:t>
                  </w:r>
                </w:p>
              </w:tc>
              <w:tc>
                <w:tcPr>
                  <w:tcW w:w="7295" w:type="dxa"/>
                  <w:gridSpan w:val="5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12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129</w:t>
                  </w:r>
                </w:p>
              </w:tc>
            </w:tr>
            <w:tr w:rsidR="008622F7" w:rsidRPr="003E3F2C" w:rsidTr="008622F7">
              <w:trPr>
                <w:trHeight w:val="37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в том числе: юридических лиц</w:t>
                  </w:r>
                </w:p>
              </w:tc>
              <w:tc>
                <w:tcPr>
                  <w:tcW w:w="7295" w:type="dxa"/>
                  <w:gridSpan w:val="5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12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</w:t>
                  </w:r>
                </w:p>
              </w:tc>
            </w:tr>
            <w:tr w:rsidR="008622F7" w:rsidRPr="003E3F2C" w:rsidTr="008622F7">
              <w:trPr>
                <w:trHeight w:val="37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 xml:space="preserve">       из них нерезидентов Республики Беларусь</w:t>
                  </w:r>
                </w:p>
              </w:tc>
              <w:tc>
                <w:tcPr>
                  <w:tcW w:w="7295" w:type="dxa"/>
                  <w:gridSpan w:val="5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12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375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в том числе: физических лиц</w:t>
                  </w:r>
                </w:p>
              </w:tc>
              <w:tc>
                <w:tcPr>
                  <w:tcW w:w="7295" w:type="dxa"/>
                  <w:gridSpan w:val="5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12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126</w:t>
                  </w:r>
                </w:p>
              </w:tc>
            </w:tr>
            <w:tr w:rsidR="008622F7" w:rsidRPr="003E3F2C" w:rsidTr="008622F7">
              <w:trPr>
                <w:trHeight w:val="390"/>
              </w:trPr>
              <w:tc>
                <w:tcPr>
                  <w:tcW w:w="3229" w:type="dxa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right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 xml:space="preserve">       из них нерезидентов Республики Беларусь</w:t>
                  </w:r>
                </w:p>
              </w:tc>
              <w:tc>
                <w:tcPr>
                  <w:tcW w:w="7295" w:type="dxa"/>
                  <w:gridSpan w:val="5"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12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270"/>
              </w:trPr>
              <w:tc>
                <w:tcPr>
                  <w:tcW w:w="10524" w:type="dxa"/>
                  <w:gridSpan w:val="6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000000"/>
                  </w:tcBorders>
                  <w:shd w:val="clear" w:color="000000" w:fill="CCCCFF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6. Информация о дивидендах и акциях:</w:t>
                  </w:r>
                </w:p>
              </w:tc>
            </w:tr>
            <w:tr w:rsidR="008622F7" w:rsidRPr="003E3F2C" w:rsidTr="008622F7">
              <w:trPr>
                <w:trHeight w:val="630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Наименование показателя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Единица измерения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За отчетный период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За аналогичный период прошлого года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Начислено на выплату дивидендов в данном отчетном периоде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тысяч 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40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Фактически выплаченные дивиденды в данном отчетном периоде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тысяч 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630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>
                    <w:rPr>
                      <w:color w:val="000000"/>
                      <w:sz w:val="20"/>
                      <w:szCs w:val="20"/>
                    </w:rPr>
                    <w:t>Д</w:t>
                  </w:r>
                  <w:r w:rsidRPr="003E3F2C">
                    <w:rPr>
                      <w:color w:val="000000"/>
                      <w:sz w:val="20"/>
                      <w:szCs w:val="20"/>
                    </w:rPr>
                    <w:t>ивиденды, приходящиеся на одну простую (обыкновенную) акцию (включая налоги)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630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Дивиденды, приходящиеся на одну привилегированную акцию (включая налоги)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color w:val="000000"/>
                      <w:sz w:val="20"/>
                      <w:szCs w:val="20"/>
                    </w:rPr>
                    <w:t>х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color w:val="000000"/>
                      <w:sz w:val="20"/>
                      <w:szCs w:val="20"/>
                    </w:rPr>
                    <w:t>х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color w:val="000000"/>
                      <w:sz w:val="20"/>
                      <w:szCs w:val="20"/>
                    </w:rPr>
                    <w:t>х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600" w:firstLine="120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типа _______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600" w:firstLine="120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типа_______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630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Дивиденды, фактически выплаченные на одну простую (обыкновенную) акцию (включая налоги)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630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Дивиденды, фактически выплаченные на одну привилегированную акцию (включая налоги)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color w:val="000000"/>
                      <w:sz w:val="20"/>
                      <w:szCs w:val="20"/>
                    </w:rPr>
                    <w:t>х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color w:val="000000"/>
                      <w:sz w:val="20"/>
                      <w:szCs w:val="20"/>
                    </w:rPr>
                    <w:t>х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color w:val="000000"/>
                      <w:sz w:val="20"/>
                      <w:szCs w:val="20"/>
                    </w:rPr>
                    <w:t>х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600" w:firstLine="120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типа _______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600" w:firstLine="1200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типа_______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630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Период, за который выплачивались дивиденды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месяц, квартал, год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Х</w:t>
                  </w:r>
                </w:p>
              </w:tc>
            </w:tr>
            <w:tr w:rsidR="008622F7" w:rsidRPr="003E3F2C" w:rsidTr="008622F7">
              <w:trPr>
                <w:trHeight w:val="55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Дата (даты) принятия решений о выплате дивидендов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число, месяц, год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Х</w:t>
                  </w:r>
                </w:p>
              </w:tc>
            </w:tr>
            <w:tr w:rsidR="008622F7" w:rsidRPr="003E3F2C" w:rsidTr="008622F7">
              <w:trPr>
                <w:trHeight w:val="55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Срок (сроки) выплаты дивидендов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число, месяц, год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Х</w:t>
                  </w:r>
                </w:p>
              </w:tc>
            </w:tr>
            <w:tr w:rsidR="008622F7" w:rsidRPr="003E3F2C" w:rsidTr="008622F7">
              <w:trPr>
                <w:trHeight w:val="330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Обеспеченность акции имуществом общества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рублей</w:t>
                  </w:r>
                </w:p>
              </w:tc>
              <w:tc>
                <w:tcPr>
                  <w:tcW w:w="2081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000000" w:fill="C2D69A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-7,74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nil"/>
                    <w:right w:val="single" w:sz="12" w:space="0" w:color="auto"/>
                  </w:tcBorders>
                  <w:shd w:val="clear" w:color="000000" w:fill="C2D69A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-3,79</w:t>
                  </w:r>
                </w:p>
              </w:tc>
            </w:tr>
            <w:tr w:rsidR="008622F7" w:rsidRPr="003E3F2C" w:rsidTr="008622F7">
              <w:trPr>
                <w:trHeight w:val="330"/>
              </w:trPr>
              <w:tc>
                <w:tcPr>
                  <w:tcW w:w="5227" w:type="dxa"/>
                  <w:gridSpan w:val="2"/>
                  <w:tcBorders>
                    <w:top w:val="single" w:sz="8" w:space="0" w:color="auto"/>
                    <w:left w:val="single" w:sz="12" w:space="0" w:color="auto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Количество акций, находящихся на балансе общества, - всего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single" w:sz="8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3E3F2C">
                    <w:rPr>
                      <w:color w:val="000000"/>
                      <w:sz w:val="20"/>
                      <w:szCs w:val="20"/>
                    </w:rPr>
                    <w:t>штук</w:t>
                  </w:r>
                </w:p>
              </w:tc>
              <w:tc>
                <w:tcPr>
                  <w:tcW w:w="3653" w:type="dxa"/>
                  <w:gridSpan w:val="2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12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270"/>
              </w:trPr>
              <w:tc>
                <w:tcPr>
                  <w:tcW w:w="10524" w:type="dxa"/>
                  <w:gridSpan w:val="6"/>
                  <w:tcBorders>
                    <w:top w:val="single" w:sz="4" w:space="0" w:color="auto"/>
                    <w:left w:val="single" w:sz="12" w:space="0" w:color="auto"/>
                    <w:bottom w:val="nil"/>
                    <w:right w:val="single" w:sz="12" w:space="0" w:color="000000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600" w:firstLine="1200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в том числе:</w:t>
                  </w:r>
                </w:p>
              </w:tc>
            </w:tr>
            <w:tr w:rsidR="008622F7" w:rsidRPr="003E3F2C" w:rsidTr="008622F7">
              <w:trPr>
                <w:trHeight w:val="270"/>
              </w:trPr>
              <w:tc>
                <w:tcPr>
                  <w:tcW w:w="10524" w:type="dxa"/>
                  <w:gridSpan w:val="6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12" w:space="0" w:color="000000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400" w:firstLine="800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поступившие в распоряжение общества:</w:t>
                  </w:r>
                </w:p>
              </w:tc>
            </w:tr>
            <w:tr w:rsidR="008622F7" w:rsidRPr="003E3F2C" w:rsidTr="008622F7">
              <w:trPr>
                <w:trHeight w:val="115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дата поступления акций на счет «депо» общества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количество акций, штук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Срок реализации акций, поступивших в распоряжение общества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725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572" w:type="dxa"/>
                  <w:tcBorders>
                    <w:top w:val="nil"/>
                    <w:left w:val="nil"/>
                    <w:bottom w:val="single" w:sz="4" w:space="0" w:color="auto"/>
                    <w:right w:val="single" w:sz="12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8622F7" w:rsidRPr="003E3F2C" w:rsidTr="008622F7">
              <w:trPr>
                <w:trHeight w:val="270"/>
              </w:trPr>
              <w:tc>
                <w:tcPr>
                  <w:tcW w:w="10524" w:type="dxa"/>
                  <w:gridSpan w:val="6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12" w:space="0" w:color="000000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ind w:firstLineChars="400" w:firstLine="800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приобретенные в целях сокращения общего количества акций:</w:t>
                  </w:r>
                </w:p>
              </w:tc>
            </w:tr>
            <w:tr w:rsidR="008622F7" w:rsidRPr="003E3F2C" w:rsidTr="008622F7">
              <w:trPr>
                <w:trHeight w:val="270"/>
              </w:trPr>
              <w:tc>
                <w:tcPr>
                  <w:tcW w:w="6871" w:type="dxa"/>
                  <w:gridSpan w:val="4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дата поступления акций на счет «депо» общества</w:t>
                  </w:r>
                </w:p>
              </w:tc>
              <w:tc>
                <w:tcPr>
                  <w:tcW w:w="3653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12" w:space="0" w:color="000000"/>
                  </w:tcBorders>
                  <w:shd w:val="clear" w:color="auto" w:fill="auto"/>
                  <w:vAlign w:val="bottom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количество акций, штук</w:t>
                  </w:r>
                </w:p>
              </w:tc>
            </w:tr>
            <w:tr w:rsidR="008622F7" w:rsidRPr="003E3F2C" w:rsidTr="008622F7">
              <w:trPr>
                <w:trHeight w:val="315"/>
              </w:trPr>
              <w:tc>
                <w:tcPr>
                  <w:tcW w:w="6871" w:type="dxa"/>
                  <w:gridSpan w:val="4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653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12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0</w:t>
                  </w:r>
                </w:p>
              </w:tc>
            </w:tr>
            <w:tr w:rsidR="008622F7" w:rsidRPr="003E3F2C" w:rsidTr="008622F7">
              <w:trPr>
                <w:trHeight w:val="540"/>
              </w:trPr>
              <w:tc>
                <w:tcPr>
                  <w:tcW w:w="522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CCCFF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8. Среднесписочная численность работающих</w:t>
                  </w:r>
                </w:p>
              </w:tc>
              <w:tc>
                <w:tcPr>
                  <w:tcW w:w="164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человек</w:t>
                  </w:r>
                </w:p>
              </w:tc>
              <w:tc>
                <w:tcPr>
                  <w:tcW w:w="3653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111</w:t>
                  </w:r>
                </w:p>
              </w:tc>
            </w:tr>
            <w:tr w:rsidR="008622F7" w:rsidRPr="003E3F2C" w:rsidTr="008622F7">
              <w:trPr>
                <w:trHeight w:val="720"/>
              </w:trPr>
              <w:tc>
                <w:tcPr>
                  <w:tcW w:w="10524" w:type="dxa"/>
                  <w:gridSpan w:val="6"/>
                  <w:tcBorders>
                    <w:top w:val="single" w:sz="4" w:space="0" w:color="auto"/>
                    <w:left w:val="single" w:sz="12" w:space="0" w:color="auto"/>
                    <w:bottom w:val="nil"/>
                    <w:right w:val="single" w:sz="12" w:space="0" w:color="000000"/>
                  </w:tcBorders>
                  <w:shd w:val="clear" w:color="000000" w:fill="CCCCFF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9. Основные виды продукции или виды деятельности, по которым получено 20 и более процентов выручки от реализации товаров, продукции, работ, услуг (только в составе годового отчета):</w:t>
                  </w:r>
                </w:p>
              </w:tc>
            </w:tr>
            <w:tr w:rsidR="008622F7" w:rsidRPr="003E3F2C" w:rsidTr="008622F7">
              <w:trPr>
                <w:trHeight w:val="1050"/>
              </w:trPr>
              <w:tc>
                <w:tcPr>
                  <w:tcW w:w="10524" w:type="dxa"/>
                  <w:gridSpan w:val="6"/>
                  <w:tcBorders>
                    <w:top w:val="single" w:sz="8" w:space="0" w:color="auto"/>
                    <w:left w:val="single" w:sz="12" w:space="0" w:color="auto"/>
                    <w:bottom w:val="single" w:sz="8" w:space="0" w:color="auto"/>
                    <w:right w:val="single" w:sz="12" w:space="0" w:color="000000"/>
                  </w:tcBorders>
                  <w:shd w:val="clear" w:color="auto" w:fill="auto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Подготовка и прядение льняного волокна  74,32</w:t>
                  </w:r>
                  <w:r w:rsidRPr="003E3F2C"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8622F7" w:rsidRPr="003E3F2C" w:rsidTr="008622F7">
              <w:trPr>
                <w:trHeight w:val="660"/>
              </w:trPr>
              <w:tc>
                <w:tcPr>
                  <w:tcW w:w="6871" w:type="dxa"/>
                  <w:gridSpan w:val="4"/>
                  <w:tcBorders>
                    <w:top w:val="single" w:sz="8" w:space="0" w:color="auto"/>
                    <w:left w:val="single" w:sz="12" w:space="0" w:color="auto"/>
                    <w:bottom w:val="nil"/>
                    <w:right w:val="nil"/>
                  </w:tcBorders>
                  <w:shd w:val="clear" w:color="000000" w:fill="CCCCFF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>10. Дата проведения годового общего собрания акционеров, на котором утверждены годовой отчет, бухгалтерский баланс, отчет о при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былях и убытках за отчетный 2018</w:t>
                  </w:r>
                  <w:r w:rsidRPr="003E3F2C">
                    <w:rPr>
                      <w:b/>
                      <w:bCs/>
                      <w:sz w:val="20"/>
                      <w:szCs w:val="20"/>
                    </w:rPr>
                    <w:t xml:space="preserve"> год: </w:t>
                  </w:r>
                </w:p>
              </w:tc>
              <w:tc>
                <w:tcPr>
                  <w:tcW w:w="3653" w:type="dxa"/>
                  <w:gridSpan w:val="2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12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28</w:t>
                  </w:r>
                  <w:r w:rsidRPr="003E3F2C">
                    <w:rPr>
                      <w:sz w:val="20"/>
                      <w:szCs w:val="20"/>
                    </w:rPr>
                    <w:t xml:space="preserve"> марта 2019</w:t>
                  </w:r>
                </w:p>
              </w:tc>
            </w:tr>
            <w:tr w:rsidR="008622F7" w:rsidRPr="003E3F2C" w:rsidTr="008622F7">
              <w:trPr>
                <w:trHeight w:val="615"/>
              </w:trPr>
              <w:tc>
                <w:tcPr>
                  <w:tcW w:w="10524" w:type="dxa"/>
                  <w:gridSpan w:val="6"/>
                  <w:tcBorders>
                    <w:top w:val="single" w:sz="4" w:space="0" w:color="auto"/>
                    <w:left w:val="single" w:sz="12" w:space="0" w:color="auto"/>
                    <w:bottom w:val="nil"/>
                    <w:right w:val="single" w:sz="12" w:space="0" w:color="000000"/>
                  </w:tcBorders>
                  <w:shd w:val="clear" w:color="000000" w:fill="CCCCFF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 xml:space="preserve">13. Сведения о применении открытым акционерным обществом Свода правил корпоративного поведения (только в составе годового отчета): </w:t>
                  </w:r>
                </w:p>
              </w:tc>
            </w:tr>
            <w:tr w:rsidR="008622F7" w:rsidRPr="003E3F2C" w:rsidTr="008622F7">
              <w:trPr>
                <w:trHeight w:val="1140"/>
              </w:trPr>
              <w:tc>
                <w:tcPr>
                  <w:tcW w:w="10524" w:type="dxa"/>
                  <w:gridSpan w:val="6"/>
                  <w:tcBorders>
                    <w:top w:val="single" w:sz="8" w:space="0" w:color="auto"/>
                    <w:left w:val="single" w:sz="12" w:space="0" w:color="auto"/>
                    <w:bottom w:val="single" w:sz="8" w:space="0" w:color="auto"/>
                    <w:right w:val="single" w:sz="12" w:space="0" w:color="000000"/>
                  </w:tcBorders>
                  <w:shd w:val="clear" w:color="auto" w:fill="auto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Используем правила корпоративного поведения</w:t>
                  </w:r>
                </w:p>
              </w:tc>
            </w:tr>
            <w:tr w:rsidR="008622F7" w:rsidRPr="003E3F2C" w:rsidTr="008622F7">
              <w:trPr>
                <w:trHeight w:val="720"/>
              </w:trPr>
              <w:tc>
                <w:tcPr>
                  <w:tcW w:w="5227" w:type="dxa"/>
                  <w:gridSpan w:val="2"/>
                  <w:tcBorders>
                    <w:top w:val="nil"/>
                    <w:left w:val="single" w:sz="12" w:space="0" w:color="auto"/>
                    <w:bottom w:val="single" w:sz="4" w:space="0" w:color="auto"/>
                    <w:right w:val="nil"/>
                  </w:tcBorders>
                  <w:shd w:val="clear" w:color="000000" w:fill="CCCCFF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rPr>
                      <w:b/>
                      <w:bCs/>
                      <w:sz w:val="20"/>
                      <w:szCs w:val="20"/>
                    </w:rPr>
                  </w:pPr>
                  <w:r w:rsidRPr="003E3F2C">
                    <w:rPr>
                      <w:b/>
                      <w:bCs/>
                      <w:sz w:val="20"/>
                      <w:szCs w:val="20"/>
                    </w:rPr>
                    <w:t xml:space="preserve">14. Адрес официального сайта открытого акционерного общества в глобальной компьютерной сети Интернет </w:t>
                  </w:r>
                </w:p>
              </w:tc>
              <w:tc>
                <w:tcPr>
                  <w:tcW w:w="5297" w:type="dxa"/>
                  <w:gridSpan w:val="4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12" w:space="0" w:color="000000"/>
                  </w:tcBorders>
                  <w:shd w:val="clear" w:color="auto" w:fill="auto"/>
                  <w:vAlign w:val="center"/>
                  <w:hideMark/>
                </w:tcPr>
                <w:p w:rsidR="008622F7" w:rsidRPr="003E3F2C" w:rsidRDefault="008622F7" w:rsidP="007A0944">
                  <w:pPr>
                    <w:framePr w:hSpace="180" w:wrap="around" w:vAnchor="text" w:hAnchor="text" w:y="1"/>
                    <w:suppressOverlap/>
                    <w:jc w:val="center"/>
                    <w:rPr>
                      <w:sz w:val="20"/>
                      <w:szCs w:val="20"/>
                    </w:rPr>
                  </w:pPr>
                  <w:r w:rsidRPr="003E3F2C">
                    <w:rPr>
                      <w:sz w:val="20"/>
                      <w:szCs w:val="20"/>
                    </w:rPr>
                    <w:t>нет</w:t>
                  </w:r>
                </w:p>
              </w:tc>
            </w:tr>
          </w:tbl>
          <w:p w:rsidR="008622F7" w:rsidRDefault="008622F7" w:rsidP="008622F7">
            <w:pPr>
              <w:ind w:left="-567" w:firstLine="567"/>
              <w:rPr>
                <w:sz w:val="20"/>
                <w:szCs w:val="20"/>
              </w:rPr>
            </w:pPr>
          </w:p>
          <w:p w:rsidR="008622F7" w:rsidRPr="003F0B51" w:rsidRDefault="008622F7" w:rsidP="008622F7">
            <w:pPr>
              <w:ind w:left="-567" w:firstLine="567"/>
            </w:pPr>
            <w:r w:rsidRPr="003F0B51">
              <w:t xml:space="preserve">       Директор                                                          </w:t>
            </w:r>
            <w:r>
              <w:t xml:space="preserve">                                                              Ефимчик Н.М.</w:t>
            </w:r>
          </w:p>
          <w:p w:rsidR="008622F7" w:rsidRPr="003F0B51" w:rsidRDefault="008622F7" w:rsidP="008622F7">
            <w:pPr>
              <w:ind w:left="-567" w:firstLine="567"/>
            </w:pPr>
            <w:r w:rsidRPr="003F0B51">
              <w:t xml:space="preserve">       Главный бухгалтер                                        </w:t>
            </w:r>
            <w:r>
              <w:t xml:space="preserve">                                                               Картель Е.Н.</w:t>
            </w:r>
          </w:p>
          <w:p w:rsidR="008622F7" w:rsidRDefault="008622F7" w:rsidP="000B4045">
            <w:pPr>
              <w:jc w:val="both"/>
              <w:rPr>
                <w:b/>
                <w:sz w:val="16"/>
                <w:szCs w:val="16"/>
              </w:rPr>
            </w:pPr>
          </w:p>
          <w:p w:rsidR="005D12D4" w:rsidRPr="005C5546" w:rsidRDefault="005D12D4" w:rsidP="008622F7">
            <w:pPr>
              <w:jc w:val="both"/>
              <w:rPr>
                <w:b/>
                <w:sz w:val="16"/>
                <w:szCs w:val="16"/>
              </w:rPr>
            </w:pPr>
          </w:p>
        </w:tc>
      </w:tr>
    </w:tbl>
    <w:tbl>
      <w:tblPr>
        <w:tblStyle w:val="a8"/>
        <w:tblW w:w="0" w:type="auto"/>
        <w:tblInd w:w="108" w:type="dxa"/>
        <w:tblLook w:val="04A0" w:firstRow="1" w:lastRow="0" w:firstColumn="1" w:lastColumn="0" w:noHBand="0" w:noVBand="1"/>
      </w:tblPr>
      <w:tblGrid>
        <w:gridCol w:w="4182"/>
        <w:gridCol w:w="1595"/>
        <w:gridCol w:w="2263"/>
        <w:gridCol w:w="2131"/>
      </w:tblGrid>
      <w:tr w:rsidR="000B4045" w:rsidRPr="00DE6C9E" w:rsidTr="000B4045">
        <w:tc>
          <w:tcPr>
            <w:tcW w:w="10171" w:type="dxa"/>
            <w:gridSpan w:val="4"/>
          </w:tcPr>
          <w:p w:rsidR="000B4045" w:rsidRPr="00DE6C9E" w:rsidRDefault="000B4045" w:rsidP="00FA3808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DE6C9E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7.Отдельные финансовые результаты деятельности открытого акционерного общества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Показатель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За отчетный период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За аналогичный период прошлого гола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ind w:left="567" w:hanging="567"/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Выручка от реализации продукции, товаров, работ, услуг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1511,00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1110,00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2142,00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2195,00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Прибыль (убыток) до налогообложения, всего (Прибыль(убыток) отчетного периода)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-471,00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-724,00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 xml:space="preserve">в том числе: прибыль (убыток) от реализации продукции, товаров, работ, услуг 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-631,00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-1085,00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92,00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338,00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прибыль (убыток) от инвестиционной, финансовой и иной деятельности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23,00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Чистая прибыль (убыток)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-471,00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-724,00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-1844,00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-1744,00</w:t>
            </w: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B4045" w:rsidRPr="00CE1B9E" w:rsidTr="000B4045">
        <w:tc>
          <w:tcPr>
            <w:tcW w:w="4182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1595" w:type="dxa"/>
          </w:tcPr>
          <w:p w:rsidR="000B4045" w:rsidRPr="00CE1B9E" w:rsidRDefault="000B4045" w:rsidP="00FA3808">
            <w:pPr>
              <w:rPr>
                <w:rFonts w:ascii="Times New Roman" w:hAnsi="Times New Roman"/>
                <w:sz w:val="20"/>
                <w:szCs w:val="20"/>
              </w:rPr>
            </w:pPr>
            <w:r w:rsidRPr="00CE1B9E">
              <w:rPr>
                <w:rFonts w:ascii="Times New Roman" w:hAnsi="Times New Roman"/>
                <w:sz w:val="20"/>
                <w:szCs w:val="20"/>
              </w:rPr>
              <w:t>тысяч рублей</w:t>
            </w:r>
          </w:p>
        </w:tc>
        <w:tc>
          <w:tcPr>
            <w:tcW w:w="2263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315</w:t>
            </w:r>
          </w:p>
        </w:tc>
        <w:tc>
          <w:tcPr>
            <w:tcW w:w="2131" w:type="dxa"/>
          </w:tcPr>
          <w:p w:rsidR="000B4045" w:rsidRPr="00CE1B9E" w:rsidRDefault="000B4045" w:rsidP="00FA38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146</w:t>
            </w:r>
          </w:p>
        </w:tc>
      </w:tr>
    </w:tbl>
    <w:p w:rsidR="000B4045" w:rsidRDefault="000B4045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0D7667" w:rsidRDefault="000D766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7F0B8E" w:rsidRDefault="00BB504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  <w:r>
        <w:rPr>
          <w:rFonts w:ascii="Times New Roman" w:hAnsi="Times New Roman"/>
          <w:b/>
          <w:noProof/>
          <w:sz w:val="16"/>
          <w:szCs w:val="16"/>
        </w:rPr>
        <w:drawing>
          <wp:inline distT="0" distB="0" distL="0" distR="0">
            <wp:extent cx="6391910" cy="9368155"/>
            <wp:effectExtent l="19050" t="0" r="8890" b="0"/>
            <wp:docPr id="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910" cy="9368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0B8E" w:rsidRDefault="007F0B8E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BB504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6704" behindDoc="1" locked="0" layoutInCell="0" allowOverlap="1">
            <wp:simplePos x="0" y="0"/>
            <wp:positionH relativeFrom="page">
              <wp:posOffset>634365</wp:posOffset>
            </wp:positionH>
            <wp:positionV relativeFrom="page">
              <wp:posOffset>213995</wp:posOffset>
            </wp:positionV>
            <wp:extent cx="6416675" cy="9023985"/>
            <wp:effectExtent l="19050" t="0" r="3175" b="0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675" cy="9023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D44DCF" w:rsidRDefault="00D44DCF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b/>
          <w:sz w:val="16"/>
          <w:szCs w:val="16"/>
        </w:rPr>
      </w:pPr>
    </w:p>
    <w:p w:rsidR="007F0B8E" w:rsidRDefault="007F0B8E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4349C" w:rsidRDefault="00F4349C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4349C" w:rsidRDefault="00F4349C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4349C" w:rsidRDefault="00F4349C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BB504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7728" behindDoc="1" locked="0" layoutInCell="0" allowOverlap="1">
            <wp:simplePos x="0" y="0"/>
            <wp:positionH relativeFrom="page">
              <wp:posOffset>686435</wp:posOffset>
            </wp:positionH>
            <wp:positionV relativeFrom="page">
              <wp:posOffset>257175</wp:posOffset>
            </wp:positionV>
            <wp:extent cx="6395720" cy="9100820"/>
            <wp:effectExtent l="19050" t="0" r="5080" b="0"/>
            <wp:wrapNone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720" cy="9100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854DC7" w:rsidP="00854DC7">
      <w:pPr>
        <w:pStyle w:val="a3"/>
        <w:tabs>
          <w:tab w:val="left" w:pos="3002"/>
        </w:tabs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F3D9D" w:rsidRDefault="00FF3D9D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F4349C" w:rsidRDefault="00F4349C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BB504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8752" behindDoc="1" locked="0" layoutInCell="0" allowOverlap="1">
            <wp:simplePos x="0" y="0"/>
            <wp:positionH relativeFrom="page">
              <wp:posOffset>652145</wp:posOffset>
            </wp:positionH>
            <wp:positionV relativeFrom="page">
              <wp:posOffset>274320</wp:posOffset>
            </wp:positionV>
            <wp:extent cx="6381750" cy="9100820"/>
            <wp:effectExtent l="19050" t="0" r="0" b="0"/>
            <wp:wrapNone/>
            <wp:docPr id="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9100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p w:rsidR="00854DC7" w:rsidRPr="00731FDE" w:rsidRDefault="00854DC7" w:rsidP="0039102C">
      <w:pPr>
        <w:pStyle w:val="a3"/>
        <w:tabs>
          <w:tab w:val="left" w:pos="2340"/>
        </w:tabs>
        <w:spacing w:line="276" w:lineRule="auto"/>
        <w:rPr>
          <w:rFonts w:ascii="Times New Roman" w:hAnsi="Times New Roman"/>
          <w:sz w:val="24"/>
          <w:szCs w:val="24"/>
        </w:rPr>
      </w:pPr>
    </w:p>
    <w:sectPr w:rsidR="00854DC7" w:rsidRPr="00731FDE" w:rsidSect="0086293E">
      <w:headerReference w:type="default" r:id="rId11"/>
      <w:pgSz w:w="11906" w:h="16838" w:code="9"/>
      <w:pgMar w:top="-1" w:right="851" w:bottom="43" w:left="992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4D58" w:rsidRDefault="00324D58">
      <w:r>
        <w:separator/>
      </w:r>
    </w:p>
  </w:endnote>
  <w:endnote w:type="continuationSeparator" w:id="0">
    <w:p w:rsidR="00324D58" w:rsidRDefault="00324D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4D58" w:rsidRDefault="00324D58">
      <w:r>
        <w:separator/>
      </w:r>
    </w:p>
  </w:footnote>
  <w:footnote w:type="continuationSeparator" w:id="0">
    <w:p w:rsidR="00324D58" w:rsidRDefault="00324D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87D37" w:rsidRPr="00B530AA" w:rsidRDefault="00F87D37" w:rsidP="00B530AA">
    <w:pPr>
      <w:pStyle w:val="a5"/>
      <w:jc w:val="center"/>
      <w:rPr>
        <w:sz w:val="16"/>
        <w:szCs w:val="16"/>
        <w:lang w:val="en-US"/>
      </w:rPr>
    </w:pPr>
    <w:bookmarkStart w:id="155" w:name="title"/>
    <w:bookmarkEnd w:id="155"/>
    <w:r w:rsidRPr="00B530AA">
      <w:rPr>
        <w:sz w:val="16"/>
        <w:szCs w:val="16"/>
        <w:lang w:val="en-US"/>
      </w:rPr>
      <w:t>ОАО "ЛЮБАНСКИЙ ЛЬНОЗАВОД"  ,</w:t>
    </w:r>
    <w:bookmarkStart w:id="156" w:name="year"/>
    <w:bookmarkEnd w:id="156"/>
    <w:r w:rsidRPr="00B530AA">
      <w:rPr>
        <w:sz w:val="16"/>
        <w:szCs w:val="16"/>
        <w:lang w:val="en-US"/>
      </w:rPr>
      <w:t>2016 год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oNotDisplayPageBoundarie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880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7C46"/>
    <w:rsid w:val="0000625B"/>
    <w:rsid w:val="000128AF"/>
    <w:rsid w:val="00012E46"/>
    <w:rsid w:val="00016B4B"/>
    <w:rsid w:val="00050790"/>
    <w:rsid w:val="00057F98"/>
    <w:rsid w:val="00064519"/>
    <w:rsid w:val="00071D69"/>
    <w:rsid w:val="00073A33"/>
    <w:rsid w:val="00074D5B"/>
    <w:rsid w:val="000811D2"/>
    <w:rsid w:val="00086C33"/>
    <w:rsid w:val="000B4045"/>
    <w:rsid w:val="000C4B96"/>
    <w:rsid w:val="000C5387"/>
    <w:rsid w:val="000C68BF"/>
    <w:rsid w:val="000D6E87"/>
    <w:rsid w:val="000D7667"/>
    <w:rsid w:val="000E1BC3"/>
    <w:rsid w:val="000E3138"/>
    <w:rsid w:val="000F5565"/>
    <w:rsid w:val="000F5793"/>
    <w:rsid w:val="00100414"/>
    <w:rsid w:val="00107D6C"/>
    <w:rsid w:val="001120FE"/>
    <w:rsid w:val="00113B6E"/>
    <w:rsid w:val="001221B9"/>
    <w:rsid w:val="00124D51"/>
    <w:rsid w:val="001316A3"/>
    <w:rsid w:val="0015361F"/>
    <w:rsid w:val="00193FB7"/>
    <w:rsid w:val="00194D30"/>
    <w:rsid w:val="001B2281"/>
    <w:rsid w:val="001B33F5"/>
    <w:rsid w:val="001C3669"/>
    <w:rsid w:val="002040CB"/>
    <w:rsid w:val="0020591F"/>
    <w:rsid w:val="00207D90"/>
    <w:rsid w:val="00210E21"/>
    <w:rsid w:val="00222885"/>
    <w:rsid w:val="002443F2"/>
    <w:rsid w:val="00245BAE"/>
    <w:rsid w:val="0024739A"/>
    <w:rsid w:val="002504D5"/>
    <w:rsid w:val="00263902"/>
    <w:rsid w:val="00271782"/>
    <w:rsid w:val="0027528A"/>
    <w:rsid w:val="002A4665"/>
    <w:rsid w:val="002B00CB"/>
    <w:rsid w:val="002B1618"/>
    <w:rsid w:val="002B261A"/>
    <w:rsid w:val="002D78A1"/>
    <w:rsid w:val="003064DC"/>
    <w:rsid w:val="0030661B"/>
    <w:rsid w:val="00324D58"/>
    <w:rsid w:val="003312D8"/>
    <w:rsid w:val="003355FA"/>
    <w:rsid w:val="00355521"/>
    <w:rsid w:val="00361276"/>
    <w:rsid w:val="003619A6"/>
    <w:rsid w:val="003627FE"/>
    <w:rsid w:val="0036550D"/>
    <w:rsid w:val="0038222F"/>
    <w:rsid w:val="00385A13"/>
    <w:rsid w:val="0039102C"/>
    <w:rsid w:val="00393FEC"/>
    <w:rsid w:val="003A41E0"/>
    <w:rsid w:val="003B1A05"/>
    <w:rsid w:val="003B4C98"/>
    <w:rsid w:val="003D40EC"/>
    <w:rsid w:val="003D478B"/>
    <w:rsid w:val="003D66C6"/>
    <w:rsid w:val="003E35D2"/>
    <w:rsid w:val="003E7353"/>
    <w:rsid w:val="004007FF"/>
    <w:rsid w:val="004028C9"/>
    <w:rsid w:val="00410231"/>
    <w:rsid w:val="004306B8"/>
    <w:rsid w:val="00431757"/>
    <w:rsid w:val="00440ED9"/>
    <w:rsid w:val="00442260"/>
    <w:rsid w:val="00475BD2"/>
    <w:rsid w:val="00497615"/>
    <w:rsid w:val="004A45BD"/>
    <w:rsid w:val="004C1D50"/>
    <w:rsid w:val="004C2F80"/>
    <w:rsid w:val="004F004F"/>
    <w:rsid w:val="004F0081"/>
    <w:rsid w:val="005434EF"/>
    <w:rsid w:val="0056160C"/>
    <w:rsid w:val="005774BB"/>
    <w:rsid w:val="005932A8"/>
    <w:rsid w:val="00596209"/>
    <w:rsid w:val="005A1CC6"/>
    <w:rsid w:val="005B0346"/>
    <w:rsid w:val="005C4271"/>
    <w:rsid w:val="005C5546"/>
    <w:rsid w:val="005D12D4"/>
    <w:rsid w:val="005D7119"/>
    <w:rsid w:val="005F7F58"/>
    <w:rsid w:val="00610633"/>
    <w:rsid w:val="00613269"/>
    <w:rsid w:val="00621224"/>
    <w:rsid w:val="006230B1"/>
    <w:rsid w:val="00625C0C"/>
    <w:rsid w:val="006305FB"/>
    <w:rsid w:val="00633709"/>
    <w:rsid w:val="00637E6F"/>
    <w:rsid w:val="006417A0"/>
    <w:rsid w:val="00651022"/>
    <w:rsid w:val="00666DC5"/>
    <w:rsid w:val="0068198B"/>
    <w:rsid w:val="0069511E"/>
    <w:rsid w:val="00695185"/>
    <w:rsid w:val="006A2CF8"/>
    <w:rsid w:val="006B1A27"/>
    <w:rsid w:val="006B3C07"/>
    <w:rsid w:val="006C797B"/>
    <w:rsid w:val="006D5B9D"/>
    <w:rsid w:val="006E0D08"/>
    <w:rsid w:val="006E5930"/>
    <w:rsid w:val="006F67F4"/>
    <w:rsid w:val="0071671B"/>
    <w:rsid w:val="007244D4"/>
    <w:rsid w:val="00731FDE"/>
    <w:rsid w:val="00740CF1"/>
    <w:rsid w:val="007442D4"/>
    <w:rsid w:val="00756016"/>
    <w:rsid w:val="00765808"/>
    <w:rsid w:val="00796307"/>
    <w:rsid w:val="007A0944"/>
    <w:rsid w:val="007A11FD"/>
    <w:rsid w:val="007A4D33"/>
    <w:rsid w:val="007B0587"/>
    <w:rsid w:val="007B298D"/>
    <w:rsid w:val="007C3753"/>
    <w:rsid w:val="007E47F5"/>
    <w:rsid w:val="007F0B8E"/>
    <w:rsid w:val="007F344A"/>
    <w:rsid w:val="008004DF"/>
    <w:rsid w:val="00811077"/>
    <w:rsid w:val="00812B12"/>
    <w:rsid w:val="00814016"/>
    <w:rsid w:val="0081470B"/>
    <w:rsid w:val="00852A28"/>
    <w:rsid w:val="00853BE3"/>
    <w:rsid w:val="00854DC7"/>
    <w:rsid w:val="008622F7"/>
    <w:rsid w:val="0086293E"/>
    <w:rsid w:val="00865F33"/>
    <w:rsid w:val="008827CE"/>
    <w:rsid w:val="008B146A"/>
    <w:rsid w:val="008B59FF"/>
    <w:rsid w:val="008C32BB"/>
    <w:rsid w:val="008F0191"/>
    <w:rsid w:val="008F5E7F"/>
    <w:rsid w:val="009027F6"/>
    <w:rsid w:val="00907DBA"/>
    <w:rsid w:val="009122A6"/>
    <w:rsid w:val="00921B67"/>
    <w:rsid w:val="00922F82"/>
    <w:rsid w:val="009541D2"/>
    <w:rsid w:val="00964997"/>
    <w:rsid w:val="00966644"/>
    <w:rsid w:val="00977EDC"/>
    <w:rsid w:val="0098075D"/>
    <w:rsid w:val="00984DF5"/>
    <w:rsid w:val="00985779"/>
    <w:rsid w:val="009A137A"/>
    <w:rsid w:val="009A5F59"/>
    <w:rsid w:val="009B2C04"/>
    <w:rsid w:val="009C4417"/>
    <w:rsid w:val="009D0450"/>
    <w:rsid w:val="009D3DE0"/>
    <w:rsid w:val="009D5A49"/>
    <w:rsid w:val="009E3AF6"/>
    <w:rsid w:val="009F3EF6"/>
    <w:rsid w:val="009F5335"/>
    <w:rsid w:val="009F5B50"/>
    <w:rsid w:val="009F5D1F"/>
    <w:rsid w:val="009F6FE9"/>
    <w:rsid w:val="00A12ED3"/>
    <w:rsid w:val="00A22B47"/>
    <w:rsid w:val="00A353C9"/>
    <w:rsid w:val="00A44ECF"/>
    <w:rsid w:val="00A479F4"/>
    <w:rsid w:val="00A7113E"/>
    <w:rsid w:val="00A77611"/>
    <w:rsid w:val="00A82DAA"/>
    <w:rsid w:val="00AA53A1"/>
    <w:rsid w:val="00AB0417"/>
    <w:rsid w:val="00AB65B0"/>
    <w:rsid w:val="00AD1D3E"/>
    <w:rsid w:val="00AF7448"/>
    <w:rsid w:val="00B04FF9"/>
    <w:rsid w:val="00B055D2"/>
    <w:rsid w:val="00B10B68"/>
    <w:rsid w:val="00B2701B"/>
    <w:rsid w:val="00B4628B"/>
    <w:rsid w:val="00B50219"/>
    <w:rsid w:val="00B51C09"/>
    <w:rsid w:val="00B530AA"/>
    <w:rsid w:val="00B54E0E"/>
    <w:rsid w:val="00B61923"/>
    <w:rsid w:val="00B7379C"/>
    <w:rsid w:val="00B911BA"/>
    <w:rsid w:val="00BA25C6"/>
    <w:rsid w:val="00BB18DF"/>
    <w:rsid w:val="00BB4407"/>
    <w:rsid w:val="00BB5047"/>
    <w:rsid w:val="00BC53C1"/>
    <w:rsid w:val="00BD2C82"/>
    <w:rsid w:val="00BD2CF3"/>
    <w:rsid w:val="00BE7F70"/>
    <w:rsid w:val="00C22AF2"/>
    <w:rsid w:val="00C31B42"/>
    <w:rsid w:val="00C40437"/>
    <w:rsid w:val="00C40DE6"/>
    <w:rsid w:val="00C4367B"/>
    <w:rsid w:val="00C45859"/>
    <w:rsid w:val="00C56382"/>
    <w:rsid w:val="00C9171B"/>
    <w:rsid w:val="00C97C46"/>
    <w:rsid w:val="00CB57A1"/>
    <w:rsid w:val="00CE52C8"/>
    <w:rsid w:val="00D00D46"/>
    <w:rsid w:val="00D13B0D"/>
    <w:rsid w:val="00D13F9B"/>
    <w:rsid w:val="00D23E5B"/>
    <w:rsid w:val="00D25D22"/>
    <w:rsid w:val="00D30B57"/>
    <w:rsid w:val="00D42073"/>
    <w:rsid w:val="00D44DCF"/>
    <w:rsid w:val="00D4718B"/>
    <w:rsid w:val="00D50FEE"/>
    <w:rsid w:val="00D51661"/>
    <w:rsid w:val="00D610BF"/>
    <w:rsid w:val="00D905E4"/>
    <w:rsid w:val="00DA0B60"/>
    <w:rsid w:val="00DA1C1B"/>
    <w:rsid w:val="00DC0B1D"/>
    <w:rsid w:val="00DC7E5E"/>
    <w:rsid w:val="00DF1724"/>
    <w:rsid w:val="00DF702B"/>
    <w:rsid w:val="00E0082C"/>
    <w:rsid w:val="00E062D9"/>
    <w:rsid w:val="00E06610"/>
    <w:rsid w:val="00E21BF0"/>
    <w:rsid w:val="00E225A2"/>
    <w:rsid w:val="00E30AC3"/>
    <w:rsid w:val="00E45429"/>
    <w:rsid w:val="00E5663A"/>
    <w:rsid w:val="00E624D4"/>
    <w:rsid w:val="00E64E87"/>
    <w:rsid w:val="00E73BD5"/>
    <w:rsid w:val="00E81256"/>
    <w:rsid w:val="00E85012"/>
    <w:rsid w:val="00E8778B"/>
    <w:rsid w:val="00EC59B3"/>
    <w:rsid w:val="00EC59F3"/>
    <w:rsid w:val="00ED6D37"/>
    <w:rsid w:val="00EE76A6"/>
    <w:rsid w:val="00F209CF"/>
    <w:rsid w:val="00F40C2C"/>
    <w:rsid w:val="00F4349C"/>
    <w:rsid w:val="00F47D50"/>
    <w:rsid w:val="00F54F40"/>
    <w:rsid w:val="00F5797F"/>
    <w:rsid w:val="00F71801"/>
    <w:rsid w:val="00F72B73"/>
    <w:rsid w:val="00F851E4"/>
    <w:rsid w:val="00F87D37"/>
    <w:rsid w:val="00F93145"/>
    <w:rsid w:val="00F94032"/>
    <w:rsid w:val="00FA023E"/>
    <w:rsid w:val="00FA0E77"/>
    <w:rsid w:val="00FC7F0D"/>
    <w:rsid w:val="00FD1A26"/>
    <w:rsid w:val="00FE0B32"/>
    <w:rsid w:val="00FF00D4"/>
    <w:rsid w:val="00FF3D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88065"/>
    <o:shapelayout v:ext="edit">
      <o:idmap v:ext="edit" data="1"/>
    </o:shapelayout>
  </w:shapeDefaults>
  <w:decimalSymbol w:val=","/>
  <w:listSeparator w:val=";"/>
  <w15:docId w15:val="{A172307B-9C20-4774-9413-E38FE4080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24D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E624D4"/>
    <w:rPr>
      <w:rFonts w:ascii="Courier New" w:hAnsi="Courier New"/>
      <w:sz w:val="20"/>
      <w:szCs w:val="20"/>
    </w:rPr>
  </w:style>
  <w:style w:type="character" w:customStyle="1" w:styleId="a4">
    <w:name w:val="Текст Знак"/>
    <w:link w:val="a3"/>
    <w:rsid w:val="00E624D4"/>
    <w:rPr>
      <w:rFonts w:ascii="Courier New" w:hAnsi="Courier New"/>
      <w:lang w:val="ru-RU" w:eastAsia="ru-RU" w:bidi="ar-SA"/>
    </w:rPr>
  </w:style>
  <w:style w:type="paragraph" w:styleId="a5">
    <w:name w:val="header"/>
    <w:basedOn w:val="a"/>
    <w:rsid w:val="00E624D4"/>
    <w:pPr>
      <w:tabs>
        <w:tab w:val="center" w:pos="4677"/>
        <w:tab w:val="right" w:pos="9355"/>
      </w:tabs>
    </w:pPr>
  </w:style>
  <w:style w:type="paragraph" w:styleId="a6">
    <w:name w:val="footer"/>
    <w:basedOn w:val="a"/>
    <w:rsid w:val="00E624D4"/>
    <w:pPr>
      <w:tabs>
        <w:tab w:val="center" w:pos="4677"/>
        <w:tab w:val="right" w:pos="9355"/>
      </w:tabs>
    </w:pPr>
  </w:style>
  <w:style w:type="paragraph" w:styleId="a7">
    <w:name w:val="No Spacing"/>
    <w:uiPriority w:val="1"/>
    <w:qFormat/>
    <w:rsid w:val="0086293E"/>
    <w:rPr>
      <w:sz w:val="24"/>
      <w:szCs w:val="24"/>
    </w:rPr>
  </w:style>
  <w:style w:type="table" w:styleId="a8">
    <w:name w:val="Table Grid"/>
    <w:basedOn w:val="a1"/>
    <w:uiPriority w:val="59"/>
    <w:rsid w:val="0039102C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rsid w:val="00E4542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E454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GIVC\&#1041;&#1091;&#1093;&#1089;&#1090;&#1072;&#1090;\TEMPLATE\&#1060;&#1086;&#1088;&#1084;&#1072;-1-20160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F3151A-39EB-43E8-B941-ACD6F39B11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Форма-1-20160</Template>
  <TotalTime>0</TotalTime>
  <Pages>12</Pages>
  <Words>2391</Words>
  <Characters>13635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SPecialiST RePack</Company>
  <LinksUpToDate>false</LinksUpToDate>
  <CharactersWithSpaces>15995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Borbet</dc:creator>
  <cp:keywords/>
  <dc:description/>
  <cp:lastModifiedBy>Tolochko Ekaterina</cp:lastModifiedBy>
  <cp:revision>2</cp:revision>
  <cp:lastPrinted>2019-04-18T14:00:00Z</cp:lastPrinted>
  <dcterms:created xsi:type="dcterms:W3CDTF">2019-04-23T08:51:00Z</dcterms:created>
  <dcterms:modified xsi:type="dcterms:W3CDTF">2019-04-23T08:51:00Z</dcterms:modified>
</cp:coreProperties>
</file>