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BC" w:rsidRPr="00923D2F" w:rsidRDefault="000D79BC" w:rsidP="000D79BC">
      <w:pPr>
        <w:pStyle w:val="a3"/>
        <w:rPr>
          <w:rFonts w:ascii="Times New Roman" w:hAnsi="Times New Roman"/>
        </w:rPr>
      </w:pPr>
      <w:bookmarkStart w:id="0" w:name="f2"/>
      <w:bookmarkStart w:id="1" w:name="f6"/>
      <w:bookmarkStart w:id="2" w:name="F6A"/>
      <w:bookmarkStart w:id="3" w:name="_GoBack"/>
      <w:bookmarkEnd w:id="3"/>
    </w:p>
    <w:bookmarkEnd w:id="0"/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0D79BC" w:rsidTr="00B844E0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Pr="000D79BC" w:rsidRDefault="000D79BC" w:rsidP="000D79B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0D79BC" w:rsidTr="00B844E0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3808FC" w:rsidRDefault="000D79BC" w:rsidP="00B844E0">
            <w:pPr>
              <w:ind w:firstLineChars="300" w:firstLine="663"/>
              <w:rPr>
                <w:b/>
                <w:sz w:val="22"/>
                <w:szCs w:val="22"/>
              </w:rPr>
            </w:pPr>
            <w:r w:rsidRPr="003808FC">
              <w:rPr>
                <w:b/>
                <w:sz w:val="22"/>
                <w:szCs w:val="22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3808FC" w:rsidRDefault="000D79BC" w:rsidP="000D79BC">
            <w:pPr>
              <w:jc w:val="both"/>
              <w:rPr>
                <w:b/>
                <w:sz w:val="22"/>
                <w:szCs w:val="22"/>
              </w:rPr>
            </w:pPr>
            <w:r w:rsidRPr="003808F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января</w:t>
            </w:r>
            <w:r w:rsidR="00687DAB">
              <w:rPr>
                <w:b/>
                <w:sz w:val="22"/>
                <w:szCs w:val="22"/>
              </w:rPr>
              <w:t xml:space="preserve"> 2020</w:t>
            </w:r>
            <w:r w:rsidRPr="003808FC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DB4DB6">
              <w:rPr>
                <w:sz w:val="20"/>
                <w:szCs w:val="20"/>
              </w:rPr>
              <w:t>ОАО «Брагинка</w:t>
            </w:r>
            <w:r w:rsidR="00842A7B">
              <w:rPr>
                <w:sz w:val="20"/>
                <w:szCs w:val="20"/>
              </w:rPr>
              <w:t>»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400</w:t>
            </w:r>
            <w:r w:rsidR="00DB4DB6">
              <w:rPr>
                <w:sz w:val="20"/>
                <w:szCs w:val="20"/>
              </w:rPr>
              <w:t>032193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Сельское хозяйство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Управлениес\хозяйства и продовольствия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Pr="00B305F0" w:rsidRDefault="000D79BC" w:rsidP="00B844E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B13B8F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F8617A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0D79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0D79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0D79BC" w:rsidTr="00B844E0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D79BC" w:rsidTr="00B844E0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" w:name="f1r110"/>
            <w:bookmarkEnd w:id="4"/>
            <w:r>
              <w:rPr>
                <w:b/>
                <w:sz w:val="20"/>
                <w:szCs w:val="20"/>
              </w:rPr>
              <w:t>10 267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9 134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" w:name="f1r12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6" w:name="f1r130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7" w:name="f1r131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8" w:name="f1r132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9" w:name="f1r133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10" w:name="f1r14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11" w:name="f1r15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12" w:name="f1r16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13" w:name="f1r17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14" w:name="f1r180"/>
            <w:bookmarkEnd w:id="1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5" w:name="f1r190"/>
            <w:bookmarkEnd w:id="15"/>
            <w:r>
              <w:rPr>
                <w:b/>
                <w:bCs/>
                <w:sz w:val="20"/>
                <w:szCs w:val="20"/>
              </w:rPr>
              <w:t>10 267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9 134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95246" w:rsidRDefault="00952D6C" w:rsidP="00B844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16" w:name="f1r210"/>
            <w:bookmarkEnd w:id="16"/>
            <w:r>
              <w:rPr>
                <w:b/>
                <w:sz w:val="20"/>
                <w:szCs w:val="20"/>
              </w:rPr>
              <w:t>3 924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3 780</w:t>
            </w:r>
          </w:p>
        </w:tc>
      </w:tr>
      <w:tr w:rsidR="00952D6C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95246" w:rsidRDefault="00952D6C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1"/>
            <w:bookmarkEnd w:id="17"/>
            <w:r>
              <w:rPr>
                <w:rFonts w:ascii="Times New Roman" w:hAnsi="Times New Roman"/>
                <w:b/>
              </w:rPr>
              <w:t>347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627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2"/>
            <w:bookmarkEnd w:id="18"/>
            <w:r>
              <w:rPr>
                <w:rFonts w:ascii="Times New Roman" w:hAnsi="Times New Roman"/>
                <w:b/>
              </w:rPr>
              <w:t>1 467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1 371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3"/>
            <w:bookmarkEnd w:id="19"/>
            <w:r>
              <w:rPr>
                <w:rFonts w:ascii="Times New Roman" w:hAnsi="Times New Roman"/>
                <w:b/>
              </w:rPr>
              <w:t>2 109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1 781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4"/>
            <w:bookmarkEnd w:id="20"/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1" w:name="f1r215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2" w:name="f1r216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2676D3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3" w:name="f1r22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4" w:name="f1r230"/>
            <w:bookmarkEnd w:id="2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5" w:name="f1r240"/>
            <w:bookmarkEnd w:id="25"/>
            <w:r>
              <w:rPr>
                <w:b/>
                <w:sz w:val="20"/>
                <w:szCs w:val="20"/>
              </w:rPr>
              <w:t>604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398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6" w:name="f1r250"/>
            <w:bookmarkEnd w:id="26"/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7" w:name="f1r260"/>
            <w:bookmarkEnd w:id="27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8" w:name="f1r270"/>
            <w:bookmarkEnd w:id="2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29" w:name="f1r280"/>
            <w:bookmarkEnd w:id="2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0" w:name="f1r290"/>
            <w:bookmarkEnd w:id="30"/>
            <w:r>
              <w:rPr>
                <w:b/>
                <w:bCs/>
                <w:sz w:val="20"/>
                <w:szCs w:val="20"/>
              </w:rPr>
              <w:t>4 630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4 369</w:t>
            </w:r>
          </w:p>
        </w:tc>
      </w:tr>
      <w:tr w:rsidR="00952D6C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1" w:name="f1r300"/>
            <w:bookmarkEnd w:id="31"/>
            <w:r>
              <w:rPr>
                <w:b/>
                <w:bCs/>
                <w:sz w:val="20"/>
                <w:szCs w:val="20"/>
              </w:rPr>
              <w:t>14 897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13 503</w:t>
            </w:r>
          </w:p>
        </w:tc>
      </w:tr>
      <w:tr w:rsidR="007B3F99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33EF6" w:rsidRDefault="00B33EF6" w:rsidP="000D79BC"/>
    <w:p w:rsidR="000D79BC" w:rsidRDefault="00B33EF6" w:rsidP="000D79BC">
      <w:r>
        <w:t>Исполнительный директор                                    Т.С. Кудан</w:t>
      </w:r>
      <w:r w:rsidR="000D79BC"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0D79BC" w:rsidTr="00B844E0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9F36D0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0D79BC" w:rsidTr="00B844E0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D79BC" w:rsidTr="00B844E0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32" w:name="f1r410"/>
            <w:bookmarkEnd w:id="32"/>
            <w:r>
              <w:rPr>
                <w:b/>
                <w:sz w:val="20"/>
                <w:szCs w:val="20"/>
              </w:rPr>
              <w:t>4 947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4 947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33" w:name="f1r420"/>
            <w:bookmarkEnd w:id="33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BD615C" w:rsidRDefault="00952D6C" w:rsidP="00952D6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952D6C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BD615C" w:rsidRDefault="00952D6C" w:rsidP="00952D6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4" w:name="f1r430"/>
            <w:bookmarkEnd w:id="34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BD615C" w:rsidRDefault="00952D6C" w:rsidP="00952D6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35" w:name="f1r44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36" w:name="f1r45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37" w:name="f1r460"/>
            <w:bookmarkEnd w:id="37"/>
            <w:r>
              <w:rPr>
                <w:b/>
                <w:sz w:val="20"/>
                <w:szCs w:val="20"/>
              </w:rPr>
              <w:t>1 233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626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D79BC" w:rsidRDefault="00952D6C" w:rsidP="00952D6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8" w:name="f1r47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D79BC" w:rsidRDefault="00952D6C" w:rsidP="00952D6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39" w:name="f1r48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0" w:name="f1r490"/>
            <w:bookmarkEnd w:id="40"/>
            <w:r>
              <w:rPr>
                <w:b/>
                <w:sz w:val="20"/>
                <w:szCs w:val="20"/>
              </w:rPr>
              <w:t>6 180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5 573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1" w:name="f1r510"/>
            <w:bookmarkEnd w:id="41"/>
            <w:r>
              <w:rPr>
                <w:b/>
                <w:sz w:val="20"/>
                <w:szCs w:val="20"/>
              </w:rPr>
              <w:t>366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340</w:t>
            </w:r>
          </w:p>
        </w:tc>
      </w:tr>
      <w:tr w:rsidR="00952D6C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2" w:name="f1r520"/>
            <w:bookmarkEnd w:id="42"/>
            <w:r>
              <w:rPr>
                <w:b/>
                <w:sz w:val="20"/>
                <w:szCs w:val="20"/>
              </w:rPr>
              <w:t>1 673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953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3" w:name="f1r53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4" w:name="f1r540"/>
            <w:bookmarkEnd w:id="44"/>
            <w:r>
              <w:rPr>
                <w:b/>
                <w:sz w:val="20"/>
                <w:szCs w:val="20"/>
              </w:rPr>
              <w:t>2 734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2 877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5" w:name="f1r550"/>
            <w:bookmarkEnd w:id="4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6" w:name="f1r560"/>
            <w:bookmarkEnd w:id="46"/>
            <w:r>
              <w:rPr>
                <w:b/>
                <w:sz w:val="20"/>
                <w:szCs w:val="20"/>
              </w:rPr>
              <w:t>494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494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7" w:name="f1r590"/>
            <w:bookmarkEnd w:id="47"/>
            <w:r>
              <w:rPr>
                <w:b/>
                <w:bCs/>
                <w:sz w:val="20"/>
                <w:szCs w:val="20"/>
              </w:rPr>
              <w:t>5 267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4 664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8" w:name="f1r610"/>
            <w:bookmarkEnd w:id="4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49" w:name="f1r620"/>
            <w:bookmarkEnd w:id="49"/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0" w:name="f1r630"/>
            <w:bookmarkEnd w:id="50"/>
            <w:r>
              <w:rPr>
                <w:b/>
                <w:sz w:val="20"/>
                <w:szCs w:val="20"/>
              </w:rPr>
              <w:t>2 951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2 993</w:t>
            </w:r>
          </w:p>
        </w:tc>
      </w:tr>
      <w:tr w:rsidR="00952D6C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A20493" w:rsidRDefault="00952D6C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1" w:name="f1r631"/>
            <w:bookmarkEnd w:id="51"/>
            <w:r>
              <w:rPr>
                <w:b/>
                <w:sz w:val="20"/>
                <w:szCs w:val="20"/>
              </w:rPr>
              <w:t>1 708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1 810</w:t>
            </w:r>
          </w:p>
        </w:tc>
      </w:tr>
      <w:tr w:rsidR="00952D6C" w:rsidRPr="003C732E" w:rsidTr="00B844E0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2D6C" w:rsidRPr="003C732E" w:rsidRDefault="00952D6C" w:rsidP="00B844E0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2D6C" w:rsidRPr="003C732E" w:rsidRDefault="00952D6C" w:rsidP="00B844E0">
            <w:pPr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2" w:name="f1r632"/>
            <w:bookmarkEnd w:id="52"/>
            <w:r>
              <w:rPr>
                <w:b/>
                <w:sz w:val="20"/>
                <w:szCs w:val="20"/>
              </w:rPr>
              <w:t>988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958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3" w:name="f1r633"/>
            <w:bookmarkEnd w:id="53"/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4" w:name="f1r634"/>
            <w:bookmarkEnd w:id="54"/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5" w:name="f1r635"/>
            <w:bookmarkEnd w:id="55"/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6" w:name="f1r636"/>
            <w:bookmarkEnd w:id="56"/>
            <w:r>
              <w:rPr>
                <w:b/>
                <w:sz w:val="20"/>
                <w:szCs w:val="20"/>
              </w:rPr>
              <w:t>123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</w:t>
            </w:r>
          </w:p>
        </w:tc>
      </w:tr>
      <w:tr w:rsidR="00952D6C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7" w:name="f1r637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8" w:name="f1r638"/>
            <w:bookmarkEnd w:id="58"/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59" w:name="f1r64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60" w:name="f1r650"/>
            <w:bookmarkEnd w:id="60"/>
            <w:r>
              <w:rPr>
                <w:b/>
                <w:sz w:val="20"/>
                <w:szCs w:val="20"/>
              </w:rPr>
              <w:t>406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61" w:name="f1r66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  <w:bookmarkStart w:id="62" w:name="f1r670"/>
            <w:bookmarkEnd w:id="6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3" w:name="f1r690"/>
            <w:bookmarkEnd w:id="63"/>
            <w:r>
              <w:rPr>
                <w:b/>
                <w:bCs/>
                <w:sz w:val="20"/>
                <w:szCs w:val="20"/>
              </w:rPr>
              <w:t>3 450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3 266</w:t>
            </w:r>
          </w:p>
        </w:tc>
      </w:tr>
      <w:tr w:rsidR="00952D6C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Default="00952D6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4" w:name="f1r700"/>
            <w:bookmarkEnd w:id="64"/>
            <w:r>
              <w:rPr>
                <w:b/>
                <w:bCs/>
                <w:sz w:val="20"/>
                <w:szCs w:val="20"/>
              </w:rPr>
              <w:t>14 897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3C732E" w:rsidRDefault="00952D6C" w:rsidP="00952D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13 503</w:t>
            </w:r>
          </w:p>
        </w:tc>
      </w:tr>
      <w:tr w:rsidR="007B3F99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D79BC" w:rsidRPr="0005360B" w:rsidRDefault="000D79BC" w:rsidP="000D79BC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0D79BC" w:rsidRPr="00B33EF6" w:rsidRDefault="00B33EF6" w:rsidP="000D79BC">
      <w:pPr>
        <w:pStyle w:val="a3"/>
        <w:tabs>
          <w:tab w:val="left" w:pos="2340"/>
        </w:tabs>
        <w:rPr>
          <w:rFonts w:ascii="Times New Roman" w:hAnsi="Times New Roman"/>
          <w:sz w:val="24"/>
          <w:szCs w:val="24"/>
        </w:rPr>
      </w:pPr>
      <w:r w:rsidRPr="00B33EF6">
        <w:rPr>
          <w:rFonts w:ascii="Times New Roman" w:hAnsi="Times New Roman"/>
          <w:sz w:val="24"/>
          <w:szCs w:val="24"/>
        </w:rPr>
        <w:t xml:space="preserve">Исполнительный директор                                    Т.С. Кудан </w:t>
      </w:r>
      <w:r w:rsidR="000D79BC" w:rsidRPr="00B33EF6">
        <w:rPr>
          <w:rFonts w:ascii="Times New Roman" w:hAnsi="Times New Roman"/>
          <w:sz w:val="24"/>
          <w:szCs w:val="24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0D79BC" w:rsidTr="00B844E0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Pr="00000891" w:rsidRDefault="000D79BC" w:rsidP="00B844E0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0D79BC" w:rsidTr="00B844E0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Default="0068698F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0D79BC" w:rsidTr="00B844E0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0D79BC" w:rsidTr="00B844E0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firstLineChars="300" w:firstLine="663"/>
              <w:jc w:val="right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0D79BC">
            <w:pPr>
              <w:ind w:leftChars="-3" w:hangingChars="3" w:hanging="7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Pr="009F36D0">
              <w:rPr>
                <w:b/>
                <w:sz w:val="22"/>
                <w:szCs w:val="22"/>
              </w:rPr>
              <w:t xml:space="preserve"> 201</w:t>
            </w:r>
            <w:r w:rsidR="00687DAB">
              <w:rPr>
                <w:b/>
                <w:sz w:val="22"/>
                <w:szCs w:val="22"/>
              </w:rPr>
              <w:t>9</w:t>
            </w:r>
            <w:r w:rsidRPr="009F36D0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Pr="00B305F0" w:rsidRDefault="00B13B8F" w:rsidP="00FC5A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0D79BC" w:rsidTr="00B844E0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E63ED4" w:rsidRDefault="000D79BC" w:rsidP="0068698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 w:rsidR="0068698F"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="00687DAB">
              <w:rPr>
                <w:rFonts w:ascii="Times New Roman" w:hAnsi="Times New Roman"/>
                <w:b/>
                <w:sz w:val="18"/>
                <w:szCs w:val="18"/>
              </w:rPr>
              <w:t xml:space="preserve"> 2019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r w:rsidRPr="00B305F0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B305F0" w:rsidRDefault="000D79BC" w:rsidP="0068698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 w:rsidR="0068698F"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="00687DAB">
              <w:rPr>
                <w:rFonts w:ascii="Times New Roman" w:hAnsi="Times New Roman"/>
                <w:b/>
                <w:sz w:val="18"/>
                <w:szCs w:val="18"/>
              </w:rPr>
              <w:t>2018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</w:p>
        </w:tc>
      </w:tr>
      <w:tr w:rsidR="000D79BC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52D6C" w:rsidTr="00B844E0">
        <w:trPr>
          <w:trHeight w:val="446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65" w:name="f2r10"/>
            <w:bookmarkEnd w:id="65"/>
            <w:r>
              <w:rPr>
                <w:b/>
                <w:sz w:val="18"/>
                <w:szCs w:val="18"/>
              </w:rPr>
              <w:t>2 098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2 495</w:t>
            </w:r>
          </w:p>
        </w:tc>
      </w:tr>
      <w:tr w:rsidR="00952D6C" w:rsidTr="00B844E0">
        <w:trPr>
          <w:trHeight w:val="282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66" w:name="f2r20"/>
            <w:bookmarkEnd w:id="66"/>
            <w:r>
              <w:rPr>
                <w:b/>
                <w:sz w:val="18"/>
                <w:szCs w:val="18"/>
              </w:rPr>
              <w:t>1 926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2 344</w:t>
            </w: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67" w:name="f2r30"/>
            <w:bookmarkEnd w:id="67"/>
            <w:r>
              <w:rPr>
                <w:b/>
                <w:sz w:val="18"/>
                <w:szCs w:val="18"/>
              </w:rPr>
              <w:t>172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</w:t>
            </w: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68" w:name="f2r40"/>
            <w:bookmarkEnd w:id="68"/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69" w:name="f2r50"/>
            <w:bookmarkEnd w:id="69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6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0" w:name="f2r60"/>
            <w:bookmarkEnd w:id="70"/>
            <w:r>
              <w:rPr>
                <w:b/>
                <w:sz w:val="18"/>
                <w:szCs w:val="18"/>
              </w:rPr>
              <w:t>134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118</w:t>
            </w: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1" w:name="f2r70"/>
            <w:bookmarkEnd w:id="71"/>
            <w:r>
              <w:rPr>
                <w:b/>
                <w:sz w:val="18"/>
                <w:szCs w:val="18"/>
              </w:rPr>
              <w:t>669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819</w:t>
            </w: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2" w:name="f2r80"/>
            <w:bookmarkEnd w:id="72"/>
            <w:r>
              <w:rPr>
                <w:b/>
                <w:sz w:val="18"/>
                <w:szCs w:val="18"/>
              </w:rPr>
              <w:t>260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</w:t>
            </w:r>
          </w:p>
        </w:tc>
      </w:tr>
      <w:tr w:rsidR="00952D6C" w:rsidTr="00B844E0">
        <w:trPr>
          <w:trHeight w:val="5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текущей деятельности</w:t>
            </w:r>
            <w:r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3" w:name="f2r90"/>
            <w:bookmarkEnd w:id="73"/>
            <w:r>
              <w:rPr>
                <w:b/>
                <w:sz w:val="18"/>
                <w:szCs w:val="18"/>
              </w:rPr>
              <w:t>543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653</w:t>
            </w:r>
          </w:p>
        </w:tc>
      </w:tr>
      <w:tr w:rsidR="00952D6C" w:rsidTr="00B844E0">
        <w:trPr>
          <w:trHeight w:val="19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4" w:name="f2r100"/>
            <w:bookmarkEnd w:id="74"/>
            <w:r>
              <w:rPr>
                <w:b/>
                <w:sz w:val="18"/>
                <w:szCs w:val="18"/>
              </w:rPr>
              <w:t>120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303</w:t>
            </w: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2D6C" w:rsidRPr="00E95246" w:rsidRDefault="00952D6C" w:rsidP="00B13B8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55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5" w:name="f2r101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229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6" w:name="f2r102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9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7" w:name="f2r103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8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8" w:name="f2r104"/>
            <w:bookmarkEnd w:id="78"/>
            <w:r>
              <w:rPr>
                <w:b/>
                <w:sz w:val="18"/>
                <w:szCs w:val="18"/>
              </w:rPr>
              <w:t>120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303</w:t>
            </w:r>
          </w:p>
        </w:tc>
      </w:tr>
      <w:tr w:rsidR="00952D6C" w:rsidTr="00B844E0">
        <w:trPr>
          <w:trHeight w:val="13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79" w:name="f2r110"/>
            <w:bookmarkEnd w:id="79"/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199</w:t>
            </w:r>
          </w:p>
        </w:tc>
      </w:tr>
      <w:tr w:rsidR="00952D6C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52D6C" w:rsidRDefault="00952D6C" w:rsidP="00B13B8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43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0" w:name="f2r11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24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1" w:name="f2r112"/>
            <w:bookmarkEnd w:id="81"/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199</w:t>
            </w:r>
          </w:p>
        </w:tc>
      </w:tr>
      <w:tr w:rsidR="00952D6C" w:rsidTr="00B844E0">
        <w:trPr>
          <w:trHeight w:val="121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2" w:name="f2r120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52D6C" w:rsidRPr="00E95246" w:rsidRDefault="00952D6C" w:rsidP="00B13B8F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42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3" w:name="f2r121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0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4" w:name="f2r122"/>
            <w:bookmarkEnd w:id="8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5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5" w:name="f2r130"/>
            <w:bookmarkEnd w:id="85"/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952D6C" w:rsidTr="00B844E0">
        <w:trPr>
          <w:trHeight w:val="18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2D6C" w:rsidRDefault="00952D6C" w:rsidP="00B13B8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6" w:name="f2r131"/>
            <w:bookmarkEnd w:id="86"/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B13B8F" w:rsidTr="00B844E0">
        <w:trPr>
          <w:trHeight w:val="37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13B8F" w:rsidRDefault="00B13B8F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87" w:name="f2r132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79BC" w:rsidTr="00B844E0">
        <w:trPr>
          <w:trHeight w:val="19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  <w:bookmarkStart w:id="88" w:name="f2r133"/>
            <w:bookmarkEnd w:id="8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33EF6" w:rsidRDefault="00B33EF6" w:rsidP="000D79BC">
      <w:pPr>
        <w:jc w:val="right"/>
      </w:pPr>
    </w:p>
    <w:p w:rsidR="00B33EF6" w:rsidRDefault="00B33EF6" w:rsidP="000D79BC">
      <w:pPr>
        <w:jc w:val="right"/>
      </w:pPr>
    </w:p>
    <w:p w:rsidR="000D79BC" w:rsidRDefault="00B33EF6" w:rsidP="00B33EF6">
      <w:r>
        <w:t xml:space="preserve">Исполнительный директор                                                 Т.С. Кудан </w:t>
      </w:r>
      <w:r w:rsidR="000D79BC">
        <w:br w:type="page"/>
      </w:r>
      <w:r w:rsidR="000D79BC" w:rsidRPr="00856335">
        <w:rPr>
          <w:b/>
          <w:sz w:val="16"/>
        </w:rPr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68698F" w:rsidTr="00B844E0">
        <w:trPr>
          <w:trHeight w:val="207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687DAB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январь-декабрь 2019 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>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8698F" w:rsidRPr="000939AD" w:rsidRDefault="00687DAB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январь-декабрь2018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 xml:space="preserve"> г</w:t>
            </w:r>
          </w:p>
        </w:tc>
      </w:tr>
      <w:tr w:rsidR="000D79BC" w:rsidTr="00B844E0">
        <w:trPr>
          <w:trHeight w:val="7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89" w:name="f2r140"/>
            <w:bookmarkEnd w:id="89"/>
            <w:r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</w:tr>
      <w:tr w:rsidR="00952D6C" w:rsidTr="00B844E0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0" w:name="f2r150"/>
            <w:bookmarkEnd w:id="90"/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</w:tr>
      <w:tr w:rsidR="00952D6C" w:rsidTr="00B844E0">
        <w:trPr>
          <w:trHeight w:val="24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1" w:name="f2r16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2" w:name="f2r17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3" w:name="f2r18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4" w:name="f2r19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5" w:name="f2r20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</w:t>
            </w:r>
            <w:r>
              <w:rPr>
                <w:sz w:val="20"/>
                <w:szCs w:val="20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6" w:name="f2r210"/>
            <w:bookmarkEnd w:id="96"/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7" w:name="f2r22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8" w:name="f2r230"/>
            <w:bookmarkEnd w:id="9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99" w:name="f2r240"/>
            <w:bookmarkEnd w:id="99"/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</w:tr>
      <w:tr w:rsidR="00952D6C" w:rsidTr="00B844E0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0" w:name="f2r25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1" w:name="f2r260"/>
            <w:bookmarkEnd w:id="101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469AE" w:rsidRDefault="00952D6C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2" w:name="f2r270"/>
            <w:bookmarkEnd w:id="102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469AE" w:rsidRDefault="00952D6C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3" w:name="f2r270A"/>
            <w:bookmarkEnd w:id="103"/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469AE" w:rsidRDefault="00952D6C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4" w:name="f2r280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469AE" w:rsidRDefault="00952D6C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5" w:name="f2r280A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469AE" w:rsidRDefault="00952D6C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6" w:name="f2r290"/>
            <w:bookmarkEnd w:id="106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952D6C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469AE" w:rsidRDefault="00952D6C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07" w:name="f"/>
            <w:bookmarkStart w:id="108" w:name="f2r290A"/>
            <w:bookmarkEnd w:id="107"/>
            <w:bookmarkEnd w:id="108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</w:tr>
      <w:tr w:rsidR="00B13B8F" w:rsidTr="00B844E0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9" w:name="f2r295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3B8F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10" w:name="f2r295A"/>
            <w:bookmarkEnd w:id="11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99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Pr="007469AE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D79BC" w:rsidRPr="006D3694" w:rsidRDefault="000D79BC" w:rsidP="000D79BC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0D79BC" w:rsidTr="00B844E0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0D79BC" w:rsidTr="00B844E0">
        <w:trPr>
          <w:trHeight w:val="172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0D79BC" w:rsidTr="00B844E0">
        <w:trPr>
          <w:trHeight w:val="251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0D79BC" w:rsidTr="00B844E0">
        <w:trPr>
          <w:trHeight w:val="19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952D6C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11" w:name="f2r300"/>
            <w:bookmarkEnd w:id="111"/>
            <w:r>
              <w:rPr>
                <w:b/>
                <w:sz w:val="18"/>
                <w:szCs w:val="18"/>
              </w:rPr>
              <w:t>613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701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952D6C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Pr="00E26DD3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2" w:name="f2r301"/>
            <w:bookmarkEnd w:id="112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952D6C" w:rsidTr="00B844E0">
        <w:trPr>
          <w:trHeight w:val="5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3" w:name="f2r310"/>
            <w:bookmarkEnd w:id="113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952D6C" w:rsidTr="00B844E0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2D6C" w:rsidRPr="00EE338D" w:rsidRDefault="00952D6C" w:rsidP="00B13B8F">
            <w:pPr>
              <w:rPr>
                <w:b/>
                <w:bCs/>
                <w:sz w:val="20"/>
                <w:szCs w:val="20"/>
              </w:rPr>
            </w:pPr>
            <w:r w:rsidRPr="00EE338D">
              <w:rPr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3D1598" w:rsidRDefault="00952D6C" w:rsidP="00B13B8F">
            <w:pPr>
              <w:jc w:val="center"/>
              <w:rPr>
                <w:b/>
                <w:bCs/>
                <w:sz w:val="20"/>
                <w:szCs w:val="20"/>
              </w:rPr>
            </w:pPr>
            <w:r w:rsidRPr="003D15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952D6C" w:rsidTr="00B844E0">
        <w:trPr>
          <w:trHeight w:val="4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4" w:name="f2r400"/>
            <w:bookmarkEnd w:id="114"/>
            <w:r>
              <w:rPr>
                <w:b/>
                <w:sz w:val="18"/>
                <w:szCs w:val="18"/>
              </w:rPr>
              <w:t>2 331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2 772</w:t>
            </w:r>
          </w:p>
        </w:tc>
      </w:tr>
      <w:tr w:rsidR="00952D6C" w:rsidTr="00B844E0">
        <w:trPr>
          <w:trHeight w:val="136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5" w:name="f2r400A"/>
            <w:bookmarkEnd w:id="115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6" w:name="f2r410"/>
            <w:bookmarkEnd w:id="116"/>
            <w:r>
              <w:rPr>
                <w:b/>
                <w:sz w:val="18"/>
                <w:szCs w:val="18"/>
              </w:rPr>
              <w:t>5,7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4,3</w:t>
            </w:r>
          </w:p>
        </w:tc>
      </w:tr>
      <w:tr w:rsidR="00952D6C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Pr="00E32FCB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7" w:name="f2r411"/>
            <w:bookmarkEnd w:id="117"/>
            <w:r>
              <w:rPr>
                <w:b/>
                <w:sz w:val="18"/>
                <w:szCs w:val="18"/>
              </w:rPr>
              <w:t>6,8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952D6C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8" w:name="f2r412"/>
            <w:bookmarkEnd w:id="118"/>
            <w:r>
              <w:rPr>
                <w:b/>
                <w:sz w:val="18"/>
                <w:szCs w:val="18"/>
              </w:rPr>
              <w:t>31,4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31,3</w:t>
            </w:r>
          </w:p>
        </w:tc>
      </w:tr>
      <w:tr w:rsidR="00952D6C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2D6C" w:rsidRDefault="00952D6C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D6C" w:rsidRDefault="00952D6C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19" w:name="f2r413"/>
            <w:bookmarkEnd w:id="119"/>
            <w:r>
              <w:rPr>
                <w:b/>
                <w:sz w:val="18"/>
                <w:szCs w:val="18"/>
              </w:rPr>
              <w:t>0,2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D6C" w:rsidRPr="0056686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1,8</w:t>
            </w:r>
          </w:p>
        </w:tc>
      </w:tr>
      <w:tr w:rsidR="007B3F9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3F99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bookmarkEnd w:id="1"/>
    <w:bookmarkEnd w:id="2"/>
    <w:p w:rsidR="00604DB2" w:rsidRDefault="00B33EF6" w:rsidP="00657E5F">
      <w:pPr>
        <w:pStyle w:val="a3"/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604DB2" w:rsidRDefault="00604DB2" w:rsidP="00C8182D">
      <w:pPr>
        <w:ind w:firstLine="7680"/>
        <w:rPr>
          <w:sz w:val="18"/>
          <w:szCs w:val="18"/>
        </w:rPr>
      </w:pPr>
    </w:p>
    <w:p w:rsidR="00604DB2" w:rsidRDefault="00C009B3" w:rsidP="00C009B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C009B3" w:rsidTr="00C009B3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C009B3" w:rsidTr="00C009B3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009B3" w:rsidTr="00C009B3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C009B3" w:rsidTr="00C009B3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9F36D0" w:rsidRDefault="00687DAB" w:rsidP="00C009B3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январь-декабрь 2019</w:t>
            </w:r>
            <w:r w:rsidR="00C009B3">
              <w:rPr>
                <w:b/>
                <w:sz w:val="18"/>
                <w:szCs w:val="18"/>
              </w:rPr>
              <w:t xml:space="preserve"> г</w:t>
            </w:r>
            <w:r w:rsidR="00C009B3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633851" w:rsidRDefault="00C009B3" w:rsidP="00C009B3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B305F0" w:rsidRDefault="00C009B3" w:rsidP="00C00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952D6C" w:rsidTr="00C009B3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F758E8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F57E7A" w:rsidRDefault="00952D6C" w:rsidP="00952D6C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0" w:name="f3r10"/>
            <w:bookmarkEnd w:id="120"/>
            <w:r>
              <w:rPr>
                <w:b/>
                <w:sz w:val="18"/>
                <w:szCs w:val="18"/>
              </w:rPr>
              <w:t>3 058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4 842</w:t>
            </w: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1" w:name="f3r20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2" w:name="f3r30"/>
            <w:bookmarkEnd w:id="1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11743F" w:rsidRDefault="00952D6C" w:rsidP="00952D6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3" w:name="f3r31"/>
            <w:bookmarkEnd w:id="1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4" w:name="f3r40"/>
            <w:bookmarkEnd w:id="124"/>
            <w:r>
              <w:rPr>
                <w:b/>
                <w:sz w:val="18"/>
                <w:szCs w:val="18"/>
              </w:rPr>
              <w:t>3 058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1 390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4 842</w:t>
            </w: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7874CC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5" w:name="f3r50"/>
            <w:bookmarkEnd w:id="12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6" w:name="f3r51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743</w:t>
            </w: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7" w:name="f3r52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8" w:name="f3r53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29" w:name="f3r54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0" w:name="f3r55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1" w:name="f3r56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2" w:name="f3r57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3" w:name="f3r58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4" w:name="f3r59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5" w:name="f3r60"/>
            <w:bookmarkEnd w:id="13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6" w:name="f3r61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7" w:name="f3r62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8" w:name="f3r63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39" w:name="f3r64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0" w:name="f3r65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1" w:name="f3r66"/>
            <w:bookmarkEnd w:id="14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952D6C" w:rsidTr="00C009B3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2" w:name="f3r67"/>
            <w:bookmarkEnd w:id="14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3" w:name="f3r68"/>
            <w:bookmarkEnd w:id="14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F1245" w:rsidRDefault="007F1245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C009B3">
      <w:pPr>
        <w:jc w:val="right"/>
        <w:rPr>
          <w:sz w:val="18"/>
          <w:szCs w:val="18"/>
        </w:rPr>
      </w:pP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952D6C" w:rsidTr="00C009B3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952D6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4" w:name="f3r70"/>
            <w:bookmarkEnd w:id="144"/>
            <w:r>
              <w:rPr>
                <w:b/>
                <w:sz w:val="18"/>
                <w:szCs w:val="18"/>
              </w:rPr>
              <w:t>1 889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5" w:name="f3r8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6" w:name="f3r90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7" w:name="f3r100"/>
            <w:bookmarkEnd w:id="147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5 573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8" w:name="f3r110"/>
            <w:bookmarkEnd w:id="148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5 573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9" w:name="f3r120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0" w:name="f3r13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566571" w:rsidRDefault="00952D6C" w:rsidP="00952D6C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  <w:bookmarkStart w:id="151" w:name="f3r131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EC7908" w:rsidRDefault="00952D6C" w:rsidP="00952D6C">
            <w:pPr>
              <w:jc w:val="center"/>
              <w:rPr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2" w:name="f3r140"/>
            <w:bookmarkEnd w:id="152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5 573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952D6C" w:rsidTr="00C009B3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3" w:name="f3r150"/>
            <w:bookmarkEnd w:id="15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</w:t>
            </w: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</w:t>
            </w:r>
          </w:p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</w:t>
            </w:r>
          </w:p>
        </w:tc>
      </w:tr>
      <w:tr w:rsidR="00952D6C" w:rsidTr="00C009B3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C009B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C009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4" w:name="f3r152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5" w:name="f3r153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6" w:name="f3r154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7" w:name="f3r155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8" w:name="f3r156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9" w:name="f3r157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0" w:name="f3r158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1" w:name="f3r159"/>
            <w:bookmarkEnd w:id="161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2" w:name="f3r160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3" w:name="f3r161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4" w:name="f3r162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5" w:name="f3r163"/>
            <w:bookmarkEnd w:id="16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6" w:name="f3r164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7" w:name="f3r165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8" w:name="f3r166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952D6C" w:rsidTr="00C009B3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9" w:name="f3r167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0" w:name="f3r169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1" w:name="f3r170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2" w:name="f3r18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3" w:name="f3r190"/>
            <w:bookmarkEnd w:id="17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>
              <w:rPr>
                <w:b/>
                <w:sz w:val="16"/>
                <w:szCs w:val="16"/>
              </w:rPr>
              <w:t>.2019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4" w:name="f3r200"/>
            <w:bookmarkEnd w:id="174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6 180</w:t>
            </w: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2555A3" w:rsidP="002555A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555A3" w:rsidTr="00B33EF6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255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    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555A3" w:rsidTr="00B33EF6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555A3" w:rsidTr="00B33EF6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555A3" w:rsidTr="00B33EF6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555A3" w:rsidTr="00B33EF6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555A3" w:rsidTr="00B33EF6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 w:rsidR="00687DAB">
              <w:rPr>
                <w:b/>
                <w:sz w:val="18"/>
                <w:szCs w:val="18"/>
              </w:rPr>
              <w:t>декабрь 2019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Pr="00B305F0" w:rsidRDefault="002555A3" w:rsidP="00B33EF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555A3" w:rsidTr="00B33EF6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Pr="00256A29">
              <w:rPr>
                <w:b/>
                <w:sz w:val="16"/>
                <w:szCs w:val="16"/>
              </w:rPr>
              <w:t xml:space="preserve"> 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декабрь 2019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декабрь 2018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555A3" w:rsidTr="00B33EF6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5" w:name="f4r20"/>
            <w:bookmarkEnd w:id="175"/>
            <w:r>
              <w:rPr>
                <w:b/>
                <w:sz w:val="18"/>
                <w:szCs w:val="18"/>
              </w:rPr>
              <w:t>1 384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1 272</w:t>
            </w:r>
          </w:p>
        </w:tc>
      </w:tr>
      <w:tr w:rsidR="00952D6C" w:rsidTr="00B33EF6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6" w:name="f4r21"/>
            <w:bookmarkEnd w:id="176"/>
            <w:r>
              <w:rPr>
                <w:b/>
                <w:sz w:val="18"/>
                <w:szCs w:val="18"/>
              </w:rPr>
              <w:t>1 200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1 108</w:t>
            </w: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7" w:name="f4r22"/>
            <w:bookmarkEnd w:id="17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8" w:name="f4r23"/>
            <w:bookmarkEnd w:id="17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9" w:name="f4r24"/>
            <w:bookmarkEnd w:id="179"/>
            <w:r>
              <w:rPr>
                <w:b/>
                <w:sz w:val="18"/>
                <w:szCs w:val="18"/>
              </w:rPr>
              <w:t>184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</w:t>
            </w: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80" w:name="f4r30"/>
            <w:bookmarkEnd w:id="180"/>
            <w:r>
              <w:rPr>
                <w:b/>
                <w:sz w:val="18"/>
                <w:szCs w:val="18"/>
              </w:rPr>
              <w:t>1 385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1 230</w:t>
            </w:r>
          </w:p>
        </w:tc>
      </w:tr>
      <w:tr w:rsidR="00952D6C" w:rsidTr="00B33EF6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A57223" w:rsidRDefault="00952D6C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952D6C" w:rsidRPr="00A57223" w:rsidRDefault="00952D6C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81" w:name="f4r31"/>
            <w:bookmarkEnd w:id="181"/>
            <w:r>
              <w:rPr>
                <w:b/>
                <w:sz w:val="18"/>
                <w:szCs w:val="18"/>
              </w:rPr>
              <w:t>654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712</w:t>
            </w: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82" w:name="f4r32"/>
            <w:bookmarkEnd w:id="182"/>
            <w:r>
              <w:rPr>
                <w:b/>
                <w:sz w:val="18"/>
                <w:szCs w:val="18"/>
              </w:rPr>
              <w:t>409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</w:t>
            </w: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83" w:name="f4r33"/>
            <w:bookmarkEnd w:id="183"/>
            <w:r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223</w:t>
            </w:r>
          </w:p>
        </w:tc>
      </w:tr>
      <w:tr w:rsidR="00952D6C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84" w:name="f4r34"/>
            <w:bookmarkEnd w:id="184"/>
            <w:r>
              <w:rPr>
                <w:b/>
                <w:sz w:val="18"/>
                <w:szCs w:val="18"/>
              </w:rPr>
              <w:t>255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85" w:name="f4r40"/>
            <w:bookmarkEnd w:id="185"/>
            <w:r>
              <w:rPr>
                <w:b/>
                <w:sz w:val="18"/>
                <w:szCs w:val="18"/>
              </w:rPr>
              <w:t>-1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6" w:name="f4r50"/>
            <w:bookmarkEnd w:id="18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7" w:name="f4r51"/>
            <w:bookmarkEnd w:id="18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8" w:name="f4r52"/>
            <w:bookmarkEnd w:id="18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9" w:name="f4r53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0" w:name="f4r54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1" w:name="f4r55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2" w:name="f4r60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3" w:name="f4r61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4" w:name="f4r62"/>
            <w:bookmarkEnd w:id="19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5" w:name="f4r63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6" w:name="f4r64"/>
            <w:bookmarkEnd w:id="19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7" w:name="f4r70"/>
            <w:bookmarkEnd w:id="19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EB6602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EB6602" w:rsidRDefault="00EB6602" w:rsidP="00EB6602">
      <w:pPr>
        <w:jc w:val="right"/>
        <w:rPr>
          <w:b/>
          <w:sz w:val="16"/>
        </w:rPr>
      </w:pPr>
    </w:p>
    <w:p w:rsidR="00EB6602" w:rsidRPr="00EB6602" w:rsidRDefault="00EB6602" w:rsidP="00EB6602">
      <w:pPr>
        <w:jc w:val="right"/>
        <w:rPr>
          <w:b/>
          <w:bCs/>
          <w:sz w:val="20"/>
          <w:szCs w:val="20"/>
        </w:rPr>
      </w:pP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EB6602" w:rsidTr="00B33EF6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Pr="00256A29"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брь 2019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687DAB">
              <w:rPr>
                <w:rFonts w:ascii="Times New Roman" w:hAnsi="Times New Roman"/>
                <w:b/>
                <w:sz w:val="16"/>
                <w:szCs w:val="16"/>
              </w:rPr>
              <w:t>брь 2018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EB6602" w:rsidTr="00B33EF6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EB6602" w:rsidTr="00B33EF6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EB6602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198" w:name="f4r80"/>
            <w:bookmarkEnd w:id="19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6602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6602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199" w:name="f4r81"/>
            <w:bookmarkEnd w:id="19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6602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200" w:name="f4r82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6602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201" w:name="f4r83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6602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202" w:name="f4r84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3" w:name="f4r90"/>
            <w:bookmarkEnd w:id="203"/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952D6C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4" w:name="f4r91"/>
            <w:bookmarkEnd w:id="204"/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5" w:name="f4r92"/>
            <w:bookmarkEnd w:id="20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6" w:name="f4r93"/>
            <w:bookmarkEnd w:id="206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952D6C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7" w:name="f4r94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8" w:name="f4r95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09" w:name="f4r100"/>
            <w:bookmarkEnd w:id="209"/>
            <w:r>
              <w:rPr>
                <w:b/>
                <w:sz w:val="18"/>
                <w:szCs w:val="18"/>
              </w:rPr>
              <w:t>-12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-31</w:t>
            </w: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10" w:name="f4r110"/>
            <w:bookmarkEnd w:id="210"/>
            <w:r>
              <w:rPr>
                <w:b/>
                <w:sz w:val="18"/>
                <w:szCs w:val="18"/>
              </w:rPr>
              <w:t>-13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.2019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11" w:name="f4r120"/>
            <w:bookmarkEnd w:id="211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212" w:name="f4r130"/>
            <w:bookmarkEnd w:id="21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EB6602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213" w:name="f4r140"/>
            <w:bookmarkEnd w:id="21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B6602" w:rsidRDefault="00EB6602" w:rsidP="00604DB2">
      <w:pPr>
        <w:rPr>
          <w:sz w:val="18"/>
          <w:szCs w:val="18"/>
        </w:rPr>
      </w:pPr>
    </w:p>
    <w:p w:rsidR="007F1245" w:rsidRPr="007F1245" w:rsidRDefault="007F1245" w:rsidP="004464BC">
      <w:pPr>
        <w:pStyle w:val="newncpi0"/>
        <w:spacing w:before="0" w:after="0"/>
        <w:rPr>
          <w:b/>
        </w:rPr>
      </w:pPr>
      <w:bookmarkStart w:id="214" w:name="a35"/>
      <w:bookmarkEnd w:id="214"/>
      <w:r w:rsidRPr="007F1245">
        <w:rPr>
          <w:b/>
        </w:rPr>
        <w:t xml:space="preserve">4. Доля государства в уставном фонде эмитента </w:t>
      </w:r>
      <w:r w:rsidR="007B20B3">
        <w:rPr>
          <w:b/>
        </w:rPr>
        <w:t xml:space="preserve">100 </w:t>
      </w:r>
      <w:r w:rsidRPr="007F1245">
        <w:rPr>
          <w:b/>
        </w:rPr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2"/>
        <w:gridCol w:w="2830"/>
        <w:gridCol w:w="2793"/>
      </w:tblGrid>
      <w:tr w:rsidR="007F1245" w:rsidRPr="007F1245" w:rsidTr="002E1403">
        <w:trPr>
          <w:trHeight w:val="240"/>
        </w:trPr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Доля в уставном фонде, 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BD4496" w:rsidP="00446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9 893 054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B20B3" w:rsidP="00446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8D297F">
              <w:rPr>
                <w:sz w:val="20"/>
                <w:szCs w:val="20"/>
              </w:rPr>
              <w:t>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  <w:r w:rsidR="008D297F">
              <w:rPr>
                <w:sz w:val="20"/>
                <w:szCs w:val="20"/>
              </w:rPr>
              <w:t xml:space="preserve">                </w:t>
            </w:r>
            <w:r w:rsidR="007B20B3">
              <w:rPr>
                <w:sz w:val="20"/>
                <w:szCs w:val="20"/>
              </w:rPr>
              <w:t xml:space="preserve"> </w:t>
            </w:r>
            <w:r w:rsidR="008D297F">
              <w:rPr>
                <w:sz w:val="20"/>
                <w:szCs w:val="20"/>
              </w:rPr>
              <w:t xml:space="preserve">   </w:t>
            </w:r>
            <w:r w:rsidR="00BD4496">
              <w:rPr>
                <w:sz w:val="20"/>
                <w:szCs w:val="20"/>
              </w:rPr>
              <w:t>9 893 054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  <w:r w:rsidR="007B20B3">
              <w:rPr>
                <w:sz w:val="20"/>
                <w:szCs w:val="20"/>
              </w:rPr>
              <w:t xml:space="preserve">                      100</w:t>
            </w:r>
            <w:r w:rsidR="008D297F">
              <w:rPr>
                <w:sz w:val="20"/>
                <w:szCs w:val="20"/>
              </w:rPr>
              <w:t>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</w:tbl>
    <w:p w:rsidR="007F1245" w:rsidRPr="007F1245" w:rsidRDefault="007F1245" w:rsidP="004464BC">
      <w:pPr>
        <w:jc w:val="both"/>
      </w:pPr>
      <w:r w:rsidRPr="007F1245">
        <w:t> </w:t>
      </w:r>
    </w:p>
    <w:p w:rsidR="007F1245" w:rsidRPr="007F1245" w:rsidRDefault="007F1245" w:rsidP="004464BC">
      <w:pPr>
        <w:jc w:val="both"/>
      </w:pPr>
      <w:r w:rsidRPr="007F1245">
        <w:rPr>
          <w:b/>
        </w:rPr>
        <w:t>5. Количество акционеров</w:t>
      </w:r>
      <w:r w:rsidRPr="007F1245">
        <w:t xml:space="preserve"> - всего </w:t>
      </w:r>
      <w:r w:rsidR="007B20B3">
        <w:t>1</w:t>
      </w:r>
    </w:p>
    <w:p w:rsidR="007F1245" w:rsidRPr="007F1245" w:rsidRDefault="007F1245" w:rsidP="004464BC">
      <w:pPr>
        <w:jc w:val="both"/>
      </w:pPr>
      <w:r w:rsidRPr="007F1245">
        <w:t>В том числе:</w:t>
      </w:r>
    </w:p>
    <w:p w:rsidR="007F1245" w:rsidRPr="007F1245" w:rsidRDefault="007F1245" w:rsidP="007F1245">
      <w:pPr>
        <w:jc w:val="both"/>
      </w:pPr>
      <w:r w:rsidRPr="007F1245">
        <w:t xml:space="preserve">юридических лиц 1, из них нерезидентов Республики Беларусь _________, </w:t>
      </w:r>
    </w:p>
    <w:p w:rsidR="00913B66" w:rsidRDefault="007F1245" w:rsidP="007F1245">
      <w:pPr>
        <w:jc w:val="both"/>
      </w:pPr>
      <w:r w:rsidRPr="007F1245">
        <w:t>физических лиц _____, из них нерезидентов Республики Беларусь _________</w:t>
      </w:r>
    </w:p>
    <w:p w:rsidR="00473B30" w:rsidRDefault="00473B30" w:rsidP="007F1245">
      <w:pPr>
        <w:jc w:val="both"/>
      </w:pPr>
    </w:p>
    <w:p w:rsidR="00B33EF6" w:rsidRPr="007F1245" w:rsidRDefault="00B33EF6" w:rsidP="00913B66">
      <w:pPr>
        <w:jc w:val="both"/>
      </w:pPr>
      <w:r>
        <w:t>Исполнительный директор                                    Т.С. Кудан</w:t>
      </w:r>
    </w:p>
    <w:p w:rsidR="004464BC" w:rsidRDefault="004464BC" w:rsidP="004464BC">
      <w:pPr>
        <w:spacing w:before="160" w:after="160"/>
        <w:jc w:val="both"/>
        <w:rPr>
          <w:b/>
        </w:rPr>
      </w:pPr>
    </w:p>
    <w:p w:rsidR="007F1245" w:rsidRPr="004464BC" w:rsidRDefault="007F1245" w:rsidP="004464BC">
      <w:pPr>
        <w:spacing w:before="160" w:after="160"/>
        <w:jc w:val="both"/>
        <w:rPr>
          <w:b/>
        </w:rPr>
      </w:pPr>
      <w:r w:rsidRPr="007F1245">
        <w:rPr>
          <w:b/>
        </w:rPr>
        <w:t>6. Информация о дивидендах и акциях:</w:t>
      </w:r>
      <w:r w:rsidRPr="007F1245">
        <w:t> 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5"/>
        <w:gridCol w:w="1893"/>
        <w:gridCol w:w="1234"/>
        <w:gridCol w:w="2151"/>
      </w:tblGrid>
      <w:tr w:rsidR="007F1245" w:rsidRPr="007F1245" w:rsidTr="002E1403">
        <w:trPr>
          <w:trHeight w:val="238"/>
        </w:trPr>
        <w:tc>
          <w:tcPr>
            <w:tcW w:w="242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5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</w:p>
          <w:p w:rsidR="007F1245" w:rsidRPr="007F1245" w:rsidRDefault="009404E9" w:rsidP="00940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3,09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-</w:t>
            </w:r>
          </w:p>
          <w:p w:rsidR="007F1245" w:rsidRPr="007F1245" w:rsidRDefault="00687DAB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5,90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9404E9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5,90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975BD3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9404E9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0,000312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A63063" w:rsidP="00687D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975BD3">
              <w:rPr>
                <w:sz w:val="20"/>
                <w:szCs w:val="20"/>
              </w:rPr>
              <w:t>0</w:t>
            </w:r>
            <w:r w:rsidR="00687DAB">
              <w:rPr>
                <w:sz w:val="20"/>
                <w:szCs w:val="20"/>
              </w:rPr>
              <w:t>965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A63063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975BD3">
              <w:rPr>
                <w:sz w:val="20"/>
                <w:szCs w:val="20"/>
              </w:rPr>
              <w:t>0</w:t>
            </w:r>
            <w:r w:rsidR="009404E9">
              <w:rPr>
                <w:sz w:val="20"/>
                <w:szCs w:val="20"/>
              </w:rPr>
              <w:t>965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A92A64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152807" w:rsidRDefault="007B20B3" w:rsidP="007F12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 201</w:t>
            </w:r>
            <w:r w:rsidR="00687DA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A63063" w:rsidP="00D73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15280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en-US"/>
              </w:rPr>
              <w:t>3</w:t>
            </w:r>
            <w:r w:rsidR="00152807">
              <w:rPr>
                <w:sz w:val="20"/>
                <w:szCs w:val="20"/>
              </w:rPr>
              <w:t>.201</w:t>
            </w:r>
            <w:r w:rsidR="00687DAB">
              <w:rPr>
                <w:sz w:val="20"/>
                <w:szCs w:val="20"/>
                <w:lang w:val="en-US"/>
              </w:rPr>
              <w:t>9</w:t>
            </w:r>
            <w:r w:rsidR="007F1245"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687DAB" w:rsidP="00D73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22.04.2019</w:t>
            </w:r>
            <w:r w:rsidR="007F1245"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975BD3" w:rsidP="00687DAB">
            <w:pPr>
              <w:tabs>
                <w:tab w:val="left" w:pos="375"/>
                <w:tab w:val="center" w:pos="61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9404E9">
              <w:rPr>
                <w:sz w:val="20"/>
                <w:szCs w:val="20"/>
              </w:rPr>
              <w:t>0,62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687DAB" w:rsidP="00825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</w:tbl>
    <w:p w:rsidR="00DE33B1" w:rsidRDefault="00DE33B1" w:rsidP="004464BC">
      <w:pPr>
        <w:jc w:val="both"/>
        <w:rPr>
          <w:b/>
        </w:rPr>
      </w:pPr>
    </w:p>
    <w:p w:rsidR="00DE33B1" w:rsidRDefault="00DE33B1" w:rsidP="004464BC">
      <w:pPr>
        <w:ind w:firstLine="567"/>
        <w:jc w:val="both"/>
        <w:rPr>
          <w:b/>
        </w:rPr>
      </w:pPr>
      <w:r w:rsidRPr="00DE33B1">
        <w:rPr>
          <w:b/>
        </w:rPr>
        <w:t>7. Отдельные финансовые результаты деятельности открытого акционерного общества</w:t>
      </w:r>
    </w:p>
    <w:p w:rsidR="004464BC" w:rsidRPr="00DE33B1" w:rsidRDefault="004464BC" w:rsidP="004464BC">
      <w:pPr>
        <w:ind w:firstLine="567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4"/>
        <w:gridCol w:w="1701"/>
        <w:gridCol w:w="1985"/>
        <w:gridCol w:w="2089"/>
      </w:tblGrid>
      <w:tr w:rsidR="00DE33B1" w:rsidRPr="004464BC" w:rsidTr="00FC5AB2">
        <w:tc>
          <w:tcPr>
            <w:tcW w:w="4644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2089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687DAB" w:rsidRPr="004464BC" w:rsidTr="00FC5AB2">
        <w:trPr>
          <w:trHeight w:val="647"/>
        </w:trPr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2495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1964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2377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Прибыль (убыток) до налогообложения, всего (Прибыль (убыток) отчетного периода)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743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118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535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прибыль (убыток) от инвестиционной, финансовой и иной деятельности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90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687DAB" w:rsidP="00FC5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743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Нераспреде</w:t>
            </w:r>
            <w:r>
              <w:rPr>
                <w:sz w:val="20"/>
                <w:szCs w:val="20"/>
              </w:rPr>
              <w:t>ле</w:t>
            </w:r>
            <w:r w:rsidRPr="004464BC">
              <w:rPr>
                <w:sz w:val="20"/>
                <w:szCs w:val="20"/>
              </w:rPr>
              <w:t>нная прибыль (непокрытый убыток)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1233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626</w:t>
            </w: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687DAB" w:rsidP="00FC5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</w:p>
        </w:tc>
      </w:tr>
      <w:tr w:rsidR="00687DAB" w:rsidRPr="004464BC" w:rsidTr="00FC5AB2">
        <w:tc>
          <w:tcPr>
            <w:tcW w:w="4644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701" w:type="dxa"/>
          </w:tcPr>
          <w:p w:rsidR="00687DAB" w:rsidRPr="004464BC" w:rsidRDefault="00687DAB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687DAB" w:rsidRPr="004464BC" w:rsidRDefault="00473B30" w:rsidP="00030D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5267</w:t>
            </w:r>
          </w:p>
        </w:tc>
        <w:tc>
          <w:tcPr>
            <w:tcW w:w="2089" w:type="dxa"/>
            <w:vAlign w:val="center"/>
          </w:tcPr>
          <w:p w:rsidR="00687DAB" w:rsidRPr="004464BC" w:rsidRDefault="00687DAB" w:rsidP="00687DAB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4664</w:t>
            </w:r>
          </w:p>
        </w:tc>
      </w:tr>
    </w:tbl>
    <w:p w:rsidR="007F1245" w:rsidRPr="007F1245" w:rsidRDefault="007F1245" w:rsidP="004464BC">
      <w:r w:rsidRPr="007F1245">
        <w:t> </w:t>
      </w:r>
    </w:p>
    <w:p w:rsidR="00EE5F9E" w:rsidRDefault="007F1245" w:rsidP="004464BC">
      <w:pPr>
        <w:jc w:val="both"/>
        <w:rPr>
          <w:u w:val="single"/>
        </w:rPr>
      </w:pPr>
      <w:bookmarkStart w:id="215" w:name="a36"/>
      <w:bookmarkEnd w:id="215"/>
      <w:r w:rsidRPr="007F1245">
        <w:rPr>
          <w:b/>
        </w:rPr>
        <w:t>8. Среднесписочная численность работающих (человек)</w:t>
      </w:r>
      <w:r w:rsidR="007B20B3">
        <w:t xml:space="preserve">  </w:t>
      </w:r>
      <w:r w:rsidR="00415250">
        <w:rPr>
          <w:u w:val="single"/>
        </w:rPr>
        <w:t>__78</w:t>
      </w:r>
      <w:r w:rsidR="007B20B3">
        <w:rPr>
          <w:u w:val="single"/>
        </w:rPr>
        <w:t>__</w:t>
      </w:r>
    </w:p>
    <w:p w:rsidR="004464BC" w:rsidRPr="007B20B3" w:rsidRDefault="004464BC" w:rsidP="004464BC">
      <w:pPr>
        <w:jc w:val="both"/>
        <w:rPr>
          <w:u w:val="single"/>
        </w:rPr>
      </w:pPr>
    </w:p>
    <w:p w:rsidR="00FC5AB2" w:rsidRDefault="007F1245" w:rsidP="004464BC">
      <w:pPr>
        <w:jc w:val="both"/>
        <w:rPr>
          <w:u w:val="single"/>
        </w:rPr>
      </w:pPr>
      <w:r w:rsidRPr="007F1245">
        <w:rPr>
          <w:b/>
        </w:rPr>
        <w:t>9. Основные виды продукции или виды деятельности, по которым получено 20 и более процентов выручки от реализации товаров, продукции, работ, услуг (только в составе годового отчета):</w:t>
      </w:r>
      <w:r w:rsidR="00DB4DB6">
        <w:rPr>
          <w:b/>
        </w:rPr>
        <w:t xml:space="preserve"> </w:t>
      </w:r>
      <w:r w:rsidR="00A63063">
        <w:rPr>
          <w:u w:val="single"/>
        </w:rPr>
        <w:t>производство и реализа</w:t>
      </w:r>
      <w:r w:rsidR="00415250">
        <w:rPr>
          <w:u w:val="single"/>
        </w:rPr>
        <w:t>ция молока – 48,2%, мясо – 22,4</w:t>
      </w:r>
      <w:r w:rsidR="00A63063">
        <w:rPr>
          <w:u w:val="single"/>
        </w:rPr>
        <w:t>%</w:t>
      </w:r>
      <w:r w:rsidRPr="00DB4DB6">
        <w:rPr>
          <w:u w:val="single"/>
        </w:rPr>
        <w:t>_______________</w:t>
      </w:r>
      <w:r w:rsidR="00DB4DB6">
        <w:rPr>
          <w:u w:val="single"/>
        </w:rPr>
        <w:t xml:space="preserve"> </w:t>
      </w:r>
    </w:p>
    <w:p w:rsidR="004464BC" w:rsidRDefault="004464BC" w:rsidP="004464BC">
      <w:pPr>
        <w:jc w:val="both"/>
        <w:rPr>
          <w:u w:val="single"/>
        </w:rPr>
      </w:pPr>
    </w:p>
    <w:p w:rsidR="004464BC" w:rsidRDefault="00913B66" w:rsidP="004464BC">
      <w:pPr>
        <w:jc w:val="both"/>
        <w:rPr>
          <w:u w:val="single"/>
        </w:rPr>
      </w:pPr>
      <w:r>
        <w:t>Исполнительный директор                                    Т.С. Кудан</w:t>
      </w:r>
    </w:p>
    <w:p w:rsidR="004464BC" w:rsidRDefault="004464BC" w:rsidP="004464BC">
      <w:pPr>
        <w:jc w:val="both"/>
        <w:rPr>
          <w:u w:val="single"/>
        </w:rPr>
      </w:pPr>
    </w:p>
    <w:p w:rsidR="004464BC" w:rsidRPr="008C0237" w:rsidRDefault="004464BC" w:rsidP="004464BC">
      <w:pPr>
        <w:jc w:val="both"/>
        <w:rPr>
          <w:u w:val="single"/>
        </w:rPr>
      </w:pPr>
    </w:p>
    <w:p w:rsidR="007F1245" w:rsidRPr="007F1245" w:rsidRDefault="007F1245" w:rsidP="004464BC">
      <w:pPr>
        <w:jc w:val="both"/>
      </w:pPr>
      <w:bookmarkStart w:id="216" w:name="a75"/>
      <w:bookmarkEnd w:id="216"/>
      <w:r w:rsidRPr="007F1245">
        <w:rPr>
          <w:b/>
        </w:rPr>
        <w:t>10. Дата проведения годового общего собрания акционеров, на котором утверждены годовой отчет, бухгалтерский баланс, отчет о прибылях и убытках за отчетный</w:t>
      </w:r>
      <w:r w:rsidR="008C0237">
        <w:rPr>
          <w:u w:val="single"/>
        </w:rPr>
        <w:t xml:space="preserve"> </w:t>
      </w:r>
      <w:r w:rsidRPr="007F1245">
        <w:rPr>
          <w:u w:val="single"/>
        </w:rPr>
        <w:t>201</w:t>
      </w:r>
      <w:r w:rsidR="00415250">
        <w:rPr>
          <w:u w:val="single"/>
        </w:rPr>
        <w:t>9</w:t>
      </w:r>
      <w:r w:rsidRPr="007F1245">
        <w:t> год: </w:t>
      </w:r>
      <w:r w:rsidR="00415250">
        <w:t>28</w:t>
      </w:r>
      <w:r w:rsidR="00DB4DB6">
        <w:rPr>
          <w:u w:val="single"/>
        </w:rPr>
        <w:t xml:space="preserve"> февраля</w:t>
      </w:r>
      <w:r w:rsidR="00415250">
        <w:rPr>
          <w:u w:val="single"/>
        </w:rPr>
        <w:t xml:space="preserve"> 2020</w:t>
      </w:r>
      <w:r w:rsidRPr="007F1245">
        <w:rPr>
          <w:u w:val="single"/>
        </w:rPr>
        <w:t xml:space="preserve">г. </w:t>
      </w:r>
      <w:r w:rsidRPr="007F1245">
        <w:t>_____________________________________________________________________________</w:t>
      </w:r>
    </w:p>
    <w:p w:rsidR="007F1245" w:rsidRPr="008C0237" w:rsidRDefault="007F1245" w:rsidP="007F1245">
      <w:pPr>
        <w:spacing w:before="160" w:after="160"/>
        <w:jc w:val="both"/>
        <w:rPr>
          <w:b/>
        </w:rPr>
      </w:pPr>
      <w:bookmarkStart w:id="217" w:name="a37"/>
      <w:bookmarkEnd w:id="217"/>
      <w:r w:rsidRPr="007F1245">
        <w:rPr>
          <w:b/>
        </w:rPr>
        <w:t xml:space="preserve">13. Сведения о применении открытым акционерным обществом Свода правил корпоративного поведения (только в составе годового отчета): </w:t>
      </w:r>
      <w:r w:rsidR="008C0237">
        <w:rPr>
          <w:b/>
        </w:rPr>
        <w:t xml:space="preserve">   </w:t>
      </w:r>
      <w:r w:rsidR="00DB4DB6">
        <w:rPr>
          <w:u w:val="single"/>
        </w:rPr>
        <w:t xml:space="preserve">Не применяются   </w:t>
      </w:r>
    </w:p>
    <w:p w:rsidR="007F1245" w:rsidRPr="007F1245" w:rsidRDefault="007F1245" w:rsidP="007F1245">
      <w:pPr>
        <w:spacing w:before="160" w:after="160"/>
        <w:jc w:val="both"/>
      </w:pPr>
      <w:r w:rsidRPr="007F1245">
        <w:rPr>
          <w:b/>
        </w:rPr>
        <w:t>14. Адрес официального сайта открытого акционерного общества в глобальной компьютерной сети Интернет</w:t>
      </w:r>
      <w:r w:rsidRPr="007F1245">
        <w:t xml:space="preserve">  ___________</w:t>
      </w:r>
      <w:r w:rsidR="00DB4DB6">
        <w:rPr>
          <w:u w:val="single"/>
        </w:rPr>
        <w:t>-</w:t>
      </w:r>
      <w:r w:rsidRPr="007F1245">
        <w:t>_______________________________</w:t>
      </w:r>
    </w:p>
    <w:p w:rsidR="007F1245" w:rsidRPr="007F1245" w:rsidRDefault="007F1245" w:rsidP="007F1245">
      <w:pPr>
        <w:spacing w:before="160" w:after="160"/>
        <w:jc w:val="both"/>
      </w:pPr>
    </w:p>
    <w:p w:rsidR="007F1245" w:rsidRDefault="00657E5F" w:rsidP="00DB4DB6">
      <w:pPr>
        <w:spacing w:before="160" w:after="160"/>
      </w:pPr>
      <w:r>
        <w:t xml:space="preserve">Руководитель         </w:t>
      </w:r>
      <w:r w:rsidR="00DB4DB6">
        <w:t xml:space="preserve">  ______________________  Т.С. Кудан</w:t>
      </w:r>
    </w:p>
    <w:p w:rsidR="00657E5F" w:rsidRDefault="00657E5F" w:rsidP="00657E5F">
      <w:pPr>
        <w:spacing w:before="160" w:after="160"/>
        <w:jc w:val="center"/>
      </w:pPr>
    </w:p>
    <w:p w:rsidR="00657E5F" w:rsidRPr="007F1245" w:rsidRDefault="00DB4DB6" w:rsidP="00DB4DB6">
      <w:pPr>
        <w:spacing w:before="160" w:after="160"/>
      </w:pPr>
      <w:r>
        <w:t xml:space="preserve">Гл. бухгалтер           </w:t>
      </w:r>
      <w:r w:rsidR="00657E5F">
        <w:t>__</w:t>
      </w:r>
      <w:r>
        <w:t>_____________________ Д.С. Коробейникова</w:t>
      </w:r>
    </w:p>
    <w:p w:rsidR="007F1245" w:rsidRPr="007F1245" w:rsidRDefault="007F1245" w:rsidP="007F1245">
      <w:pPr>
        <w:spacing w:before="160" w:after="160"/>
        <w:jc w:val="both"/>
      </w:pPr>
    </w:p>
    <w:p w:rsidR="00604DB2" w:rsidRPr="00545198" w:rsidRDefault="00604DB2" w:rsidP="00604DB2">
      <w:pPr>
        <w:rPr>
          <w:sz w:val="18"/>
          <w:szCs w:val="18"/>
        </w:rPr>
      </w:pPr>
    </w:p>
    <w:sectPr w:rsidR="00604DB2" w:rsidRPr="00545198" w:rsidSect="00657E5F">
      <w:headerReference w:type="even" r:id="rId9"/>
      <w:footerReference w:type="even" r:id="rId10"/>
      <w:headerReference w:type="first" r:id="rId11"/>
      <w:pgSz w:w="11905" w:h="16837" w:code="9"/>
      <w:pgMar w:top="142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D8A" w:rsidRDefault="003B3D8A" w:rsidP="00D868CA">
      <w:r>
        <w:separator/>
      </w:r>
    </w:p>
  </w:endnote>
  <w:endnote w:type="continuationSeparator" w:id="0">
    <w:p w:rsidR="003B3D8A" w:rsidRDefault="003B3D8A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D6C" w:rsidRDefault="00914085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952D6C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52D6C">
      <w:rPr>
        <w:rStyle w:val="ae"/>
        <w:noProof/>
      </w:rPr>
      <w:t>10</w:t>
    </w:r>
    <w:r>
      <w:rPr>
        <w:rStyle w:val="ae"/>
      </w:rPr>
      <w:fldChar w:fldCharType="end"/>
    </w:r>
  </w:p>
  <w:p w:rsidR="00952D6C" w:rsidRDefault="00952D6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D8A" w:rsidRDefault="003B3D8A" w:rsidP="00D868CA">
      <w:r>
        <w:separator/>
      </w:r>
    </w:p>
  </w:footnote>
  <w:footnote w:type="continuationSeparator" w:id="0">
    <w:p w:rsidR="003B3D8A" w:rsidRDefault="003B3D8A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D6C" w:rsidRDefault="00914085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52D6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52D6C" w:rsidRDefault="00952D6C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D6C" w:rsidRDefault="00952D6C">
    <w:pPr>
      <w:pStyle w:val="a6"/>
      <w:jc w:val="center"/>
    </w:pPr>
  </w:p>
  <w:p w:rsidR="00952D6C" w:rsidRDefault="00952D6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53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4F85"/>
    <w:rsid w:val="00017AF2"/>
    <w:rsid w:val="00021D82"/>
    <w:rsid w:val="00024B6A"/>
    <w:rsid w:val="00030DF7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11BC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F1AA2"/>
    <w:rsid w:val="000F21B6"/>
    <w:rsid w:val="000F4105"/>
    <w:rsid w:val="000F5C1F"/>
    <w:rsid w:val="000F634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47ADA"/>
    <w:rsid w:val="00150C4A"/>
    <w:rsid w:val="001519E6"/>
    <w:rsid w:val="00152807"/>
    <w:rsid w:val="00154E01"/>
    <w:rsid w:val="00155F63"/>
    <w:rsid w:val="00162572"/>
    <w:rsid w:val="00163A5C"/>
    <w:rsid w:val="00166621"/>
    <w:rsid w:val="00170C17"/>
    <w:rsid w:val="001724D4"/>
    <w:rsid w:val="00173AE0"/>
    <w:rsid w:val="00174BD5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4811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371C"/>
    <w:rsid w:val="0020497A"/>
    <w:rsid w:val="002053EF"/>
    <w:rsid w:val="00206B90"/>
    <w:rsid w:val="00206E17"/>
    <w:rsid w:val="00211CE0"/>
    <w:rsid w:val="0021595A"/>
    <w:rsid w:val="00215D61"/>
    <w:rsid w:val="002178FE"/>
    <w:rsid w:val="00220198"/>
    <w:rsid w:val="00220686"/>
    <w:rsid w:val="00221C46"/>
    <w:rsid w:val="00227984"/>
    <w:rsid w:val="00235A41"/>
    <w:rsid w:val="002370F4"/>
    <w:rsid w:val="0024027E"/>
    <w:rsid w:val="00245185"/>
    <w:rsid w:val="00247DE9"/>
    <w:rsid w:val="0025040F"/>
    <w:rsid w:val="00250C71"/>
    <w:rsid w:val="002516D6"/>
    <w:rsid w:val="00254ACA"/>
    <w:rsid w:val="00254B4C"/>
    <w:rsid w:val="002555A3"/>
    <w:rsid w:val="002563B0"/>
    <w:rsid w:val="00262B13"/>
    <w:rsid w:val="0026388B"/>
    <w:rsid w:val="00264CD8"/>
    <w:rsid w:val="00265192"/>
    <w:rsid w:val="00265301"/>
    <w:rsid w:val="002670BB"/>
    <w:rsid w:val="002673A1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2362"/>
    <w:rsid w:val="002D36B8"/>
    <w:rsid w:val="002D51CF"/>
    <w:rsid w:val="002D5869"/>
    <w:rsid w:val="002E1403"/>
    <w:rsid w:val="002E162E"/>
    <w:rsid w:val="002E1FC8"/>
    <w:rsid w:val="002E2AB2"/>
    <w:rsid w:val="002E5C65"/>
    <w:rsid w:val="002E655A"/>
    <w:rsid w:val="002E7942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49E"/>
    <w:rsid w:val="00321E87"/>
    <w:rsid w:val="00323498"/>
    <w:rsid w:val="00324BF1"/>
    <w:rsid w:val="00326122"/>
    <w:rsid w:val="003272D0"/>
    <w:rsid w:val="003310ED"/>
    <w:rsid w:val="00333B05"/>
    <w:rsid w:val="00343806"/>
    <w:rsid w:val="0034568B"/>
    <w:rsid w:val="00345E71"/>
    <w:rsid w:val="003505E9"/>
    <w:rsid w:val="003508BD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32FD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B3D8A"/>
    <w:rsid w:val="003B72D4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250"/>
    <w:rsid w:val="00415619"/>
    <w:rsid w:val="00417337"/>
    <w:rsid w:val="00421DBA"/>
    <w:rsid w:val="004230A6"/>
    <w:rsid w:val="00424BD8"/>
    <w:rsid w:val="00427676"/>
    <w:rsid w:val="0043182D"/>
    <w:rsid w:val="00432770"/>
    <w:rsid w:val="00436EA0"/>
    <w:rsid w:val="00442CF1"/>
    <w:rsid w:val="004444D6"/>
    <w:rsid w:val="0044454E"/>
    <w:rsid w:val="0044529E"/>
    <w:rsid w:val="004464BC"/>
    <w:rsid w:val="0045125A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28"/>
    <w:rsid w:val="004726CF"/>
    <w:rsid w:val="00473A67"/>
    <w:rsid w:val="00473B30"/>
    <w:rsid w:val="00473B8E"/>
    <w:rsid w:val="00476D28"/>
    <w:rsid w:val="004776E5"/>
    <w:rsid w:val="00480B26"/>
    <w:rsid w:val="00480F2D"/>
    <w:rsid w:val="00481658"/>
    <w:rsid w:val="0048431B"/>
    <w:rsid w:val="00485599"/>
    <w:rsid w:val="00493507"/>
    <w:rsid w:val="00495D77"/>
    <w:rsid w:val="004A040C"/>
    <w:rsid w:val="004A1731"/>
    <w:rsid w:val="004A3313"/>
    <w:rsid w:val="004A41E8"/>
    <w:rsid w:val="004A4B84"/>
    <w:rsid w:val="004A7897"/>
    <w:rsid w:val="004A7FF9"/>
    <w:rsid w:val="004B0006"/>
    <w:rsid w:val="004B0273"/>
    <w:rsid w:val="004B3E05"/>
    <w:rsid w:val="004B4317"/>
    <w:rsid w:val="004B463D"/>
    <w:rsid w:val="004C0B1E"/>
    <w:rsid w:val="004C18EA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6D7A"/>
    <w:rsid w:val="004E71BB"/>
    <w:rsid w:val="004F3D2E"/>
    <w:rsid w:val="004F40A1"/>
    <w:rsid w:val="004F41BF"/>
    <w:rsid w:val="004F4994"/>
    <w:rsid w:val="004F7ECD"/>
    <w:rsid w:val="00502BF5"/>
    <w:rsid w:val="00504A32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E9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DB2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7C73"/>
    <w:rsid w:val="00657E5F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1D8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5DFE"/>
    <w:rsid w:val="0068698F"/>
    <w:rsid w:val="00687DAB"/>
    <w:rsid w:val="0069118F"/>
    <w:rsid w:val="006A26AA"/>
    <w:rsid w:val="006A41B7"/>
    <w:rsid w:val="006A77DC"/>
    <w:rsid w:val="006A785A"/>
    <w:rsid w:val="006C238E"/>
    <w:rsid w:val="006C5510"/>
    <w:rsid w:val="006C77BE"/>
    <w:rsid w:val="006D18CB"/>
    <w:rsid w:val="006D2CE9"/>
    <w:rsid w:val="006D4180"/>
    <w:rsid w:val="006D4BB0"/>
    <w:rsid w:val="006D596F"/>
    <w:rsid w:val="006D5C45"/>
    <w:rsid w:val="006D631B"/>
    <w:rsid w:val="006D76A0"/>
    <w:rsid w:val="006E342A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16D1"/>
    <w:rsid w:val="00752C83"/>
    <w:rsid w:val="00754647"/>
    <w:rsid w:val="00754E43"/>
    <w:rsid w:val="007559DB"/>
    <w:rsid w:val="00755BEC"/>
    <w:rsid w:val="00761BE2"/>
    <w:rsid w:val="00762B6B"/>
    <w:rsid w:val="00764178"/>
    <w:rsid w:val="00766153"/>
    <w:rsid w:val="00771518"/>
    <w:rsid w:val="00771EC8"/>
    <w:rsid w:val="007751EE"/>
    <w:rsid w:val="007751F3"/>
    <w:rsid w:val="00775462"/>
    <w:rsid w:val="00780BB8"/>
    <w:rsid w:val="007810CB"/>
    <w:rsid w:val="0078171F"/>
    <w:rsid w:val="00784670"/>
    <w:rsid w:val="007859F5"/>
    <w:rsid w:val="007868F6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20B3"/>
    <w:rsid w:val="007B3702"/>
    <w:rsid w:val="007B3F99"/>
    <w:rsid w:val="007B763D"/>
    <w:rsid w:val="007C0C19"/>
    <w:rsid w:val="007C1624"/>
    <w:rsid w:val="007C1CC1"/>
    <w:rsid w:val="007C1F78"/>
    <w:rsid w:val="007C27F4"/>
    <w:rsid w:val="007D0EEC"/>
    <w:rsid w:val="007D33DD"/>
    <w:rsid w:val="007D5D2F"/>
    <w:rsid w:val="007E5A8B"/>
    <w:rsid w:val="007F1245"/>
    <w:rsid w:val="007F2A56"/>
    <w:rsid w:val="007F73D2"/>
    <w:rsid w:val="007F7DEF"/>
    <w:rsid w:val="00804EC8"/>
    <w:rsid w:val="008053A7"/>
    <w:rsid w:val="008119A6"/>
    <w:rsid w:val="0081292B"/>
    <w:rsid w:val="008172A5"/>
    <w:rsid w:val="008179EC"/>
    <w:rsid w:val="008209B4"/>
    <w:rsid w:val="008220CD"/>
    <w:rsid w:val="00823E9B"/>
    <w:rsid w:val="0082530E"/>
    <w:rsid w:val="0082566E"/>
    <w:rsid w:val="008259B2"/>
    <w:rsid w:val="00827772"/>
    <w:rsid w:val="00834D26"/>
    <w:rsid w:val="00836A80"/>
    <w:rsid w:val="00841102"/>
    <w:rsid w:val="00842A7B"/>
    <w:rsid w:val="0084514C"/>
    <w:rsid w:val="00845C3A"/>
    <w:rsid w:val="00854E75"/>
    <w:rsid w:val="008565B2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0237"/>
    <w:rsid w:val="008C2832"/>
    <w:rsid w:val="008C367D"/>
    <w:rsid w:val="008C60BB"/>
    <w:rsid w:val="008C6616"/>
    <w:rsid w:val="008C798C"/>
    <w:rsid w:val="008D297F"/>
    <w:rsid w:val="008D3C53"/>
    <w:rsid w:val="008D6F27"/>
    <w:rsid w:val="008E1C3F"/>
    <w:rsid w:val="008E2BE3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0D85"/>
    <w:rsid w:val="009122DD"/>
    <w:rsid w:val="00913B66"/>
    <w:rsid w:val="0091408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04E9"/>
    <w:rsid w:val="00942689"/>
    <w:rsid w:val="009453AE"/>
    <w:rsid w:val="00946667"/>
    <w:rsid w:val="00950287"/>
    <w:rsid w:val="00950CB0"/>
    <w:rsid w:val="0095269F"/>
    <w:rsid w:val="00952D6C"/>
    <w:rsid w:val="00965094"/>
    <w:rsid w:val="009663F6"/>
    <w:rsid w:val="00966FAA"/>
    <w:rsid w:val="00967243"/>
    <w:rsid w:val="00970E5C"/>
    <w:rsid w:val="0097341C"/>
    <w:rsid w:val="009735EF"/>
    <w:rsid w:val="00975BD3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43B8"/>
    <w:rsid w:val="009C5669"/>
    <w:rsid w:val="009C6773"/>
    <w:rsid w:val="009C78F7"/>
    <w:rsid w:val="009D136C"/>
    <w:rsid w:val="009D2F7C"/>
    <w:rsid w:val="009D3A6B"/>
    <w:rsid w:val="009D52EC"/>
    <w:rsid w:val="009D741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C37"/>
    <w:rsid w:val="00A13DEC"/>
    <w:rsid w:val="00A15499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3063"/>
    <w:rsid w:val="00A6342A"/>
    <w:rsid w:val="00A63512"/>
    <w:rsid w:val="00A6448A"/>
    <w:rsid w:val="00A6588D"/>
    <w:rsid w:val="00A667FB"/>
    <w:rsid w:val="00A712A7"/>
    <w:rsid w:val="00A7216A"/>
    <w:rsid w:val="00A77C06"/>
    <w:rsid w:val="00A77E3C"/>
    <w:rsid w:val="00A8002C"/>
    <w:rsid w:val="00A812C9"/>
    <w:rsid w:val="00A834B5"/>
    <w:rsid w:val="00A84358"/>
    <w:rsid w:val="00A872FC"/>
    <w:rsid w:val="00A92A64"/>
    <w:rsid w:val="00A9699E"/>
    <w:rsid w:val="00AA094C"/>
    <w:rsid w:val="00AA407E"/>
    <w:rsid w:val="00AA42AF"/>
    <w:rsid w:val="00AA4B48"/>
    <w:rsid w:val="00AA4B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AF708A"/>
    <w:rsid w:val="00B0151E"/>
    <w:rsid w:val="00B055A4"/>
    <w:rsid w:val="00B056C4"/>
    <w:rsid w:val="00B06D1B"/>
    <w:rsid w:val="00B10A28"/>
    <w:rsid w:val="00B1159A"/>
    <w:rsid w:val="00B13B8F"/>
    <w:rsid w:val="00B16F4F"/>
    <w:rsid w:val="00B21AA3"/>
    <w:rsid w:val="00B23D75"/>
    <w:rsid w:val="00B25D72"/>
    <w:rsid w:val="00B27AA0"/>
    <w:rsid w:val="00B318F8"/>
    <w:rsid w:val="00B33DBC"/>
    <w:rsid w:val="00B33EF6"/>
    <w:rsid w:val="00B34093"/>
    <w:rsid w:val="00B3446C"/>
    <w:rsid w:val="00B34C40"/>
    <w:rsid w:val="00B3593A"/>
    <w:rsid w:val="00B446DD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4763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4B45"/>
    <w:rsid w:val="00BB56BC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D4496"/>
    <w:rsid w:val="00BE51E9"/>
    <w:rsid w:val="00BF1847"/>
    <w:rsid w:val="00BF1CD2"/>
    <w:rsid w:val="00BF7F8B"/>
    <w:rsid w:val="00C009B3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21E8"/>
    <w:rsid w:val="00D0312B"/>
    <w:rsid w:val="00D03661"/>
    <w:rsid w:val="00D07527"/>
    <w:rsid w:val="00D1084B"/>
    <w:rsid w:val="00D108CF"/>
    <w:rsid w:val="00D12C5A"/>
    <w:rsid w:val="00D12D86"/>
    <w:rsid w:val="00D133CB"/>
    <w:rsid w:val="00D13424"/>
    <w:rsid w:val="00D13E35"/>
    <w:rsid w:val="00D142C1"/>
    <w:rsid w:val="00D15461"/>
    <w:rsid w:val="00D165F1"/>
    <w:rsid w:val="00D17192"/>
    <w:rsid w:val="00D17E10"/>
    <w:rsid w:val="00D20BB4"/>
    <w:rsid w:val="00D22248"/>
    <w:rsid w:val="00D23E6C"/>
    <w:rsid w:val="00D248E0"/>
    <w:rsid w:val="00D24B27"/>
    <w:rsid w:val="00D305BE"/>
    <w:rsid w:val="00D31066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3AB6"/>
    <w:rsid w:val="00D74B33"/>
    <w:rsid w:val="00D77AB9"/>
    <w:rsid w:val="00D84F65"/>
    <w:rsid w:val="00D853F5"/>
    <w:rsid w:val="00D85BF9"/>
    <w:rsid w:val="00D868CA"/>
    <w:rsid w:val="00D86AB3"/>
    <w:rsid w:val="00D9016D"/>
    <w:rsid w:val="00D92BBE"/>
    <w:rsid w:val="00D96808"/>
    <w:rsid w:val="00D969A4"/>
    <w:rsid w:val="00DB0631"/>
    <w:rsid w:val="00DB421B"/>
    <w:rsid w:val="00DB4DB6"/>
    <w:rsid w:val="00DB5409"/>
    <w:rsid w:val="00DB59D6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33B1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07906"/>
    <w:rsid w:val="00E11FFB"/>
    <w:rsid w:val="00E17834"/>
    <w:rsid w:val="00E208AD"/>
    <w:rsid w:val="00E22F53"/>
    <w:rsid w:val="00E26459"/>
    <w:rsid w:val="00E265E1"/>
    <w:rsid w:val="00E27A4C"/>
    <w:rsid w:val="00E31164"/>
    <w:rsid w:val="00E31422"/>
    <w:rsid w:val="00E31820"/>
    <w:rsid w:val="00E32FCB"/>
    <w:rsid w:val="00E3444A"/>
    <w:rsid w:val="00E358D0"/>
    <w:rsid w:val="00E378B8"/>
    <w:rsid w:val="00E52D17"/>
    <w:rsid w:val="00E54263"/>
    <w:rsid w:val="00E54592"/>
    <w:rsid w:val="00E5507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2920"/>
    <w:rsid w:val="00E95246"/>
    <w:rsid w:val="00E9660F"/>
    <w:rsid w:val="00EA053C"/>
    <w:rsid w:val="00EA179D"/>
    <w:rsid w:val="00EA2CF7"/>
    <w:rsid w:val="00EA3428"/>
    <w:rsid w:val="00EA47C4"/>
    <w:rsid w:val="00EB0200"/>
    <w:rsid w:val="00EB645B"/>
    <w:rsid w:val="00EB6602"/>
    <w:rsid w:val="00EB75DC"/>
    <w:rsid w:val="00EC1E20"/>
    <w:rsid w:val="00EC39E1"/>
    <w:rsid w:val="00EC5D67"/>
    <w:rsid w:val="00ED5493"/>
    <w:rsid w:val="00EE338D"/>
    <w:rsid w:val="00EE3759"/>
    <w:rsid w:val="00EE4F5B"/>
    <w:rsid w:val="00EE55EE"/>
    <w:rsid w:val="00EE5F9E"/>
    <w:rsid w:val="00EE6D6D"/>
    <w:rsid w:val="00EE747E"/>
    <w:rsid w:val="00EF0CD6"/>
    <w:rsid w:val="00EF105A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FF4"/>
    <w:rsid w:val="00FB668D"/>
    <w:rsid w:val="00FB6AF0"/>
    <w:rsid w:val="00FB7544"/>
    <w:rsid w:val="00FC270A"/>
    <w:rsid w:val="00FC3DD8"/>
    <w:rsid w:val="00FC4D39"/>
    <w:rsid w:val="00FC5AB2"/>
    <w:rsid w:val="00FC69C3"/>
    <w:rsid w:val="00FD1A33"/>
    <w:rsid w:val="00FD3A94"/>
    <w:rsid w:val="00FD66B4"/>
    <w:rsid w:val="00FD687E"/>
    <w:rsid w:val="00FE03DB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&#1073;&#1083;&#1072;&#1085;&#1082;_2016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64494-A3FD-4D80-AE17-6325CFD7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бланк_20160sx</Template>
  <TotalTime>0</TotalTime>
  <Pages>3</Pages>
  <Words>3008</Words>
  <Characters>17151</Characters>
  <Application>Microsoft Office Word</Application>
  <DocSecurity>4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Borbet</dc:creator>
  <cp:lastModifiedBy>Valentina Shurkhai</cp:lastModifiedBy>
  <cp:revision>2</cp:revision>
  <cp:lastPrinted>2019-03-11T13:42:00Z</cp:lastPrinted>
  <dcterms:created xsi:type="dcterms:W3CDTF">2020-03-03T11:51:00Z</dcterms:created>
  <dcterms:modified xsi:type="dcterms:W3CDTF">2020-03-03T11:51:00Z</dcterms:modified>
</cp:coreProperties>
</file>